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76F6" w:rsidRPr="001E32AE" w:rsidRDefault="002576F6">
      <w:pPr>
        <w:pStyle w:val="Heading1"/>
        <w:numPr>
          <w:ilvl w:val="0"/>
          <w:numId w:val="0"/>
        </w:numPr>
        <w:tabs>
          <w:tab w:val="left" w:pos="2268"/>
        </w:tabs>
        <w:rPr>
          <w:rFonts w:ascii="Calibri" w:hAnsi="Calibri"/>
          <w:sz w:val="28"/>
          <w:lang w:val="en-GB"/>
        </w:rPr>
      </w:pPr>
      <w:bookmarkStart w:id="0" w:name="_Toc42488098"/>
      <w:r w:rsidRPr="001E32AE">
        <w:rPr>
          <w:rFonts w:ascii="Calibri" w:hAnsi="Calibri"/>
          <w:i/>
          <w:sz w:val="28"/>
          <w:szCs w:val="28"/>
          <w:lang w:val="en-GB"/>
        </w:rPr>
        <w:t>ANNEX II + III:</w:t>
      </w:r>
      <w:r w:rsidRPr="001E32AE">
        <w:rPr>
          <w:rFonts w:ascii="Calibri" w:hAnsi="Calibri"/>
          <w:i/>
          <w:sz w:val="40"/>
          <w:lang w:val="en-GB"/>
        </w:rPr>
        <w:tab/>
      </w:r>
      <w:r w:rsidRPr="001E32AE">
        <w:rPr>
          <w:rFonts w:ascii="Calibri" w:hAnsi="Calibri"/>
          <w:i/>
          <w:lang w:val="en-GB"/>
        </w:rPr>
        <w:t xml:space="preserve"> </w:t>
      </w:r>
      <w:r w:rsidRPr="001E32AE">
        <w:rPr>
          <w:rFonts w:ascii="Calibri" w:hAnsi="Calibri"/>
          <w:sz w:val="28"/>
          <w:lang w:val="en-GB"/>
        </w:rPr>
        <w:t>TECHNICAL SPECIFICATIONS</w:t>
      </w:r>
      <w:bookmarkEnd w:id="0"/>
      <w:r w:rsidRPr="001E32AE">
        <w:rPr>
          <w:rFonts w:ascii="Calibri" w:hAnsi="Calibri"/>
          <w:sz w:val="28"/>
          <w:lang w:val="en-GB"/>
        </w:rPr>
        <w:t xml:space="preserve"> + TECHNICAL OFFER</w:t>
      </w:r>
    </w:p>
    <w:p w:rsidR="002576F6" w:rsidRPr="001E32AE" w:rsidRDefault="002576F6">
      <w:pPr>
        <w:spacing w:before="0" w:after="0"/>
        <w:ind w:left="567" w:hanging="567"/>
        <w:rPr>
          <w:rFonts w:ascii="Calibri" w:hAnsi="Calibri"/>
          <w:lang w:val="en-GB"/>
        </w:rPr>
      </w:pPr>
    </w:p>
    <w:p w:rsidR="002576F6" w:rsidRPr="001E32AE" w:rsidRDefault="002576F6" w:rsidP="00E338EA">
      <w:pPr>
        <w:spacing w:after="240"/>
        <w:rPr>
          <w:rFonts w:ascii="Calibri" w:hAnsi="Calibri"/>
          <w:b/>
          <w:sz w:val="28"/>
          <w:szCs w:val="28"/>
          <w:lang w:val="en-GB"/>
        </w:rPr>
      </w:pPr>
      <w:r w:rsidRPr="001E32AE">
        <w:rPr>
          <w:rFonts w:ascii="Calibri" w:hAnsi="Calibri"/>
          <w:b/>
          <w:sz w:val="22"/>
          <w:szCs w:val="22"/>
          <w:lang w:val="en-GB"/>
        </w:rPr>
        <w:t xml:space="preserve">Contract title: </w:t>
      </w:r>
      <w:r w:rsidRPr="001E32AE">
        <w:rPr>
          <w:rStyle w:val="Strong"/>
          <w:rFonts w:ascii="Calibri" w:hAnsi="Calibri"/>
          <w:sz w:val="22"/>
          <w:szCs w:val="22"/>
          <w:lang w:val="en-GB"/>
        </w:rPr>
        <w:t>Supply of laboratory and metrology equipment for testing and calibration laboratories in Ghana</w:t>
      </w:r>
      <w:r w:rsidRPr="001E32AE">
        <w:rPr>
          <w:rStyle w:val="Strong"/>
          <w:rFonts w:ascii="Calibri" w:hAnsi="Calibri"/>
          <w:sz w:val="28"/>
          <w:szCs w:val="28"/>
          <w:lang w:val="en-GB"/>
        </w:rPr>
        <w:t xml:space="preserve"> </w:t>
      </w:r>
      <w:r w:rsidRPr="001E32AE">
        <w:rPr>
          <w:rStyle w:val="Strong"/>
          <w:rFonts w:ascii="Calibri" w:hAnsi="Calibri"/>
          <w:sz w:val="28"/>
          <w:szCs w:val="28"/>
          <w:lang w:val="en-GB"/>
        </w:rPr>
        <w:tab/>
      </w:r>
      <w:r w:rsidRPr="001E32AE">
        <w:rPr>
          <w:rStyle w:val="Strong"/>
          <w:rFonts w:ascii="Calibri" w:hAnsi="Calibri"/>
          <w:sz w:val="28"/>
          <w:szCs w:val="28"/>
          <w:lang w:val="en-GB"/>
        </w:rPr>
        <w:tab/>
      </w:r>
      <w:r w:rsidRPr="001E32AE">
        <w:rPr>
          <w:rStyle w:val="Strong"/>
          <w:rFonts w:ascii="Calibri" w:hAnsi="Calibri"/>
          <w:sz w:val="28"/>
          <w:szCs w:val="28"/>
          <w:lang w:val="en-GB"/>
        </w:rPr>
        <w:tab/>
      </w:r>
    </w:p>
    <w:p w:rsidR="002576F6" w:rsidRPr="001E32AE" w:rsidRDefault="002576F6" w:rsidP="00E338EA">
      <w:pPr>
        <w:outlineLvl w:val="0"/>
        <w:rPr>
          <w:rFonts w:ascii="Calibri" w:hAnsi="Calibri"/>
          <w:b/>
          <w:szCs w:val="24"/>
          <w:lang w:val="en-GB"/>
        </w:rPr>
      </w:pPr>
      <w:r w:rsidRPr="001E32AE">
        <w:rPr>
          <w:rFonts w:ascii="Calibri" w:hAnsi="Calibri"/>
          <w:b/>
          <w:sz w:val="22"/>
          <w:szCs w:val="22"/>
          <w:lang w:val="en-GB"/>
        </w:rPr>
        <w:t xml:space="preserve">Publication reference: </w:t>
      </w:r>
      <w:r w:rsidRPr="001E32AE">
        <w:rPr>
          <w:rFonts w:ascii="Calibri" w:hAnsi="Calibri"/>
          <w:sz w:val="22"/>
          <w:szCs w:val="22"/>
          <w:lang w:val="en-GB"/>
        </w:rPr>
        <w:t>EuropeAid/133510/D/SUP/GH</w:t>
      </w:r>
    </w:p>
    <w:p w:rsidR="002576F6" w:rsidRPr="001E32AE" w:rsidRDefault="002576F6" w:rsidP="000F3878">
      <w:pPr>
        <w:tabs>
          <w:tab w:val="left" w:pos="7491"/>
        </w:tabs>
        <w:rPr>
          <w:rFonts w:ascii="Calibri" w:hAnsi="Calibri"/>
          <w:b/>
          <w:sz w:val="22"/>
          <w:lang w:val="en-GB"/>
        </w:rPr>
      </w:pPr>
    </w:p>
    <w:p w:rsidR="002576F6" w:rsidRPr="001E32AE" w:rsidRDefault="002576F6" w:rsidP="00B25580">
      <w:pPr>
        <w:spacing w:before="0" w:after="0"/>
        <w:rPr>
          <w:rFonts w:ascii="Calibri" w:hAnsi="Calibri"/>
          <w:b/>
          <w:sz w:val="22"/>
          <w:szCs w:val="22"/>
          <w:lang w:val="en-GB"/>
        </w:rPr>
      </w:pPr>
    </w:p>
    <w:p w:rsidR="002576F6" w:rsidRPr="001E32AE" w:rsidRDefault="002576F6" w:rsidP="00301346">
      <w:pPr>
        <w:spacing w:before="0" w:after="0"/>
        <w:ind w:left="567" w:hanging="567"/>
        <w:rPr>
          <w:rFonts w:ascii="Calibri" w:hAnsi="Calibri"/>
          <w:b/>
          <w:sz w:val="22"/>
          <w:szCs w:val="22"/>
          <w:lang w:val="en-GB"/>
        </w:rPr>
      </w:pPr>
    </w:p>
    <w:p w:rsidR="002576F6" w:rsidRPr="001E32AE" w:rsidRDefault="002576F6" w:rsidP="00EB4039">
      <w:pPr>
        <w:spacing w:before="0" w:after="0"/>
        <w:ind w:left="567" w:hanging="567"/>
        <w:rPr>
          <w:rFonts w:ascii="Calibri" w:hAnsi="Calibri"/>
          <w:b/>
          <w:sz w:val="22"/>
          <w:szCs w:val="22"/>
          <w:lang w:val="en-GB"/>
        </w:rPr>
      </w:pPr>
      <w:r w:rsidRPr="001E32AE">
        <w:rPr>
          <w:rFonts w:ascii="Calibri" w:hAnsi="Calibri"/>
          <w:b/>
          <w:sz w:val="22"/>
          <w:szCs w:val="22"/>
          <w:lang w:val="en-GB"/>
        </w:rPr>
        <w:t>Column 1-2 should be completed by the Contracting Authority</w:t>
      </w:r>
    </w:p>
    <w:p w:rsidR="002576F6" w:rsidRPr="001E32AE" w:rsidRDefault="002576F6" w:rsidP="00301346">
      <w:pPr>
        <w:spacing w:before="0" w:after="0"/>
        <w:ind w:left="567" w:hanging="567"/>
        <w:rPr>
          <w:rFonts w:ascii="Calibri" w:hAnsi="Calibri"/>
          <w:b/>
          <w:sz w:val="22"/>
          <w:szCs w:val="22"/>
          <w:lang w:val="en-GB"/>
        </w:rPr>
      </w:pPr>
      <w:r w:rsidRPr="001E32AE">
        <w:rPr>
          <w:rFonts w:ascii="Calibri" w:hAnsi="Calibri"/>
          <w:b/>
          <w:sz w:val="22"/>
          <w:szCs w:val="22"/>
          <w:lang w:val="en-GB"/>
        </w:rPr>
        <w:t>Column 3-4 should be completed by the tenderer</w:t>
      </w:r>
    </w:p>
    <w:p w:rsidR="002576F6" w:rsidRPr="001E32AE" w:rsidRDefault="002576F6" w:rsidP="00301346">
      <w:pPr>
        <w:spacing w:before="0"/>
        <w:rPr>
          <w:rFonts w:ascii="Calibri" w:hAnsi="Calibri"/>
          <w:b/>
          <w:sz w:val="24"/>
          <w:lang w:val="en-GB"/>
        </w:rPr>
      </w:pPr>
      <w:r w:rsidRPr="001E32AE">
        <w:rPr>
          <w:rFonts w:ascii="Calibri" w:hAnsi="Calibri"/>
          <w:b/>
          <w:sz w:val="22"/>
          <w:szCs w:val="22"/>
          <w:lang w:val="en-GB"/>
        </w:rPr>
        <w:t xml:space="preserve">Column 5 is reserved for the evaluation committee </w:t>
      </w:r>
    </w:p>
    <w:p w:rsidR="002576F6" w:rsidRPr="001E32AE" w:rsidRDefault="002576F6" w:rsidP="00EB4039">
      <w:pPr>
        <w:ind w:left="567" w:hanging="567"/>
        <w:rPr>
          <w:rFonts w:ascii="Calibri" w:hAnsi="Calibri"/>
          <w:sz w:val="22"/>
          <w:szCs w:val="22"/>
          <w:lang w:val="en-GB"/>
        </w:rPr>
      </w:pPr>
      <w:r w:rsidRPr="001E32AE">
        <w:rPr>
          <w:rFonts w:ascii="Calibri" w:hAnsi="Calibri"/>
          <w:sz w:val="22"/>
          <w:szCs w:val="22"/>
          <w:lang w:val="en-GB"/>
        </w:rPr>
        <w:t>Annex III - the Contractor's technical offer</w:t>
      </w:r>
    </w:p>
    <w:p w:rsidR="002576F6" w:rsidRPr="001E32AE" w:rsidRDefault="002576F6" w:rsidP="00EB4039">
      <w:pPr>
        <w:ind w:left="567" w:hanging="567"/>
        <w:rPr>
          <w:rFonts w:ascii="Calibri" w:hAnsi="Calibri"/>
          <w:sz w:val="22"/>
          <w:szCs w:val="22"/>
          <w:lang w:val="en-GB"/>
        </w:rPr>
      </w:pPr>
    </w:p>
    <w:p w:rsidR="002576F6" w:rsidRPr="001E32AE" w:rsidRDefault="002576F6" w:rsidP="00EB4039">
      <w:pPr>
        <w:ind w:left="567" w:hanging="567"/>
        <w:rPr>
          <w:rFonts w:ascii="Calibri" w:hAnsi="Calibri"/>
          <w:sz w:val="22"/>
          <w:szCs w:val="22"/>
          <w:lang w:val="en-GB"/>
        </w:rPr>
      </w:pPr>
      <w:r w:rsidRPr="001E32AE">
        <w:rPr>
          <w:rFonts w:ascii="Calibri" w:hAnsi="Calibri"/>
          <w:sz w:val="22"/>
          <w:szCs w:val="22"/>
          <w:lang w:val="en-GB"/>
        </w:rPr>
        <w:t xml:space="preserve">The tenderers are requested to complete the template on the next pages: </w:t>
      </w:r>
    </w:p>
    <w:p w:rsidR="002576F6" w:rsidRPr="001E32AE" w:rsidRDefault="002576F6" w:rsidP="00EB4039">
      <w:pPr>
        <w:numPr>
          <w:ilvl w:val="0"/>
          <w:numId w:val="35"/>
        </w:numPr>
        <w:spacing w:before="0" w:after="0"/>
        <w:jc w:val="both"/>
        <w:rPr>
          <w:rFonts w:ascii="Calibri" w:hAnsi="Calibri"/>
          <w:sz w:val="22"/>
          <w:szCs w:val="22"/>
          <w:lang w:val="en-GB"/>
        </w:rPr>
      </w:pPr>
      <w:r w:rsidRPr="001E32AE">
        <w:rPr>
          <w:rFonts w:ascii="Calibri" w:hAnsi="Calibri"/>
          <w:sz w:val="22"/>
          <w:szCs w:val="22"/>
          <w:lang w:val="en-GB"/>
        </w:rPr>
        <w:t xml:space="preserve">Column 2 is completed by the Contracting Authority shows the required specifications (not to be modified by the tenderer), </w:t>
      </w:r>
    </w:p>
    <w:p w:rsidR="002576F6" w:rsidRPr="001E32AE" w:rsidRDefault="002576F6" w:rsidP="00EB4039">
      <w:pPr>
        <w:numPr>
          <w:ilvl w:val="0"/>
          <w:numId w:val="35"/>
        </w:numPr>
        <w:spacing w:before="0" w:after="0"/>
        <w:jc w:val="both"/>
        <w:rPr>
          <w:rFonts w:ascii="Calibri" w:hAnsi="Calibri"/>
          <w:sz w:val="22"/>
          <w:szCs w:val="22"/>
          <w:lang w:val="en-GB"/>
        </w:rPr>
      </w:pPr>
      <w:r w:rsidRPr="001E32AE">
        <w:rPr>
          <w:rFonts w:ascii="Calibri" w:hAnsi="Calibri"/>
          <w:sz w:val="22"/>
          <w:szCs w:val="22"/>
          <w:lang w:val="en-GB"/>
        </w:rPr>
        <w:t xml:space="preserve">Column 3 is to be filled in by the tenderer and must detail what is offered (for example the words “compliant” or “yes” are not sufficient)  </w:t>
      </w:r>
    </w:p>
    <w:p w:rsidR="002576F6" w:rsidRPr="001E32AE" w:rsidRDefault="002576F6" w:rsidP="00EB4039">
      <w:pPr>
        <w:numPr>
          <w:ilvl w:val="0"/>
          <w:numId w:val="35"/>
        </w:numPr>
        <w:spacing w:before="0" w:after="0"/>
        <w:jc w:val="both"/>
        <w:rPr>
          <w:rFonts w:ascii="Calibri" w:hAnsi="Calibri"/>
          <w:sz w:val="22"/>
          <w:szCs w:val="22"/>
          <w:lang w:val="en-GB"/>
        </w:rPr>
      </w:pPr>
      <w:r w:rsidRPr="001E32AE">
        <w:rPr>
          <w:rFonts w:ascii="Calibri" w:hAnsi="Calibri"/>
          <w:sz w:val="22"/>
          <w:szCs w:val="22"/>
          <w:lang w:val="en-GB"/>
        </w:rPr>
        <w:t>Column 4 allows the tenderer to make comments on its proposed supply and to make eventual references to the documentation</w:t>
      </w:r>
    </w:p>
    <w:p w:rsidR="002576F6" w:rsidRPr="001E32AE" w:rsidRDefault="002576F6" w:rsidP="00EB4039">
      <w:pPr>
        <w:jc w:val="both"/>
        <w:rPr>
          <w:rFonts w:ascii="Calibri" w:hAnsi="Calibri"/>
          <w:sz w:val="22"/>
          <w:szCs w:val="22"/>
          <w:lang w:val="en-GB"/>
        </w:rPr>
      </w:pPr>
      <w:r w:rsidRPr="001E32AE">
        <w:rPr>
          <w:rFonts w:ascii="Calibri" w:hAnsi="Calibri"/>
          <w:sz w:val="22"/>
          <w:szCs w:val="22"/>
          <w:lang w:val="en-GB"/>
        </w:rPr>
        <w:t>The eventual documentation supplied should clearly indicate (highlight, mark) the models offered and the options included, if any, so that the evaluators can see the exact configuration. Offers that do not permit to identify precisely the models and the specifications may be rejected by the evaluation committee.</w:t>
      </w:r>
    </w:p>
    <w:p w:rsidR="002576F6" w:rsidRPr="001E32AE" w:rsidRDefault="002576F6" w:rsidP="00EB4039">
      <w:pPr>
        <w:ind w:left="567" w:hanging="567"/>
        <w:jc w:val="both"/>
        <w:rPr>
          <w:rFonts w:ascii="Calibri" w:hAnsi="Calibri"/>
          <w:sz w:val="22"/>
          <w:szCs w:val="22"/>
          <w:lang w:val="en-GB"/>
        </w:rPr>
      </w:pPr>
      <w:r w:rsidRPr="001E32AE">
        <w:rPr>
          <w:rFonts w:ascii="Calibri" w:hAnsi="Calibri"/>
          <w:sz w:val="22"/>
          <w:szCs w:val="22"/>
          <w:lang w:val="en-GB"/>
        </w:rPr>
        <w:t>The offer must be clear enough to allow the evaluators to make an easy comparison between the requested specifications and the offered</w:t>
      </w:r>
      <w:r w:rsidRPr="001E32AE">
        <w:rPr>
          <w:rFonts w:ascii="Calibri" w:hAnsi="Calibri"/>
          <w:b/>
          <w:sz w:val="22"/>
          <w:szCs w:val="22"/>
          <w:lang w:val="en-GB"/>
        </w:rPr>
        <w:t xml:space="preserve"> </w:t>
      </w:r>
      <w:r w:rsidRPr="001E32AE">
        <w:rPr>
          <w:rFonts w:ascii="Calibri" w:hAnsi="Calibri"/>
          <w:sz w:val="22"/>
          <w:szCs w:val="22"/>
          <w:lang w:val="en-GB"/>
        </w:rPr>
        <w:t>specifications.</w:t>
      </w:r>
    </w:p>
    <w:p w:rsidR="002576F6" w:rsidRPr="001E32AE" w:rsidRDefault="002576F6" w:rsidP="00E338EA">
      <w:pPr>
        <w:spacing w:before="0" w:after="240"/>
        <w:ind w:left="567" w:hanging="567"/>
        <w:jc w:val="both"/>
        <w:rPr>
          <w:rFonts w:ascii="Calibri" w:hAnsi="Calibri"/>
          <w:b/>
          <w:sz w:val="28"/>
          <w:szCs w:val="28"/>
          <w:u w:val="single"/>
          <w:lang w:val="en-GB"/>
        </w:rPr>
      </w:pPr>
      <w:r w:rsidRPr="001E32AE">
        <w:rPr>
          <w:rFonts w:ascii="Calibri" w:hAnsi="Calibri"/>
          <w:sz w:val="22"/>
          <w:szCs w:val="22"/>
          <w:lang w:val="en-GB"/>
        </w:rPr>
        <w:br w:type="page"/>
      </w:r>
      <w:r w:rsidRPr="001E32AE">
        <w:rPr>
          <w:rFonts w:ascii="Calibri" w:hAnsi="Calibri"/>
          <w:b/>
          <w:bCs/>
          <w:color w:val="000000"/>
          <w:sz w:val="28"/>
          <w:szCs w:val="28"/>
          <w:u w:val="single"/>
          <w:lang w:val="en-GB" w:eastAsia="da-DK"/>
        </w:rPr>
        <w:t>LOT 8: FORCE, TORQUE, AND PRESSURE</w:t>
      </w:r>
    </w:p>
    <w:tbl>
      <w:tblPr>
        <w:tblW w:w="153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000"/>
      </w:tblPr>
      <w:tblGrid>
        <w:gridCol w:w="868"/>
        <w:gridCol w:w="4819"/>
        <w:gridCol w:w="4819"/>
        <w:gridCol w:w="2835"/>
        <w:gridCol w:w="1984"/>
      </w:tblGrid>
      <w:tr w:rsidR="002576F6" w:rsidRPr="001E32AE" w:rsidTr="000A6905">
        <w:trPr>
          <w:trHeight w:val="879"/>
          <w:tblHeader/>
        </w:trPr>
        <w:tc>
          <w:tcPr>
            <w:tcW w:w="868" w:type="dxa"/>
            <w:shd w:val="clear" w:color="auto" w:fill="C6D9F1"/>
          </w:tcPr>
          <w:p w:rsidR="002576F6" w:rsidRPr="001E32AE" w:rsidRDefault="002576F6" w:rsidP="007439D2">
            <w:pPr>
              <w:spacing w:before="0" w:after="0"/>
              <w:jc w:val="center"/>
              <w:rPr>
                <w:rFonts w:ascii="Calibri" w:hAnsi="Calibri"/>
                <w:b/>
                <w:sz w:val="22"/>
                <w:szCs w:val="22"/>
                <w:lang w:val="en-GB"/>
              </w:rPr>
            </w:pPr>
            <w:r w:rsidRPr="001E32AE">
              <w:rPr>
                <w:rFonts w:ascii="Calibri" w:hAnsi="Calibri"/>
                <w:b/>
                <w:sz w:val="22"/>
                <w:szCs w:val="22"/>
                <w:lang w:val="en-GB"/>
              </w:rPr>
              <w:t>1.</w:t>
            </w:r>
          </w:p>
          <w:p w:rsidR="002576F6" w:rsidRPr="001E32AE" w:rsidRDefault="002576F6" w:rsidP="007439D2">
            <w:pPr>
              <w:spacing w:before="0" w:after="0"/>
              <w:jc w:val="center"/>
              <w:rPr>
                <w:rFonts w:ascii="Calibri" w:hAnsi="Calibri"/>
                <w:b/>
                <w:sz w:val="22"/>
                <w:szCs w:val="22"/>
                <w:lang w:val="en-GB"/>
              </w:rPr>
            </w:pPr>
            <w:r w:rsidRPr="001E32AE">
              <w:rPr>
                <w:rFonts w:ascii="Calibri" w:hAnsi="Calibri"/>
                <w:b/>
                <w:sz w:val="22"/>
                <w:szCs w:val="22"/>
                <w:lang w:val="en-GB"/>
              </w:rPr>
              <w:t>Item Number</w:t>
            </w:r>
          </w:p>
        </w:tc>
        <w:tc>
          <w:tcPr>
            <w:tcW w:w="4819" w:type="dxa"/>
            <w:shd w:val="clear" w:color="auto" w:fill="C6D9F1"/>
          </w:tcPr>
          <w:p w:rsidR="002576F6" w:rsidRPr="001E32AE" w:rsidRDefault="002576F6" w:rsidP="007439D2">
            <w:pPr>
              <w:spacing w:before="0" w:after="0"/>
              <w:jc w:val="center"/>
              <w:rPr>
                <w:rFonts w:ascii="Calibri" w:hAnsi="Calibri"/>
                <w:b/>
                <w:sz w:val="22"/>
                <w:szCs w:val="22"/>
                <w:lang w:val="en-GB"/>
              </w:rPr>
            </w:pPr>
            <w:r w:rsidRPr="001E32AE">
              <w:rPr>
                <w:rFonts w:ascii="Calibri" w:hAnsi="Calibri"/>
                <w:b/>
                <w:sz w:val="22"/>
                <w:szCs w:val="22"/>
                <w:lang w:val="en-GB"/>
              </w:rPr>
              <w:t>2.</w:t>
            </w:r>
          </w:p>
          <w:p w:rsidR="002576F6" w:rsidRPr="001E32AE" w:rsidRDefault="002576F6" w:rsidP="007439D2">
            <w:pPr>
              <w:spacing w:before="0" w:after="0"/>
              <w:jc w:val="center"/>
              <w:rPr>
                <w:rFonts w:ascii="Calibri" w:hAnsi="Calibri"/>
                <w:b/>
                <w:sz w:val="22"/>
                <w:szCs w:val="22"/>
                <w:lang w:val="en-GB"/>
              </w:rPr>
            </w:pPr>
            <w:r w:rsidRPr="001E32AE">
              <w:rPr>
                <w:rFonts w:ascii="Calibri" w:hAnsi="Calibri"/>
                <w:b/>
                <w:sz w:val="22"/>
                <w:szCs w:val="22"/>
                <w:lang w:val="en-GB"/>
              </w:rPr>
              <w:t>Specifications Required</w:t>
            </w:r>
          </w:p>
        </w:tc>
        <w:tc>
          <w:tcPr>
            <w:tcW w:w="4819" w:type="dxa"/>
            <w:shd w:val="clear" w:color="auto" w:fill="C6D9F1"/>
          </w:tcPr>
          <w:p w:rsidR="002576F6" w:rsidRPr="001E32AE" w:rsidRDefault="002576F6" w:rsidP="007439D2">
            <w:pPr>
              <w:tabs>
                <w:tab w:val="left" w:pos="729"/>
              </w:tabs>
              <w:spacing w:before="0" w:after="0"/>
              <w:jc w:val="center"/>
              <w:rPr>
                <w:rFonts w:ascii="Calibri" w:hAnsi="Calibri"/>
                <w:b/>
                <w:sz w:val="22"/>
                <w:szCs w:val="22"/>
                <w:lang w:val="en-GB"/>
              </w:rPr>
            </w:pPr>
            <w:r w:rsidRPr="001E32AE">
              <w:rPr>
                <w:rFonts w:ascii="Calibri" w:hAnsi="Calibri"/>
                <w:b/>
                <w:sz w:val="22"/>
                <w:szCs w:val="22"/>
                <w:lang w:val="en-GB"/>
              </w:rPr>
              <w:t>3.</w:t>
            </w:r>
          </w:p>
          <w:p w:rsidR="002576F6" w:rsidRPr="001E32AE" w:rsidRDefault="002576F6" w:rsidP="007439D2">
            <w:pPr>
              <w:tabs>
                <w:tab w:val="left" w:pos="729"/>
              </w:tabs>
              <w:spacing w:before="0" w:after="0"/>
              <w:jc w:val="center"/>
              <w:rPr>
                <w:rFonts w:ascii="Calibri" w:hAnsi="Calibri"/>
                <w:b/>
                <w:sz w:val="22"/>
                <w:szCs w:val="22"/>
                <w:lang w:val="en-GB"/>
              </w:rPr>
            </w:pPr>
            <w:r w:rsidRPr="001E32AE">
              <w:rPr>
                <w:rFonts w:ascii="Calibri" w:hAnsi="Calibri"/>
                <w:b/>
                <w:sz w:val="22"/>
                <w:szCs w:val="22"/>
                <w:lang w:val="en-GB"/>
              </w:rPr>
              <w:t>Specifications Offered</w:t>
            </w:r>
          </w:p>
        </w:tc>
        <w:tc>
          <w:tcPr>
            <w:tcW w:w="2835" w:type="dxa"/>
            <w:shd w:val="clear" w:color="auto" w:fill="C6D9F1"/>
          </w:tcPr>
          <w:p w:rsidR="002576F6" w:rsidRPr="001E32AE" w:rsidRDefault="002576F6" w:rsidP="007439D2">
            <w:pPr>
              <w:tabs>
                <w:tab w:val="left" w:pos="729"/>
              </w:tabs>
              <w:spacing w:before="0" w:after="0"/>
              <w:jc w:val="center"/>
              <w:rPr>
                <w:rFonts w:ascii="Calibri" w:hAnsi="Calibri"/>
                <w:b/>
                <w:sz w:val="22"/>
                <w:szCs w:val="22"/>
                <w:lang w:val="en-GB"/>
              </w:rPr>
            </w:pPr>
            <w:r w:rsidRPr="001E32AE">
              <w:rPr>
                <w:rFonts w:ascii="Calibri" w:hAnsi="Calibri"/>
                <w:b/>
                <w:sz w:val="22"/>
                <w:szCs w:val="22"/>
                <w:lang w:val="en-GB"/>
              </w:rPr>
              <w:t xml:space="preserve">4. </w:t>
            </w:r>
          </w:p>
          <w:p w:rsidR="002576F6" w:rsidRPr="001E32AE" w:rsidRDefault="002576F6" w:rsidP="007439D2">
            <w:pPr>
              <w:tabs>
                <w:tab w:val="left" w:pos="729"/>
              </w:tabs>
              <w:spacing w:before="0" w:after="0"/>
              <w:jc w:val="center"/>
              <w:rPr>
                <w:rFonts w:ascii="Calibri" w:hAnsi="Calibri"/>
                <w:b/>
                <w:sz w:val="22"/>
                <w:szCs w:val="22"/>
                <w:lang w:val="en-GB"/>
              </w:rPr>
            </w:pPr>
            <w:r w:rsidRPr="001E32AE">
              <w:rPr>
                <w:rFonts w:ascii="Calibri" w:hAnsi="Calibri"/>
                <w:b/>
                <w:sz w:val="22"/>
                <w:szCs w:val="22"/>
                <w:lang w:val="en-GB"/>
              </w:rPr>
              <w:t xml:space="preserve">Notes, remarks, </w:t>
            </w:r>
            <w:r w:rsidRPr="001E32AE">
              <w:rPr>
                <w:rFonts w:ascii="Calibri" w:hAnsi="Calibri"/>
                <w:b/>
                <w:sz w:val="22"/>
                <w:szCs w:val="22"/>
                <w:lang w:val="en-GB"/>
              </w:rPr>
              <w:br/>
              <w:t>ref to documentation</w:t>
            </w:r>
          </w:p>
        </w:tc>
        <w:tc>
          <w:tcPr>
            <w:tcW w:w="1984" w:type="dxa"/>
            <w:shd w:val="clear" w:color="auto" w:fill="C6D9F1"/>
          </w:tcPr>
          <w:p w:rsidR="002576F6" w:rsidRPr="001E32AE" w:rsidRDefault="002576F6" w:rsidP="007439D2">
            <w:pPr>
              <w:tabs>
                <w:tab w:val="left" w:pos="729"/>
              </w:tabs>
              <w:spacing w:before="0" w:after="0"/>
              <w:jc w:val="center"/>
              <w:rPr>
                <w:rFonts w:ascii="Calibri" w:hAnsi="Calibri"/>
                <w:b/>
                <w:sz w:val="22"/>
                <w:szCs w:val="22"/>
                <w:lang w:val="en-GB"/>
              </w:rPr>
            </w:pPr>
            <w:r w:rsidRPr="001E32AE">
              <w:rPr>
                <w:rFonts w:ascii="Calibri" w:hAnsi="Calibri"/>
                <w:b/>
                <w:sz w:val="22"/>
                <w:szCs w:val="22"/>
                <w:lang w:val="en-GB"/>
              </w:rPr>
              <w:t>5.</w:t>
            </w:r>
          </w:p>
          <w:p w:rsidR="002576F6" w:rsidRPr="001E32AE" w:rsidRDefault="002576F6" w:rsidP="007439D2">
            <w:pPr>
              <w:tabs>
                <w:tab w:val="left" w:pos="729"/>
              </w:tabs>
              <w:spacing w:before="0" w:after="0"/>
              <w:jc w:val="center"/>
              <w:rPr>
                <w:rFonts w:ascii="Calibri" w:hAnsi="Calibri"/>
                <w:b/>
                <w:sz w:val="22"/>
                <w:szCs w:val="22"/>
                <w:lang w:val="en-GB"/>
              </w:rPr>
            </w:pPr>
            <w:r w:rsidRPr="001E32AE">
              <w:rPr>
                <w:rFonts w:ascii="Calibri" w:hAnsi="Calibri"/>
                <w:b/>
                <w:sz w:val="22"/>
                <w:szCs w:val="22"/>
                <w:lang w:val="en-GB"/>
              </w:rPr>
              <w:t xml:space="preserve">Evaluation Committee’s notes </w:t>
            </w:r>
          </w:p>
        </w:tc>
      </w:tr>
      <w:tr w:rsidR="002576F6" w:rsidRPr="001E32AE" w:rsidTr="000A6905">
        <w:tblPrEx>
          <w:tblLook w:val="00A0"/>
        </w:tblPrEx>
        <w:trPr>
          <w:trHeight w:val="300"/>
        </w:trPr>
        <w:tc>
          <w:tcPr>
            <w:tcW w:w="868" w:type="dxa"/>
            <w:noWrap/>
          </w:tcPr>
          <w:p w:rsidR="002576F6" w:rsidRPr="001E32AE" w:rsidRDefault="002576F6" w:rsidP="00F52203">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341</w:t>
            </w:r>
          </w:p>
        </w:tc>
        <w:tc>
          <w:tcPr>
            <w:tcW w:w="4819" w:type="dxa"/>
            <w:noWrap/>
          </w:tcPr>
          <w:p w:rsidR="002576F6" w:rsidRPr="001E32AE" w:rsidRDefault="002576F6" w:rsidP="00C96806">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Electronic Force Transducers 10 kN, 50 kN, 200 kN, 1000 kN and 5000 kN with dual input amplifier / indicator</w:t>
            </w:r>
          </w:p>
          <w:p w:rsidR="002576F6" w:rsidRPr="001E32AE" w:rsidRDefault="002576F6" w:rsidP="00C96806">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Features:</w:t>
            </w:r>
          </w:p>
          <w:p w:rsidR="002576F6" w:rsidRPr="001E32AE" w:rsidRDefault="002576F6" w:rsidP="00C96806">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For calibrating force machines and force transducers by comparison</w:t>
            </w:r>
          </w:p>
          <w:p w:rsidR="002576F6" w:rsidRPr="001E32AE" w:rsidRDefault="002576F6" w:rsidP="00C96806">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6-wire transducer connections, sensor type: DMS-full bridge</w:t>
            </w:r>
          </w:p>
          <w:p w:rsidR="002576F6" w:rsidRPr="001E32AE" w:rsidRDefault="002576F6" w:rsidP="00C96806">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Control/Data interface to PC</w:t>
            </w:r>
          </w:p>
          <w:p w:rsidR="002576F6" w:rsidRPr="001E32AE" w:rsidRDefault="002576F6" w:rsidP="00C96806">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Specifications:</w:t>
            </w:r>
          </w:p>
          <w:p w:rsidR="002576F6" w:rsidRPr="001E32AE" w:rsidRDefault="002576F6" w:rsidP="00C96806">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 xml:space="preserve">Transducers: </w:t>
            </w:r>
          </w:p>
          <w:p w:rsidR="002576F6" w:rsidRPr="001E32AE" w:rsidRDefault="002576F6" w:rsidP="00C96806">
            <w:pPr>
              <w:numPr>
                <w:ilvl w:val="2"/>
                <w:numId w:val="40"/>
              </w:numPr>
              <w:spacing w:before="0" w:after="0"/>
              <w:ind w:left="825"/>
              <w:rPr>
                <w:rFonts w:ascii="Calibri" w:hAnsi="Calibri" w:cs="Arial"/>
                <w:sz w:val="22"/>
                <w:szCs w:val="22"/>
                <w:lang w:val="en-GB" w:eastAsia="nl-NL"/>
              </w:rPr>
            </w:pPr>
            <w:r w:rsidRPr="001E32AE">
              <w:rPr>
                <w:rFonts w:ascii="Calibri" w:hAnsi="Calibri" w:cs="Arial"/>
                <w:sz w:val="22"/>
                <w:szCs w:val="22"/>
                <w:lang w:val="en-GB" w:eastAsia="nl-NL"/>
              </w:rPr>
              <w:t>Uncertainty 0.05 % of range (typical)</w:t>
            </w:r>
          </w:p>
          <w:p w:rsidR="002576F6" w:rsidRPr="001E32AE" w:rsidRDefault="002576F6" w:rsidP="00C96806">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 xml:space="preserve">Dual input amplifier/indicator: </w:t>
            </w:r>
          </w:p>
          <w:p w:rsidR="002576F6" w:rsidRPr="001E32AE" w:rsidRDefault="002576F6" w:rsidP="00C96806">
            <w:pPr>
              <w:numPr>
                <w:ilvl w:val="2"/>
                <w:numId w:val="40"/>
              </w:numPr>
              <w:spacing w:before="0" w:after="0"/>
              <w:ind w:left="825"/>
              <w:rPr>
                <w:rFonts w:ascii="Calibri" w:hAnsi="Calibri" w:cs="Arial"/>
                <w:sz w:val="22"/>
                <w:szCs w:val="22"/>
                <w:lang w:val="en-GB" w:eastAsia="nl-NL"/>
              </w:rPr>
            </w:pPr>
            <w:r w:rsidRPr="001E32AE">
              <w:rPr>
                <w:rFonts w:ascii="Calibri" w:hAnsi="Calibri" w:cs="Arial"/>
                <w:sz w:val="22"/>
                <w:szCs w:val="22"/>
                <w:lang w:val="en-GB" w:eastAsia="nl-NL"/>
              </w:rPr>
              <w:t>Accuracy class: 25 ppm</w:t>
            </w:r>
          </w:p>
          <w:p w:rsidR="002576F6" w:rsidRPr="001E32AE" w:rsidRDefault="002576F6" w:rsidP="00C96806">
            <w:pPr>
              <w:numPr>
                <w:ilvl w:val="2"/>
                <w:numId w:val="40"/>
              </w:numPr>
              <w:spacing w:before="0" w:after="0"/>
              <w:ind w:left="825"/>
              <w:rPr>
                <w:rFonts w:ascii="Calibri" w:hAnsi="Calibri" w:cs="Arial"/>
                <w:sz w:val="22"/>
                <w:szCs w:val="22"/>
                <w:lang w:val="en-GB" w:eastAsia="nl-NL"/>
              </w:rPr>
            </w:pPr>
            <w:r w:rsidRPr="001E32AE">
              <w:rPr>
                <w:rFonts w:ascii="Calibri" w:hAnsi="Calibri" w:cs="Arial"/>
                <w:sz w:val="22"/>
                <w:szCs w:val="22"/>
                <w:lang w:val="en-GB" w:eastAsia="nl-NL"/>
              </w:rPr>
              <w:t>Nonlinearity: ±5 ppm</w:t>
            </w:r>
          </w:p>
          <w:p w:rsidR="002576F6" w:rsidRPr="001E32AE" w:rsidRDefault="002576F6" w:rsidP="00C96806">
            <w:pPr>
              <w:numPr>
                <w:ilvl w:val="2"/>
                <w:numId w:val="40"/>
              </w:numPr>
              <w:spacing w:before="0" w:after="0"/>
              <w:ind w:left="825"/>
              <w:rPr>
                <w:rFonts w:ascii="Calibri" w:hAnsi="Calibri" w:cs="Arial"/>
                <w:sz w:val="22"/>
                <w:szCs w:val="22"/>
                <w:lang w:val="en-GB" w:eastAsia="nl-NL"/>
              </w:rPr>
            </w:pPr>
            <w:r w:rsidRPr="001E32AE">
              <w:rPr>
                <w:rFonts w:ascii="Calibri" w:hAnsi="Calibri" w:cs="Arial"/>
                <w:sz w:val="22"/>
                <w:szCs w:val="22"/>
                <w:lang w:val="en-GB" w:eastAsia="nl-NL"/>
              </w:rPr>
              <w:t>Reproducibility: ±5 ppm</w:t>
            </w:r>
          </w:p>
          <w:p w:rsidR="002576F6" w:rsidRPr="001E32AE" w:rsidRDefault="002576F6" w:rsidP="00C96806">
            <w:pPr>
              <w:numPr>
                <w:ilvl w:val="2"/>
                <w:numId w:val="40"/>
              </w:numPr>
              <w:spacing w:before="0" w:after="0"/>
              <w:ind w:left="825"/>
              <w:rPr>
                <w:rFonts w:ascii="Calibri" w:hAnsi="Calibri" w:cs="Arial"/>
                <w:sz w:val="22"/>
                <w:szCs w:val="22"/>
                <w:lang w:val="en-GB" w:eastAsia="nl-NL"/>
              </w:rPr>
            </w:pPr>
            <w:r w:rsidRPr="001E32AE">
              <w:rPr>
                <w:rFonts w:ascii="Calibri" w:hAnsi="Calibri" w:cs="Arial"/>
                <w:sz w:val="22"/>
                <w:szCs w:val="22"/>
                <w:lang w:val="en-GB" w:eastAsia="nl-NL"/>
              </w:rPr>
              <w:t>Temperature drift: Zero point: &lt; ±1 ppm/K, sensitivity: &lt; ±2,5 ppm/K</w:t>
            </w:r>
          </w:p>
          <w:p w:rsidR="002576F6" w:rsidRPr="001E32AE" w:rsidRDefault="002576F6" w:rsidP="00C96806">
            <w:pPr>
              <w:numPr>
                <w:ilvl w:val="2"/>
                <w:numId w:val="40"/>
              </w:numPr>
              <w:spacing w:before="0" w:after="0"/>
              <w:ind w:left="825"/>
              <w:rPr>
                <w:rFonts w:ascii="Calibri" w:hAnsi="Calibri" w:cs="Arial"/>
                <w:sz w:val="22"/>
                <w:szCs w:val="22"/>
                <w:lang w:val="en-GB" w:eastAsia="nl-NL"/>
              </w:rPr>
            </w:pPr>
            <w:r w:rsidRPr="001E32AE">
              <w:rPr>
                <w:rFonts w:ascii="Calibri" w:hAnsi="Calibri" w:cs="Arial"/>
                <w:sz w:val="22"/>
                <w:szCs w:val="22"/>
                <w:lang w:val="en-GB" w:eastAsia="nl-NL"/>
              </w:rPr>
              <w:t>Drift: &lt; ±5 ppm (after calibration)</w:t>
            </w:r>
          </w:p>
          <w:p w:rsidR="002576F6" w:rsidRPr="001E32AE" w:rsidRDefault="002576F6" w:rsidP="00C96806">
            <w:pPr>
              <w:numPr>
                <w:ilvl w:val="2"/>
                <w:numId w:val="40"/>
              </w:numPr>
              <w:spacing w:before="0" w:after="0"/>
              <w:ind w:left="825"/>
              <w:rPr>
                <w:rFonts w:ascii="Calibri" w:hAnsi="Calibri" w:cs="Arial"/>
                <w:sz w:val="22"/>
                <w:szCs w:val="22"/>
                <w:lang w:val="en-GB" w:eastAsia="nl-NL"/>
              </w:rPr>
            </w:pPr>
            <w:r w:rsidRPr="001E32AE">
              <w:rPr>
                <w:rFonts w:ascii="Calibri" w:hAnsi="Calibri" w:cs="Arial"/>
                <w:sz w:val="22"/>
                <w:szCs w:val="22"/>
                <w:lang w:val="en-GB" w:eastAsia="nl-NL"/>
              </w:rPr>
              <w:t>Long term stability: &lt; ±25 ppm/a</w:t>
            </w:r>
          </w:p>
          <w:p w:rsidR="002576F6" w:rsidRPr="001E32AE" w:rsidRDefault="002576F6" w:rsidP="00C96806">
            <w:pPr>
              <w:numPr>
                <w:ilvl w:val="2"/>
                <w:numId w:val="40"/>
              </w:numPr>
              <w:spacing w:before="0" w:after="0"/>
              <w:ind w:left="825"/>
              <w:rPr>
                <w:rFonts w:ascii="Calibri" w:hAnsi="Calibri" w:cs="Arial"/>
                <w:sz w:val="22"/>
                <w:szCs w:val="22"/>
                <w:lang w:val="en-GB" w:eastAsia="nl-NL"/>
              </w:rPr>
            </w:pPr>
            <w:r w:rsidRPr="001E32AE">
              <w:rPr>
                <w:rFonts w:ascii="Calibri" w:hAnsi="Calibri" w:cs="Arial"/>
                <w:sz w:val="22"/>
                <w:szCs w:val="22"/>
                <w:lang w:val="en-GB" w:eastAsia="nl-NL"/>
              </w:rPr>
              <w:t>Bridge resistance: 150…5000 Ω at 5V, 300 … 5000 Ω at 10V, 1000…5000 Ω at 20V</w:t>
            </w:r>
          </w:p>
          <w:p w:rsidR="002576F6" w:rsidRPr="001E32AE" w:rsidRDefault="002576F6" w:rsidP="00C96806">
            <w:pPr>
              <w:numPr>
                <w:ilvl w:val="2"/>
                <w:numId w:val="40"/>
              </w:numPr>
              <w:spacing w:before="0" w:after="0"/>
              <w:ind w:left="825"/>
              <w:rPr>
                <w:rFonts w:ascii="Calibri" w:hAnsi="Calibri" w:cs="Arial"/>
                <w:sz w:val="22"/>
                <w:szCs w:val="22"/>
                <w:lang w:val="en-GB" w:eastAsia="nl-NL"/>
              </w:rPr>
            </w:pPr>
            <w:r w:rsidRPr="001E32AE">
              <w:rPr>
                <w:rFonts w:ascii="Calibri" w:hAnsi="Calibri" w:cs="Arial"/>
                <w:sz w:val="22"/>
                <w:szCs w:val="22"/>
                <w:lang w:val="en-GB" w:eastAsia="nl-NL"/>
              </w:rPr>
              <w:t>Input signal Range: ±40 mV</w:t>
            </w:r>
          </w:p>
          <w:p w:rsidR="002576F6" w:rsidRPr="001E32AE" w:rsidRDefault="002576F6" w:rsidP="00C96806">
            <w:pPr>
              <w:numPr>
                <w:ilvl w:val="2"/>
                <w:numId w:val="40"/>
              </w:numPr>
              <w:spacing w:before="0" w:after="0"/>
              <w:ind w:left="825"/>
              <w:rPr>
                <w:rFonts w:ascii="Calibri" w:hAnsi="Calibri" w:cs="Arial"/>
                <w:sz w:val="22"/>
                <w:szCs w:val="22"/>
                <w:lang w:val="en-GB" w:eastAsia="nl-NL"/>
              </w:rPr>
            </w:pPr>
            <w:r w:rsidRPr="001E32AE">
              <w:rPr>
                <w:rFonts w:ascii="Calibri" w:hAnsi="Calibri" w:cs="Arial"/>
                <w:sz w:val="22"/>
                <w:szCs w:val="22"/>
                <w:lang w:val="en-GB" w:eastAsia="nl-NL"/>
              </w:rPr>
              <w:t>Maximum input voltage: 10 V</w:t>
            </w:r>
          </w:p>
          <w:p w:rsidR="002576F6" w:rsidRPr="001E32AE" w:rsidRDefault="002576F6" w:rsidP="00C96806">
            <w:pPr>
              <w:numPr>
                <w:ilvl w:val="2"/>
                <w:numId w:val="40"/>
              </w:numPr>
              <w:spacing w:before="0" w:after="0"/>
              <w:ind w:left="825"/>
              <w:rPr>
                <w:rFonts w:ascii="Calibri" w:hAnsi="Calibri" w:cs="Arial"/>
                <w:sz w:val="22"/>
                <w:szCs w:val="22"/>
                <w:lang w:val="en-GB" w:eastAsia="nl-NL"/>
              </w:rPr>
            </w:pPr>
            <w:r w:rsidRPr="001E32AE">
              <w:rPr>
                <w:rFonts w:ascii="Calibri" w:hAnsi="Calibri" w:cs="Arial"/>
                <w:sz w:val="22"/>
                <w:szCs w:val="22"/>
                <w:lang w:val="en-GB" w:eastAsia="nl-NL"/>
              </w:rPr>
              <w:t>Excitation voltage: 5, 10 or 20 VDC</w:t>
            </w:r>
          </w:p>
          <w:p w:rsidR="002576F6" w:rsidRPr="001E32AE" w:rsidRDefault="002576F6" w:rsidP="00C96806">
            <w:pPr>
              <w:numPr>
                <w:ilvl w:val="2"/>
                <w:numId w:val="40"/>
              </w:numPr>
              <w:spacing w:before="0" w:after="0"/>
              <w:ind w:left="825"/>
              <w:rPr>
                <w:rFonts w:ascii="Calibri" w:hAnsi="Calibri" w:cs="Arial"/>
                <w:sz w:val="22"/>
                <w:szCs w:val="22"/>
                <w:lang w:val="en-GB" w:eastAsia="nl-NL"/>
              </w:rPr>
            </w:pPr>
            <w:r w:rsidRPr="001E32AE">
              <w:rPr>
                <w:rFonts w:ascii="Calibri" w:hAnsi="Calibri" w:cs="Arial"/>
                <w:sz w:val="22"/>
                <w:szCs w:val="22"/>
                <w:lang w:val="en-GB" w:eastAsia="nl-NL"/>
              </w:rPr>
              <w:t>Integration time electronics: 0.1 to 5000 ms</w:t>
            </w:r>
          </w:p>
          <w:p w:rsidR="002576F6" w:rsidRPr="001E32AE" w:rsidRDefault="002576F6" w:rsidP="00C96806">
            <w:pPr>
              <w:numPr>
                <w:ilvl w:val="2"/>
                <w:numId w:val="40"/>
              </w:numPr>
              <w:spacing w:before="0" w:after="0"/>
              <w:ind w:left="825"/>
              <w:rPr>
                <w:rFonts w:ascii="Calibri" w:hAnsi="Calibri" w:cs="Arial"/>
                <w:sz w:val="22"/>
                <w:szCs w:val="22"/>
                <w:lang w:val="en-GB" w:eastAsia="nl-NL"/>
              </w:rPr>
            </w:pPr>
            <w:r w:rsidRPr="001E32AE">
              <w:rPr>
                <w:rFonts w:ascii="Calibri" w:hAnsi="Calibri" w:cs="Arial"/>
                <w:sz w:val="22"/>
                <w:szCs w:val="22"/>
                <w:lang w:val="en-GB" w:eastAsia="nl-NL"/>
              </w:rPr>
              <w:t>Integration time software: programmable moving average filter</w:t>
            </w:r>
          </w:p>
          <w:p w:rsidR="002576F6" w:rsidRPr="001E32AE" w:rsidRDefault="002576F6" w:rsidP="00C96806">
            <w:pPr>
              <w:numPr>
                <w:ilvl w:val="2"/>
                <w:numId w:val="40"/>
              </w:numPr>
              <w:spacing w:before="0" w:after="0"/>
              <w:ind w:left="825"/>
              <w:rPr>
                <w:rFonts w:ascii="Calibri" w:hAnsi="Calibri" w:cs="Arial"/>
                <w:sz w:val="22"/>
                <w:szCs w:val="22"/>
                <w:lang w:val="en-GB" w:eastAsia="nl-NL"/>
              </w:rPr>
            </w:pPr>
            <w:r w:rsidRPr="001E32AE">
              <w:rPr>
                <w:rFonts w:ascii="Calibri" w:hAnsi="Calibri" w:cs="Arial"/>
                <w:sz w:val="22"/>
                <w:szCs w:val="22"/>
                <w:lang w:val="en-GB" w:eastAsia="nl-NL"/>
              </w:rPr>
              <w:t>Maximum sampling rate: 50 readings per second</w:t>
            </w:r>
          </w:p>
          <w:p w:rsidR="002576F6" w:rsidRPr="001E32AE" w:rsidRDefault="002576F6" w:rsidP="00C96806">
            <w:pPr>
              <w:numPr>
                <w:ilvl w:val="2"/>
                <w:numId w:val="40"/>
              </w:numPr>
              <w:spacing w:before="0" w:after="0"/>
              <w:ind w:left="825"/>
              <w:rPr>
                <w:rFonts w:ascii="Calibri" w:hAnsi="Calibri" w:cs="Arial"/>
                <w:sz w:val="22"/>
                <w:szCs w:val="22"/>
                <w:lang w:val="en-GB" w:eastAsia="nl-NL"/>
              </w:rPr>
            </w:pPr>
            <w:r w:rsidRPr="001E32AE">
              <w:rPr>
                <w:rFonts w:ascii="Calibri" w:hAnsi="Calibri" w:cs="Arial"/>
                <w:sz w:val="22"/>
                <w:szCs w:val="22"/>
                <w:lang w:val="en-GB" w:eastAsia="nl-NL"/>
              </w:rPr>
              <w:t>Maximum resolution: ±200 000</w:t>
            </w:r>
          </w:p>
          <w:p w:rsidR="002576F6" w:rsidRPr="001E32AE" w:rsidRDefault="002576F6" w:rsidP="00C96806">
            <w:pPr>
              <w:numPr>
                <w:ilvl w:val="2"/>
                <w:numId w:val="40"/>
              </w:numPr>
              <w:spacing w:before="0" w:after="0"/>
              <w:ind w:left="825"/>
              <w:rPr>
                <w:rFonts w:ascii="Calibri" w:hAnsi="Calibri" w:cs="Arial"/>
                <w:sz w:val="22"/>
                <w:szCs w:val="22"/>
                <w:lang w:val="en-GB" w:eastAsia="nl-NL"/>
              </w:rPr>
            </w:pPr>
            <w:r w:rsidRPr="001E32AE">
              <w:rPr>
                <w:rFonts w:ascii="Calibri" w:hAnsi="Calibri" w:cs="Arial"/>
                <w:sz w:val="22"/>
                <w:szCs w:val="22"/>
                <w:lang w:val="en-GB" w:eastAsia="nl-NL"/>
              </w:rPr>
              <w:t>Noise (3σ-value) at 500 ms: ±10 ppm</w:t>
            </w:r>
          </w:p>
          <w:p w:rsidR="002576F6" w:rsidRPr="001E32AE" w:rsidRDefault="002576F6" w:rsidP="00C96806">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Including:</w:t>
            </w:r>
          </w:p>
          <w:p w:rsidR="002576F6" w:rsidRPr="001E32AE" w:rsidRDefault="002576F6" w:rsidP="00C96806">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All cables and connectors as required, including data cables to controller PC</w:t>
            </w:r>
          </w:p>
          <w:p w:rsidR="002576F6" w:rsidRPr="001E32AE" w:rsidRDefault="002576F6" w:rsidP="00C96806">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Any relevant accessories</w:t>
            </w:r>
          </w:p>
          <w:p w:rsidR="002576F6" w:rsidRPr="001E32AE" w:rsidRDefault="002576F6" w:rsidP="00C96806">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Control and data analysis software for generating reports</w:t>
            </w:r>
          </w:p>
          <w:p w:rsidR="002576F6" w:rsidRPr="001E32AE" w:rsidRDefault="002576F6" w:rsidP="00C96806">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Calibration certificates from an accredited calibration laboratory for each component</w:t>
            </w:r>
          </w:p>
          <w:p w:rsidR="002576F6" w:rsidRPr="001E32AE" w:rsidRDefault="002576F6" w:rsidP="00C96806">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User manual in English</w:t>
            </w:r>
          </w:p>
          <w:p w:rsidR="002576F6" w:rsidRPr="001E32AE" w:rsidRDefault="002576F6" w:rsidP="00C96806">
            <w:pPr>
              <w:numPr>
                <w:ilvl w:val="0"/>
                <w:numId w:val="40"/>
              </w:numPr>
              <w:spacing w:before="0" w:after="0"/>
              <w:ind w:left="256" w:hanging="283"/>
              <w:rPr>
                <w:rFonts w:ascii="Calibri" w:hAnsi="Calibri" w:cs="Arial"/>
                <w:sz w:val="22"/>
                <w:szCs w:val="22"/>
                <w:lang w:val="en-GB" w:eastAsia="nl-NL"/>
              </w:rPr>
            </w:pPr>
            <w:r w:rsidRPr="00E87D50">
              <w:rPr>
                <w:rFonts w:ascii="Calibri" w:hAnsi="Calibri" w:cs="Arial"/>
                <w:sz w:val="22"/>
                <w:szCs w:val="22"/>
                <w:highlight w:val="lightGray"/>
                <w:lang w:val="en-GB" w:eastAsia="nl-NL"/>
              </w:rPr>
              <w:t>Service/repair contract and spares for 3 years</w:t>
            </w:r>
          </w:p>
        </w:tc>
        <w:tc>
          <w:tcPr>
            <w:tcW w:w="4819" w:type="dxa"/>
          </w:tcPr>
          <w:p w:rsidR="002576F6" w:rsidRPr="001E32AE" w:rsidRDefault="002576F6" w:rsidP="007439D2">
            <w:pPr>
              <w:spacing w:before="0" w:after="0"/>
              <w:rPr>
                <w:rFonts w:ascii="Calibri" w:hAnsi="Calibri"/>
                <w:b/>
                <w:bCs/>
                <w:color w:val="000000"/>
                <w:sz w:val="22"/>
                <w:szCs w:val="22"/>
                <w:lang w:val="en-GB" w:eastAsia="da-DK"/>
              </w:rPr>
            </w:pPr>
          </w:p>
        </w:tc>
        <w:tc>
          <w:tcPr>
            <w:tcW w:w="2835" w:type="dxa"/>
          </w:tcPr>
          <w:p w:rsidR="002576F6" w:rsidRPr="001E32AE" w:rsidRDefault="002576F6" w:rsidP="007439D2">
            <w:pPr>
              <w:spacing w:before="0" w:after="0"/>
              <w:rPr>
                <w:rFonts w:ascii="Calibri" w:hAnsi="Calibri"/>
                <w:b/>
                <w:bCs/>
                <w:color w:val="000000"/>
                <w:sz w:val="22"/>
                <w:szCs w:val="22"/>
                <w:lang w:val="en-GB" w:eastAsia="da-DK"/>
              </w:rPr>
            </w:pPr>
          </w:p>
        </w:tc>
        <w:tc>
          <w:tcPr>
            <w:tcW w:w="1984" w:type="dxa"/>
          </w:tcPr>
          <w:p w:rsidR="002576F6" w:rsidRPr="001E32AE" w:rsidRDefault="002576F6" w:rsidP="007439D2">
            <w:pPr>
              <w:spacing w:before="0" w:after="0"/>
              <w:rPr>
                <w:rFonts w:ascii="Calibri" w:hAnsi="Calibri"/>
                <w:b/>
                <w:bCs/>
                <w:color w:val="000000"/>
                <w:sz w:val="22"/>
                <w:szCs w:val="22"/>
                <w:lang w:val="en-GB" w:eastAsia="da-DK"/>
              </w:rPr>
            </w:pPr>
          </w:p>
        </w:tc>
      </w:tr>
      <w:tr w:rsidR="002576F6" w:rsidRPr="001E32AE" w:rsidTr="000A6905">
        <w:tblPrEx>
          <w:tblLook w:val="00A0"/>
        </w:tblPrEx>
        <w:trPr>
          <w:trHeight w:val="300"/>
        </w:trPr>
        <w:tc>
          <w:tcPr>
            <w:tcW w:w="868" w:type="dxa"/>
            <w:noWrap/>
          </w:tcPr>
          <w:p w:rsidR="002576F6" w:rsidRPr="001E32AE" w:rsidRDefault="002576F6" w:rsidP="000A6905">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342</w:t>
            </w:r>
          </w:p>
        </w:tc>
        <w:tc>
          <w:tcPr>
            <w:tcW w:w="4819" w:type="dxa"/>
            <w:noWrap/>
          </w:tcPr>
          <w:p w:rsidR="002576F6" w:rsidRPr="001E32AE" w:rsidRDefault="002576F6" w:rsidP="00C96806">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Universal force machine up to 6000 kN</w:t>
            </w:r>
          </w:p>
          <w:p w:rsidR="002576F6" w:rsidRPr="001E32AE" w:rsidRDefault="002576F6" w:rsidP="00C96806">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Features:</w:t>
            </w:r>
          </w:p>
          <w:p w:rsidR="002576F6" w:rsidRPr="001E32AE" w:rsidRDefault="002576F6" w:rsidP="00C96806">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For generating compression force for calibrating force transducers by comparison</w:t>
            </w:r>
          </w:p>
          <w:p w:rsidR="002576F6" w:rsidRPr="001E32AE" w:rsidRDefault="002576F6" w:rsidP="00C96806">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Specifications:</w:t>
            </w:r>
          </w:p>
          <w:p w:rsidR="002576F6" w:rsidRPr="001E32AE" w:rsidRDefault="002576F6" w:rsidP="00C96806">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Stability: at least sufficient for use with items 341 at specified accuracy</w:t>
            </w:r>
          </w:p>
          <w:p w:rsidR="002576F6" w:rsidRPr="001E32AE" w:rsidRDefault="002576F6" w:rsidP="00C96806">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Including:</w:t>
            </w:r>
          </w:p>
          <w:p w:rsidR="002576F6" w:rsidRPr="001E32AE" w:rsidRDefault="002576F6" w:rsidP="00C96806">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cables to controller</w:t>
            </w:r>
          </w:p>
          <w:p w:rsidR="002576F6" w:rsidRPr="001E32AE" w:rsidRDefault="002576F6" w:rsidP="00C96806">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Software drivers for control of the machine</w:t>
            </w:r>
          </w:p>
          <w:p w:rsidR="002576F6" w:rsidRPr="001E32AE" w:rsidRDefault="002576F6" w:rsidP="00C96806">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Calibration certificates from an accredited calibration laboratory for each component</w:t>
            </w:r>
          </w:p>
          <w:p w:rsidR="002576F6" w:rsidRPr="001E32AE" w:rsidRDefault="002576F6" w:rsidP="00C96806">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User manual in English</w:t>
            </w:r>
          </w:p>
          <w:p w:rsidR="002576F6" w:rsidRPr="001E32AE" w:rsidRDefault="002576F6" w:rsidP="00C96806">
            <w:pPr>
              <w:numPr>
                <w:ilvl w:val="0"/>
                <w:numId w:val="40"/>
              </w:numPr>
              <w:spacing w:before="0" w:after="0"/>
              <w:ind w:left="256" w:hanging="283"/>
              <w:rPr>
                <w:rFonts w:ascii="Calibri" w:hAnsi="Calibri" w:cs="Arial"/>
                <w:sz w:val="22"/>
                <w:szCs w:val="22"/>
                <w:lang w:val="en-GB" w:eastAsia="nl-NL"/>
              </w:rPr>
            </w:pPr>
            <w:r w:rsidRPr="00E87D50">
              <w:rPr>
                <w:rFonts w:ascii="Calibri" w:hAnsi="Calibri" w:cs="Arial"/>
                <w:sz w:val="22"/>
                <w:szCs w:val="22"/>
                <w:highlight w:val="lightGray"/>
                <w:lang w:val="en-GB" w:eastAsia="nl-NL"/>
              </w:rPr>
              <w:t>Service/repair contract and spares for 3 years</w:t>
            </w:r>
          </w:p>
        </w:tc>
        <w:tc>
          <w:tcPr>
            <w:tcW w:w="4819" w:type="dxa"/>
          </w:tcPr>
          <w:p w:rsidR="002576F6" w:rsidRPr="001E32AE" w:rsidRDefault="002576F6" w:rsidP="007439D2">
            <w:pPr>
              <w:spacing w:before="0" w:after="0"/>
              <w:rPr>
                <w:rFonts w:ascii="Calibri" w:hAnsi="Calibri"/>
                <w:b/>
                <w:bCs/>
                <w:color w:val="000000"/>
                <w:sz w:val="22"/>
                <w:szCs w:val="22"/>
                <w:lang w:val="en-GB" w:eastAsia="da-DK"/>
              </w:rPr>
            </w:pPr>
          </w:p>
        </w:tc>
        <w:tc>
          <w:tcPr>
            <w:tcW w:w="2835" w:type="dxa"/>
          </w:tcPr>
          <w:p w:rsidR="002576F6" w:rsidRPr="001E32AE" w:rsidRDefault="002576F6" w:rsidP="007439D2">
            <w:pPr>
              <w:spacing w:before="0" w:after="0"/>
              <w:rPr>
                <w:rFonts w:ascii="Calibri" w:hAnsi="Calibri"/>
                <w:b/>
                <w:bCs/>
                <w:color w:val="000000"/>
                <w:sz w:val="22"/>
                <w:szCs w:val="22"/>
                <w:lang w:val="en-GB" w:eastAsia="da-DK"/>
              </w:rPr>
            </w:pPr>
          </w:p>
        </w:tc>
        <w:tc>
          <w:tcPr>
            <w:tcW w:w="1984" w:type="dxa"/>
          </w:tcPr>
          <w:p w:rsidR="002576F6" w:rsidRPr="001E32AE" w:rsidRDefault="002576F6" w:rsidP="007439D2">
            <w:pPr>
              <w:spacing w:before="0" w:after="0"/>
              <w:rPr>
                <w:rFonts w:ascii="Calibri" w:hAnsi="Calibri"/>
                <w:b/>
                <w:bCs/>
                <w:color w:val="000000"/>
                <w:sz w:val="22"/>
                <w:szCs w:val="22"/>
                <w:lang w:val="en-GB" w:eastAsia="da-DK"/>
              </w:rPr>
            </w:pPr>
          </w:p>
        </w:tc>
      </w:tr>
      <w:tr w:rsidR="002576F6" w:rsidRPr="001E32AE" w:rsidTr="000A6905">
        <w:tblPrEx>
          <w:tblLook w:val="00A0"/>
        </w:tblPrEx>
        <w:trPr>
          <w:trHeight w:val="300"/>
        </w:trPr>
        <w:tc>
          <w:tcPr>
            <w:tcW w:w="868" w:type="dxa"/>
            <w:noWrap/>
          </w:tcPr>
          <w:p w:rsidR="002576F6" w:rsidRPr="001E32AE" w:rsidRDefault="002576F6" w:rsidP="00F52203">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343</w:t>
            </w:r>
          </w:p>
        </w:tc>
        <w:tc>
          <w:tcPr>
            <w:tcW w:w="4819" w:type="dxa"/>
            <w:noWrap/>
          </w:tcPr>
          <w:p w:rsidR="002576F6" w:rsidRPr="001E32AE" w:rsidRDefault="002576F6" w:rsidP="00E20583">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 xml:space="preserve">Torque transducers (standards) ranges 50 Nm, 200 Nm, 1000 Nm and 5000 Nm (class 0.05%) with dual input amplifier/indicator, accessories, controller hardware and software </w:t>
            </w:r>
          </w:p>
          <w:p w:rsidR="002576F6" w:rsidRPr="001E32AE" w:rsidRDefault="002576F6" w:rsidP="00E20583">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Features:</w:t>
            </w:r>
          </w:p>
          <w:p w:rsidR="002576F6" w:rsidRPr="001E32AE" w:rsidRDefault="002576F6" w:rsidP="00E2058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For calibrating torque machines and torque transducers by comparison</w:t>
            </w:r>
          </w:p>
          <w:p w:rsidR="002576F6" w:rsidRPr="001E32AE" w:rsidRDefault="002576F6" w:rsidP="00E20583">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Specifications:</w:t>
            </w:r>
          </w:p>
          <w:p w:rsidR="002576F6" w:rsidRPr="001E32AE" w:rsidRDefault="002576F6" w:rsidP="00E2058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Typical uncertainty: 0.05% of range</w:t>
            </w:r>
          </w:p>
          <w:p w:rsidR="002576F6" w:rsidRPr="001E32AE" w:rsidRDefault="002576F6" w:rsidP="00E20583">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Including:</w:t>
            </w:r>
          </w:p>
          <w:p w:rsidR="002576F6" w:rsidRPr="001E32AE" w:rsidRDefault="002576F6" w:rsidP="00E2058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All cables and connectors as required, including data cables to controller</w:t>
            </w:r>
          </w:p>
          <w:p w:rsidR="002576F6" w:rsidRPr="001E32AE" w:rsidRDefault="002576F6" w:rsidP="00E2058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analysis software for generating reports</w:t>
            </w:r>
          </w:p>
          <w:p w:rsidR="002576F6" w:rsidRPr="001E32AE" w:rsidRDefault="002576F6" w:rsidP="00E2058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Calibration certificates from an accredited calibration laboratory for each component</w:t>
            </w:r>
          </w:p>
          <w:p w:rsidR="002576F6" w:rsidRPr="001E32AE" w:rsidRDefault="002576F6" w:rsidP="00E2058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User manual in English</w:t>
            </w:r>
          </w:p>
          <w:p w:rsidR="002576F6" w:rsidRPr="001E32AE" w:rsidRDefault="002576F6" w:rsidP="00E20583">
            <w:pPr>
              <w:numPr>
                <w:ilvl w:val="0"/>
                <w:numId w:val="40"/>
              </w:numPr>
              <w:spacing w:before="0" w:after="0"/>
              <w:ind w:left="256" w:hanging="283"/>
              <w:rPr>
                <w:rFonts w:ascii="Calibri" w:hAnsi="Calibri" w:cs="Arial"/>
                <w:sz w:val="22"/>
                <w:szCs w:val="22"/>
                <w:lang w:val="en-GB" w:eastAsia="nl-NL"/>
              </w:rPr>
            </w:pPr>
            <w:r w:rsidRPr="00E87D50">
              <w:rPr>
                <w:rFonts w:ascii="Calibri" w:hAnsi="Calibri" w:cs="Arial"/>
                <w:sz w:val="22"/>
                <w:szCs w:val="22"/>
                <w:highlight w:val="lightGray"/>
                <w:lang w:val="en-GB" w:eastAsia="nl-NL"/>
              </w:rPr>
              <w:t>Service/repair contract and spares for 3 years</w:t>
            </w:r>
          </w:p>
        </w:tc>
        <w:tc>
          <w:tcPr>
            <w:tcW w:w="4819" w:type="dxa"/>
          </w:tcPr>
          <w:p w:rsidR="002576F6" w:rsidRPr="001E32AE" w:rsidRDefault="002576F6" w:rsidP="007439D2">
            <w:pPr>
              <w:spacing w:before="0" w:after="0"/>
              <w:rPr>
                <w:rFonts w:ascii="Calibri" w:hAnsi="Calibri"/>
                <w:b/>
                <w:bCs/>
                <w:color w:val="000000"/>
                <w:sz w:val="22"/>
                <w:szCs w:val="22"/>
                <w:lang w:val="en-GB" w:eastAsia="da-DK"/>
              </w:rPr>
            </w:pPr>
          </w:p>
        </w:tc>
        <w:tc>
          <w:tcPr>
            <w:tcW w:w="2835" w:type="dxa"/>
          </w:tcPr>
          <w:p w:rsidR="002576F6" w:rsidRPr="001E32AE" w:rsidRDefault="002576F6" w:rsidP="007439D2">
            <w:pPr>
              <w:spacing w:before="0" w:after="0"/>
              <w:rPr>
                <w:rFonts w:ascii="Calibri" w:hAnsi="Calibri"/>
                <w:b/>
                <w:bCs/>
                <w:color w:val="000000"/>
                <w:sz w:val="22"/>
                <w:szCs w:val="22"/>
                <w:lang w:val="en-GB" w:eastAsia="da-DK"/>
              </w:rPr>
            </w:pPr>
          </w:p>
        </w:tc>
        <w:tc>
          <w:tcPr>
            <w:tcW w:w="1984" w:type="dxa"/>
          </w:tcPr>
          <w:p w:rsidR="002576F6" w:rsidRPr="001E32AE" w:rsidRDefault="002576F6" w:rsidP="007439D2">
            <w:pPr>
              <w:spacing w:before="0" w:after="0"/>
              <w:rPr>
                <w:rFonts w:ascii="Calibri" w:hAnsi="Calibri"/>
                <w:b/>
                <w:bCs/>
                <w:color w:val="000000"/>
                <w:sz w:val="22"/>
                <w:szCs w:val="22"/>
                <w:lang w:val="en-GB" w:eastAsia="da-DK"/>
              </w:rPr>
            </w:pPr>
          </w:p>
        </w:tc>
      </w:tr>
      <w:tr w:rsidR="002576F6" w:rsidRPr="001E32AE" w:rsidTr="000A6905">
        <w:tblPrEx>
          <w:tblLook w:val="00A0"/>
        </w:tblPrEx>
        <w:trPr>
          <w:trHeight w:val="300"/>
        </w:trPr>
        <w:tc>
          <w:tcPr>
            <w:tcW w:w="868" w:type="dxa"/>
            <w:noWrap/>
          </w:tcPr>
          <w:p w:rsidR="002576F6" w:rsidRPr="001E32AE" w:rsidRDefault="002576F6" w:rsidP="000A6905">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414</w:t>
            </w:r>
          </w:p>
        </w:tc>
        <w:tc>
          <w:tcPr>
            <w:tcW w:w="4819" w:type="dxa"/>
            <w:noWrap/>
          </w:tcPr>
          <w:p w:rsidR="002576F6" w:rsidRPr="001E32AE" w:rsidRDefault="002576F6" w:rsidP="00E20583">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 xml:space="preserve">Torque generator for calibration of torque transducers up to 5000 Nm </w:t>
            </w:r>
          </w:p>
          <w:p w:rsidR="002576F6" w:rsidRPr="001E32AE" w:rsidRDefault="002576F6" w:rsidP="00E20583">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Features:</w:t>
            </w:r>
          </w:p>
          <w:p w:rsidR="002576F6" w:rsidRPr="001E32AE" w:rsidRDefault="002576F6" w:rsidP="00E2058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For generating torque for calibrating torque transducers by comparison</w:t>
            </w:r>
          </w:p>
          <w:p w:rsidR="002576F6" w:rsidRPr="001E32AE" w:rsidRDefault="002576F6" w:rsidP="00E20583">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Specifications:</w:t>
            </w:r>
          </w:p>
          <w:p w:rsidR="002576F6" w:rsidRPr="001E32AE" w:rsidRDefault="002576F6" w:rsidP="00E2058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Stability: at least sufficient for use with items 343 at specified accuracy</w:t>
            </w:r>
          </w:p>
          <w:p w:rsidR="002576F6" w:rsidRPr="001E32AE" w:rsidRDefault="002576F6" w:rsidP="00E20583">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Including:</w:t>
            </w:r>
          </w:p>
          <w:p w:rsidR="002576F6" w:rsidRPr="001E32AE" w:rsidRDefault="002576F6" w:rsidP="00E2058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cables to controller</w:t>
            </w:r>
          </w:p>
          <w:p w:rsidR="002576F6" w:rsidRPr="001E32AE" w:rsidRDefault="002576F6" w:rsidP="00E2058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Software drivers for control of the machine</w:t>
            </w:r>
          </w:p>
          <w:p w:rsidR="002576F6" w:rsidRPr="001E32AE" w:rsidRDefault="002576F6" w:rsidP="00E2058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Calibration certificates from an accredited calibration laboratory for each component</w:t>
            </w:r>
          </w:p>
          <w:p w:rsidR="002576F6" w:rsidRPr="001E32AE" w:rsidRDefault="002576F6" w:rsidP="00E2058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User manual in English</w:t>
            </w:r>
          </w:p>
          <w:p w:rsidR="002576F6" w:rsidRPr="001E32AE" w:rsidRDefault="002576F6" w:rsidP="00E20583">
            <w:pPr>
              <w:numPr>
                <w:ilvl w:val="0"/>
                <w:numId w:val="40"/>
              </w:numPr>
              <w:spacing w:before="0" w:after="0"/>
              <w:ind w:left="256" w:hanging="283"/>
              <w:rPr>
                <w:rFonts w:ascii="Calibri" w:hAnsi="Calibri" w:cs="Arial"/>
                <w:sz w:val="22"/>
                <w:szCs w:val="22"/>
                <w:lang w:val="en-GB" w:eastAsia="nl-NL"/>
              </w:rPr>
            </w:pPr>
            <w:r w:rsidRPr="00E87D50">
              <w:rPr>
                <w:rFonts w:ascii="Calibri" w:hAnsi="Calibri" w:cs="Arial"/>
                <w:sz w:val="22"/>
                <w:szCs w:val="22"/>
                <w:highlight w:val="lightGray"/>
                <w:lang w:val="en-GB" w:eastAsia="nl-NL"/>
              </w:rPr>
              <w:t>Service/repair contract and spares for 3 years</w:t>
            </w:r>
          </w:p>
        </w:tc>
        <w:tc>
          <w:tcPr>
            <w:tcW w:w="4819" w:type="dxa"/>
          </w:tcPr>
          <w:p w:rsidR="002576F6" w:rsidRPr="001E32AE" w:rsidRDefault="002576F6" w:rsidP="007439D2">
            <w:pPr>
              <w:spacing w:before="0" w:after="0"/>
              <w:rPr>
                <w:rFonts w:ascii="Calibri" w:hAnsi="Calibri"/>
                <w:b/>
                <w:bCs/>
                <w:color w:val="000000"/>
                <w:sz w:val="22"/>
                <w:szCs w:val="22"/>
                <w:lang w:val="en-GB" w:eastAsia="da-DK"/>
              </w:rPr>
            </w:pPr>
          </w:p>
        </w:tc>
        <w:tc>
          <w:tcPr>
            <w:tcW w:w="2835" w:type="dxa"/>
          </w:tcPr>
          <w:p w:rsidR="002576F6" w:rsidRPr="001E32AE" w:rsidRDefault="002576F6" w:rsidP="007439D2">
            <w:pPr>
              <w:spacing w:before="0" w:after="0"/>
              <w:rPr>
                <w:rFonts w:ascii="Calibri" w:hAnsi="Calibri"/>
                <w:b/>
                <w:bCs/>
                <w:color w:val="000000"/>
                <w:sz w:val="22"/>
                <w:szCs w:val="22"/>
                <w:lang w:val="en-GB" w:eastAsia="da-DK"/>
              </w:rPr>
            </w:pPr>
          </w:p>
        </w:tc>
        <w:tc>
          <w:tcPr>
            <w:tcW w:w="1984" w:type="dxa"/>
          </w:tcPr>
          <w:p w:rsidR="002576F6" w:rsidRPr="001E32AE" w:rsidRDefault="002576F6" w:rsidP="007439D2">
            <w:pPr>
              <w:spacing w:before="0" w:after="0"/>
              <w:rPr>
                <w:rFonts w:ascii="Calibri" w:hAnsi="Calibri"/>
                <w:b/>
                <w:bCs/>
                <w:color w:val="000000"/>
                <w:sz w:val="22"/>
                <w:szCs w:val="22"/>
                <w:lang w:val="en-GB" w:eastAsia="da-DK"/>
              </w:rPr>
            </w:pPr>
          </w:p>
        </w:tc>
      </w:tr>
      <w:tr w:rsidR="002576F6" w:rsidRPr="001E32AE" w:rsidTr="000A6905">
        <w:tblPrEx>
          <w:tblLook w:val="00A0"/>
        </w:tblPrEx>
        <w:trPr>
          <w:trHeight w:val="300"/>
        </w:trPr>
        <w:tc>
          <w:tcPr>
            <w:tcW w:w="868" w:type="dxa"/>
            <w:noWrap/>
          </w:tcPr>
          <w:p w:rsidR="002576F6" w:rsidRPr="001E32AE" w:rsidRDefault="002576F6" w:rsidP="000A6905">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346</w:t>
            </w:r>
          </w:p>
        </w:tc>
        <w:tc>
          <w:tcPr>
            <w:tcW w:w="4819" w:type="dxa"/>
            <w:noWrap/>
          </w:tcPr>
          <w:p w:rsidR="002576F6" w:rsidRPr="001E32AE" w:rsidRDefault="002576F6" w:rsidP="00162882">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High pressure primary oil balance 10 to 5000 bar</w:t>
            </w:r>
          </w:p>
          <w:p w:rsidR="002576F6" w:rsidRPr="001E32AE" w:rsidRDefault="002576F6" w:rsidP="00162882">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 xml:space="preserve">Features: </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Measuring Range 10 – 5000 bar gauge</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More than one piston cylinder assembly with interchangeable cylinders</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Material of construction: Whole tungsten carbide for Piston assemblies</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Trim mass set 10mg</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 xml:space="preserve">Individual mass value ≤ 5kg </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Free deformation Piston cylinder Mounting system</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Built-in power rotation of piston</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Built-in spirit level and levelling feet</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Built-in 4 wires platinum resistance thermometer</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Built-in pressure generation and control</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Active electronics in separate control unit</w:t>
            </w:r>
          </w:p>
          <w:p w:rsidR="002576F6" w:rsidRPr="001E32AE" w:rsidRDefault="002576F6" w:rsidP="00162882">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Specifications:</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Uncertainty of masses ≤ 10 ppm, calibrated to a gravity acceleration (g) of 9.78109 ± 1.10</w:t>
            </w:r>
            <w:r w:rsidRPr="001E32AE">
              <w:rPr>
                <w:rFonts w:ascii="Calibri" w:hAnsi="Calibri" w:cs="Arial"/>
                <w:sz w:val="22"/>
                <w:szCs w:val="22"/>
                <w:vertAlign w:val="superscript"/>
                <w:lang w:val="en-GB" w:eastAsia="nl-NL"/>
              </w:rPr>
              <w:noBreakHyphen/>
              <w:t>7</w:t>
            </w:r>
            <w:r w:rsidRPr="001E32AE">
              <w:rPr>
                <w:rFonts w:ascii="Calibri" w:hAnsi="Calibri" w:cs="Arial"/>
                <w:sz w:val="22"/>
                <w:szCs w:val="22"/>
                <w:lang w:val="en-GB" w:eastAsia="nl-NL"/>
              </w:rPr>
              <w:t xml:space="preserve"> ms</w:t>
            </w:r>
            <w:r w:rsidRPr="001E32AE">
              <w:rPr>
                <w:rFonts w:ascii="Calibri" w:hAnsi="Calibri" w:cs="Arial"/>
                <w:sz w:val="22"/>
                <w:szCs w:val="22"/>
                <w:vertAlign w:val="superscript"/>
                <w:lang w:val="en-GB" w:eastAsia="nl-NL"/>
              </w:rPr>
              <w:t>-2</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Area Stability: ≤ 1 ppm/year</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Resolution: ≤ 1x10</w:t>
            </w:r>
            <w:r w:rsidRPr="001E32AE">
              <w:rPr>
                <w:rFonts w:ascii="Calibri" w:hAnsi="Calibri" w:cs="Arial"/>
                <w:sz w:val="22"/>
                <w:szCs w:val="22"/>
                <w:vertAlign w:val="superscript"/>
                <w:lang w:val="en-GB" w:eastAsia="nl-NL"/>
              </w:rPr>
              <w:t>-6</w:t>
            </w:r>
            <w:r w:rsidRPr="001E32AE">
              <w:rPr>
                <w:rFonts w:ascii="Calibri" w:hAnsi="Calibri" w:cs="Arial"/>
                <w:sz w:val="22"/>
                <w:szCs w:val="22"/>
                <w:lang w:val="en-GB" w:eastAsia="nl-NL"/>
              </w:rPr>
              <w:t xml:space="preserve"> FS</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Typical uncertainty (k =2): 50 ppm of reading</w:t>
            </w:r>
          </w:p>
          <w:p w:rsidR="002576F6" w:rsidRPr="001E32AE" w:rsidRDefault="002576F6" w:rsidP="00162882">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Including:</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Pressure Gauge 0 to 5 bar</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All connectors, adaptors and tubing needed for connecting various equipment under test</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port and connection cable to controller</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System controller PC</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analysis software for generating calibration certificates</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 xml:space="preserve">Calibration certificates from an accredited calibration laboratory </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User manual in English</w:t>
            </w:r>
          </w:p>
          <w:p w:rsidR="002576F6" w:rsidRPr="001E32AE" w:rsidRDefault="002576F6" w:rsidP="00162882">
            <w:pPr>
              <w:numPr>
                <w:ilvl w:val="0"/>
                <w:numId w:val="40"/>
              </w:numPr>
              <w:spacing w:before="0" w:after="0"/>
              <w:ind w:left="256" w:hanging="283"/>
              <w:rPr>
                <w:rFonts w:ascii="Calibri" w:hAnsi="Calibri" w:cs="Arial"/>
                <w:sz w:val="22"/>
                <w:szCs w:val="22"/>
                <w:lang w:val="en-GB" w:eastAsia="nl-NL"/>
              </w:rPr>
            </w:pPr>
            <w:r w:rsidRPr="00E87D50">
              <w:rPr>
                <w:rFonts w:ascii="Calibri" w:hAnsi="Calibri" w:cs="Arial"/>
                <w:sz w:val="22"/>
                <w:szCs w:val="22"/>
                <w:highlight w:val="lightGray"/>
                <w:lang w:val="en-GB" w:eastAsia="nl-NL"/>
              </w:rPr>
              <w:t>Service/repair contract and spares for 3 years</w:t>
            </w:r>
          </w:p>
        </w:tc>
        <w:tc>
          <w:tcPr>
            <w:tcW w:w="4819" w:type="dxa"/>
          </w:tcPr>
          <w:p w:rsidR="002576F6" w:rsidRPr="001E32AE" w:rsidRDefault="002576F6" w:rsidP="007439D2">
            <w:pPr>
              <w:spacing w:before="0" w:after="0"/>
              <w:rPr>
                <w:rFonts w:ascii="Calibri" w:hAnsi="Calibri"/>
                <w:b/>
                <w:bCs/>
                <w:color w:val="000000"/>
                <w:sz w:val="22"/>
                <w:szCs w:val="22"/>
                <w:lang w:val="en-GB" w:eastAsia="da-DK"/>
              </w:rPr>
            </w:pPr>
          </w:p>
        </w:tc>
        <w:tc>
          <w:tcPr>
            <w:tcW w:w="2835" w:type="dxa"/>
          </w:tcPr>
          <w:p w:rsidR="002576F6" w:rsidRPr="001E32AE" w:rsidRDefault="002576F6" w:rsidP="007439D2">
            <w:pPr>
              <w:spacing w:before="0" w:after="0"/>
              <w:rPr>
                <w:rFonts w:ascii="Calibri" w:hAnsi="Calibri"/>
                <w:b/>
                <w:bCs/>
                <w:color w:val="000000"/>
                <w:sz w:val="22"/>
                <w:szCs w:val="22"/>
                <w:lang w:val="en-GB" w:eastAsia="da-DK"/>
              </w:rPr>
            </w:pPr>
          </w:p>
        </w:tc>
        <w:tc>
          <w:tcPr>
            <w:tcW w:w="1984" w:type="dxa"/>
          </w:tcPr>
          <w:p w:rsidR="002576F6" w:rsidRPr="001E32AE" w:rsidRDefault="002576F6" w:rsidP="007439D2">
            <w:pPr>
              <w:spacing w:before="0" w:after="0"/>
              <w:rPr>
                <w:rFonts w:ascii="Calibri" w:hAnsi="Calibri"/>
                <w:b/>
                <w:bCs/>
                <w:color w:val="000000"/>
                <w:sz w:val="22"/>
                <w:szCs w:val="22"/>
                <w:lang w:val="en-GB" w:eastAsia="da-DK"/>
              </w:rPr>
            </w:pPr>
          </w:p>
        </w:tc>
      </w:tr>
      <w:tr w:rsidR="002576F6" w:rsidRPr="001E32AE" w:rsidTr="000A6905">
        <w:tblPrEx>
          <w:tblLook w:val="00A0"/>
        </w:tblPrEx>
        <w:trPr>
          <w:trHeight w:val="300"/>
        </w:trPr>
        <w:tc>
          <w:tcPr>
            <w:tcW w:w="868" w:type="dxa"/>
            <w:noWrap/>
          </w:tcPr>
          <w:p w:rsidR="002576F6" w:rsidRPr="001E32AE" w:rsidRDefault="002576F6" w:rsidP="000A6905">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347</w:t>
            </w:r>
          </w:p>
        </w:tc>
        <w:tc>
          <w:tcPr>
            <w:tcW w:w="4819" w:type="dxa"/>
            <w:noWrap/>
          </w:tcPr>
          <w:p w:rsidR="002576F6" w:rsidRPr="001E32AE" w:rsidRDefault="002576F6" w:rsidP="00162882">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Deadweight tester 8000 bar</w:t>
            </w:r>
          </w:p>
          <w:p w:rsidR="002576F6" w:rsidRPr="001E32AE" w:rsidRDefault="002576F6" w:rsidP="00162882">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Features:</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Complete system including weights set</w:t>
            </w:r>
          </w:p>
          <w:p w:rsidR="002576F6" w:rsidRPr="001E32AE" w:rsidRDefault="002576F6" w:rsidP="00162882">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Specifications:</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Uncertainty: 0.05%, calibrated to a gravity acceleration (g) of 9.78109 ± 1.10</w:t>
            </w:r>
            <w:r w:rsidRPr="001E32AE">
              <w:rPr>
                <w:rFonts w:ascii="Calibri" w:hAnsi="Calibri" w:cs="Arial"/>
                <w:sz w:val="22"/>
                <w:szCs w:val="22"/>
                <w:vertAlign w:val="superscript"/>
                <w:lang w:val="en-GB" w:eastAsia="nl-NL"/>
              </w:rPr>
              <w:noBreakHyphen/>
              <w:t>7</w:t>
            </w:r>
            <w:r w:rsidRPr="001E32AE">
              <w:rPr>
                <w:rFonts w:ascii="Calibri" w:hAnsi="Calibri" w:cs="Arial"/>
                <w:sz w:val="22"/>
                <w:szCs w:val="22"/>
                <w:lang w:val="en-GB" w:eastAsia="nl-NL"/>
              </w:rPr>
              <w:t xml:space="preserve"> ms</w:t>
            </w:r>
            <w:r w:rsidRPr="001E32AE">
              <w:rPr>
                <w:rFonts w:ascii="Calibri" w:hAnsi="Calibri" w:cs="Arial"/>
                <w:sz w:val="22"/>
                <w:szCs w:val="22"/>
                <w:vertAlign w:val="superscript"/>
                <w:lang w:val="en-GB" w:eastAsia="nl-NL"/>
              </w:rPr>
              <w:t>-2</w:t>
            </w:r>
          </w:p>
          <w:p w:rsidR="002576F6" w:rsidRPr="001E32AE" w:rsidRDefault="002576F6" w:rsidP="00162882">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Including:</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All connectors, adaptors and tubing needed for connecting various equipment under test</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Calibration certificate from an accredited calibration laboratory</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interface and cabling to controller</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Software for control and measurement data analysis</w:t>
            </w:r>
          </w:p>
          <w:p w:rsidR="002576F6" w:rsidRPr="001E32AE" w:rsidRDefault="002576F6" w:rsidP="0016288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User manual in English</w:t>
            </w:r>
          </w:p>
          <w:p w:rsidR="002576F6" w:rsidRPr="001E32AE" w:rsidRDefault="002576F6" w:rsidP="00162882">
            <w:pPr>
              <w:numPr>
                <w:ilvl w:val="0"/>
                <w:numId w:val="40"/>
              </w:numPr>
              <w:spacing w:before="0" w:after="0"/>
              <w:ind w:left="256" w:hanging="283"/>
              <w:rPr>
                <w:rFonts w:ascii="Calibri" w:hAnsi="Calibri" w:cs="Arial"/>
                <w:sz w:val="22"/>
                <w:szCs w:val="22"/>
                <w:lang w:val="en-GB" w:eastAsia="nl-NL"/>
              </w:rPr>
            </w:pPr>
            <w:r w:rsidRPr="00E87D50">
              <w:rPr>
                <w:rFonts w:ascii="Calibri" w:hAnsi="Calibri" w:cs="Arial"/>
                <w:sz w:val="22"/>
                <w:szCs w:val="22"/>
                <w:highlight w:val="lightGray"/>
                <w:lang w:val="en-GB" w:eastAsia="nl-NL"/>
              </w:rPr>
              <w:t>Service/repair contract and spares for 3 years</w:t>
            </w:r>
          </w:p>
        </w:tc>
        <w:tc>
          <w:tcPr>
            <w:tcW w:w="4819" w:type="dxa"/>
          </w:tcPr>
          <w:p w:rsidR="002576F6" w:rsidRPr="001E32AE" w:rsidRDefault="002576F6" w:rsidP="007439D2">
            <w:pPr>
              <w:spacing w:before="0" w:after="0"/>
              <w:rPr>
                <w:rFonts w:ascii="Calibri" w:hAnsi="Calibri"/>
                <w:b/>
                <w:bCs/>
                <w:color w:val="000000"/>
                <w:sz w:val="22"/>
                <w:szCs w:val="22"/>
                <w:lang w:val="en-GB" w:eastAsia="da-DK"/>
              </w:rPr>
            </w:pPr>
          </w:p>
        </w:tc>
        <w:tc>
          <w:tcPr>
            <w:tcW w:w="2835" w:type="dxa"/>
          </w:tcPr>
          <w:p w:rsidR="002576F6" w:rsidRPr="001E32AE" w:rsidRDefault="002576F6" w:rsidP="007439D2">
            <w:pPr>
              <w:spacing w:before="0" w:after="0"/>
              <w:rPr>
                <w:rFonts w:ascii="Calibri" w:hAnsi="Calibri"/>
                <w:b/>
                <w:bCs/>
                <w:color w:val="000000"/>
                <w:sz w:val="22"/>
                <w:szCs w:val="22"/>
                <w:lang w:val="en-GB" w:eastAsia="da-DK"/>
              </w:rPr>
            </w:pPr>
          </w:p>
        </w:tc>
        <w:tc>
          <w:tcPr>
            <w:tcW w:w="1984" w:type="dxa"/>
          </w:tcPr>
          <w:p w:rsidR="002576F6" w:rsidRPr="001E32AE" w:rsidRDefault="002576F6" w:rsidP="007439D2">
            <w:pPr>
              <w:spacing w:before="0" w:after="0"/>
              <w:rPr>
                <w:rFonts w:ascii="Calibri" w:hAnsi="Calibri"/>
                <w:b/>
                <w:bCs/>
                <w:color w:val="000000"/>
                <w:sz w:val="22"/>
                <w:szCs w:val="22"/>
                <w:lang w:val="en-GB" w:eastAsia="da-DK"/>
              </w:rPr>
            </w:pPr>
          </w:p>
        </w:tc>
      </w:tr>
      <w:tr w:rsidR="002576F6" w:rsidRPr="001E32AE" w:rsidTr="000A6905">
        <w:tblPrEx>
          <w:tblLook w:val="00A0"/>
        </w:tblPrEx>
        <w:trPr>
          <w:trHeight w:val="300"/>
        </w:trPr>
        <w:tc>
          <w:tcPr>
            <w:tcW w:w="868" w:type="dxa"/>
            <w:noWrap/>
          </w:tcPr>
          <w:p w:rsidR="002576F6" w:rsidRPr="001E32AE" w:rsidRDefault="002576F6" w:rsidP="000A6905">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348</w:t>
            </w:r>
          </w:p>
        </w:tc>
        <w:tc>
          <w:tcPr>
            <w:tcW w:w="4819" w:type="dxa"/>
            <w:noWrap/>
          </w:tcPr>
          <w:p w:rsidR="002576F6" w:rsidRPr="001E32AE" w:rsidRDefault="002576F6" w:rsidP="00E83EC3">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Absolute pressure balance from 0 to 2 bar (abs), incl. vacuum pump</w:t>
            </w:r>
          </w:p>
          <w:p w:rsidR="002576F6" w:rsidRPr="001E32AE" w:rsidRDefault="002576F6" w:rsidP="00E83EC3">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 xml:space="preserve">Features: </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Range 0 – 2 bar Absolute</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Technology based on a Piston-Cylinder and a Force Cell</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Internal vacuum chamber as reference chamber</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Built-in Environmental Monitoring Module to do all the compensation from environmental influences</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Connection capability to an automatic pressure controller</w:t>
            </w:r>
          </w:p>
          <w:p w:rsidR="002576F6" w:rsidRPr="001E32AE" w:rsidRDefault="002576F6" w:rsidP="005B7578">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The Pressure Balance and Controller (System) has to have the capability to be controlled from a PC</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Unit to have self calibrating facility</w:t>
            </w:r>
          </w:p>
          <w:p w:rsidR="002576F6" w:rsidRPr="001E32AE" w:rsidRDefault="002576F6" w:rsidP="00E83EC3">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Specifications:</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Resolution ≤ 1x10</w:t>
            </w:r>
            <w:r w:rsidRPr="001E32AE">
              <w:rPr>
                <w:rFonts w:ascii="Calibri" w:hAnsi="Calibri" w:cs="Arial"/>
                <w:sz w:val="22"/>
                <w:szCs w:val="22"/>
                <w:vertAlign w:val="superscript"/>
                <w:lang w:val="en-GB" w:eastAsia="nl-NL"/>
              </w:rPr>
              <w:t>-6</w:t>
            </w:r>
            <w:r w:rsidRPr="001E32AE">
              <w:rPr>
                <w:rFonts w:ascii="Calibri" w:hAnsi="Calibri" w:cs="Arial"/>
                <w:sz w:val="22"/>
                <w:szCs w:val="22"/>
                <w:lang w:val="en-GB" w:eastAsia="nl-NL"/>
              </w:rPr>
              <w:t xml:space="preserve"> FS</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Typical uncertainty (k =2) U= 0.8 Pa +1x10</w:t>
            </w:r>
            <w:r w:rsidRPr="001E32AE">
              <w:rPr>
                <w:rFonts w:ascii="Calibri" w:hAnsi="Calibri" w:cs="Arial"/>
                <w:sz w:val="22"/>
                <w:szCs w:val="22"/>
                <w:vertAlign w:val="superscript"/>
                <w:lang w:val="en-GB" w:eastAsia="nl-NL"/>
              </w:rPr>
              <w:t>-5</w:t>
            </w:r>
            <w:r w:rsidRPr="001E32AE">
              <w:rPr>
                <w:rFonts w:ascii="Calibri" w:hAnsi="Calibri" w:cs="Arial"/>
                <w:sz w:val="22"/>
                <w:szCs w:val="22"/>
                <w:lang w:val="en-GB" w:eastAsia="nl-NL"/>
              </w:rPr>
              <w:t xml:space="preserve"> P, calibrated to a gravity acceleration (g) of 9.78109 ± 1x10</w:t>
            </w:r>
            <w:r w:rsidRPr="001E32AE">
              <w:rPr>
                <w:rFonts w:ascii="Calibri" w:hAnsi="Calibri" w:cs="Arial"/>
                <w:sz w:val="22"/>
                <w:szCs w:val="22"/>
                <w:vertAlign w:val="superscript"/>
                <w:lang w:val="en-GB" w:eastAsia="nl-NL"/>
              </w:rPr>
              <w:noBreakHyphen/>
              <w:t>7</w:t>
            </w:r>
            <w:r w:rsidRPr="001E32AE">
              <w:rPr>
                <w:rFonts w:ascii="Calibri" w:hAnsi="Calibri" w:cs="Arial"/>
                <w:sz w:val="22"/>
                <w:szCs w:val="22"/>
                <w:lang w:val="en-GB" w:eastAsia="nl-NL"/>
              </w:rPr>
              <w:t xml:space="preserve"> ms</w:t>
            </w:r>
            <w:r w:rsidRPr="001E32AE">
              <w:rPr>
                <w:rFonts w:ascii="Calibri" w:hAnsi="Calibri" w:cs="Arial"/>
                <w:sz w:val="22"/>
                <w:szCs w:val="22"/>
                <w:vertAlign w:val="superscript"/>
                <w:lang w:val="en-GB" w:eastAsia="nl-NL"/>
              </w:rPr>
              <w:t>-2</w:t>
            </w:r>
          </w:p>
          <w:p w:rsidR="002576F6" w:rsidRPr="001E32AE" w:rsidRDefault="002576F6" w:rsidP="00E83EC3">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Including:</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Vacuum pump 5 m</w:t>
            </w:r>
            <w:r w:rsidRPr="001E32AE">
              <w:rPr>
                <w:rFonts w:ascii="Calibri" w:hAnsi="Calibri" w:cs="Arial"/>
                <w:sz w:val="22"/>
                <w:szCs w:val="22"/>
                <w:vertAlign w:val="superscript"/>
                <w:lang w:val="en-GB" w:eastAsia="nl-NL"/>
              </w:rPr>
              <w:t>3</w:t>
            </w:r>
            <w:r w:rsidRPr="001E32AE">
              <w:rPr>
                <w:rFonts w:ascii="Calibri" w:hAnsi="Calibri" w:cs="Arial"/>
                <w:sz w:val="22"/>
                <w:szCs w:val="22"/>
                <w:lang w:val="en-GB" w:eastAsia="nl-NL"/>
              </w:rPr>
              <w:t>/h</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All connectors, adaptors and tubing needed for connecting various equipment under test</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port and connection cable to controller</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System controller PC</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Control and data analysis software for generating calibration certificates</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Calibration certificate from an accredited calibration laboratory</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User manual in English</w:t>
            </w:r>
          </w:p>
          <w:p w:rsidR="002576F6" w:rsidRPr="001E32AE" w:rsidRDefault="002576F6" w:rsidP="00E83EC3">
            <w:pPr>
              <w:numPr>
                <w:ilvl w:val="0"/>
                <w:numId w:val="40"/>
              </w:numPr>
              <w:spacing w:before="0" w:after="0"/>
              <w:ind w:left="256" w:hanging="283"/>
              <w:rPr>
                <w:rFonts w:ascii="Calibri" w:hAnsi="Calibri" w:cs="Arial"/>
                <w:sz w:val="22"/>
                <w:szCs w:val="22"/>
                <w:lang w:val="en-GB" w:eastAsia="nl-NL"/>
              </w:rPr>
            </w:pPr>
            <w:r w:rsidRPr="00E87D50">
              <w:rPr>
                <w:rFonts w:ascii="Calibri" w:hAnsi="Calibri" w:cs="Arial"/>
                <w:sz w:val="22"/>
                <w:szCs w:val="22"/>
                <w:highlight w:val="lightGray"/>
                <w:lang w:val="en-GB" w:eastAsia="nl-NL"/>
              </w:rPr>
              <w:t>Service/repair contract and spares for 3 years</w:t>
            </w:r>
          </w:p>
        </w:tc>
        <w:tc>
          <w:tcPr>
            <w:tcW w:w="4819" w:type="dxa"/>
          </w:tcPr>
          <w:p w:rsidR="002576F6" w:rsidRPr="001E32AE" w:rsidRDefault="002576F6" w:rsidP="007439D2">
            <w:pPr>
              <w:spacing w:before="0" w:after="0"/>
              <w:rPr>
                <w:rFonts w:ascii="Calibri" w:hAnsi="Calibri"/>
                <w:b/>
                <w:bCs/>
                <w:color w:val="000000"/>
                <w:sz w:val="22"/>
                <w:szCs w:val="22"/>
                <w:lang w:val="en-GB" w:eastAsia="da-DK"/>
              </w:rPr>
            </w:pPr>
          </w:p>
        </w:tc>
        <w:tc>
          <w:tcPr>
            <w:tcW w:w="2835" w:type="dxa"/>
          </w:tcPr>
          <w:p w:rsidR="002576F6" w:rsidRPr="001E32AE" w:rsidRDefault="002576F6" w:rsidP="007439D2">
            <w:pPr>
              <w:spacing w:before="0" w:after="0"/>
              <w:rPr>
                <w:rFonts w:ascii="Calibri" w:hAnsi="Calibri"/>
                <w:b/>
                <w:bCs/>
                <w:color w:val="000000"/>
                <w:sz w:val="22"/>
                <w:szCs w:val="22"/>
                <w:lang w:val="en-GB" w:eastAsia="da-DK"/>
              </w:rPr>
            </w:pPr>
          </w:p>
        </w:tc>
        <w:tc>
          <w:tcPr>
            <w:tcW w:w="1984" w:type="dxa"/>
          </w:tcPr>
          <w:p w:rsidR="002576F6" w:rsidRPr="001E32AE" w:rsidRDefault="002576F6" w:rsidP="007439D2">
            <w:pPr>
              <w:spacing w:before="0" w:after="0"/>
              <w:rPr>
                <w:rFonts w:ascii="Calibri" w:hAnsi="Calibri"/>
                <w:b/>
                <w:bCs/>
                <w:color w:val="000000"/>
                <w:sz w:val="22"/>
                <w:szCs w:val="22"/>
                <w:lang w:val="en-GB" w:eastAsia="da-DK"/>
              </w:rPr>
            </w:pPr>
          </w:p>
        </w:tc>
      </w:tr>
      <w:tr w:rsidR="002576F6" w:rsidRPr="001E32AE" w:rsidTr="000A6905">
        <w:tblPrEx>
          <w:tblLook w:val="00A0"/>
        </w:tblPrEx>
        <w:trPr>
          <w:trHeight w:val="300"/>
        </w:trPr>
        <w:tc>
          <w:tcPr>
            <w:tcW w:w="868" w:type="dxa"/>
            <w:noWrap/>
          </w:tcPr>
          <w:p w:rsidR="002576F6" w:rsidRPr="001E32AE" w:rsidRDefault="002576F6" w:rsidP="000A6905">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349</w:t>
            </w:r>
          </w:p>
        </w:tc>
        <w:tc>
          <w:tcPr>
            <w:tcW w:w="4819" w:type="dxa"/>
            <w:noWrap/>
          </w:tcPr>
          <w:p w:rsidR="002576F6" w:rsidRPr="001E32AE" w:rsidRDefault="002576F6" w:rsidP="00E83EC3">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Pneumatic pressure controller -1 to +5 bar</w:t>
            </w:r>
          </w:p>
          <w:p w:rsidR="002576F6" w:rsidRPr="001E32AE" w:rsidRDefault="002576F6" w:rsidP="00E83EC3">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Features:</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Range -1 bar to +5 bar</w:t>
            </w:r>
          </w:p>
          <w:p w:rsidR="002576F6" w:rsidRPr="001E32AE" w:rsidRDefault="002576F6" w:rsidP="00E83EC3">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Specifications:</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Accuracy ≤ ± 0.01 % FS</w:t>
            </w:r>
          </w:p>
          <w:p w:rsidR="002576F6" w:rsidRPr="001E32AE" w:rsidRDefault="002576F6" w:rsidP="00E83EC3">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Including:</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All connectors, adaptors and tubing needed for connecting various equipment under test</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port and connection cable to controller</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analysis and control software</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Calibration certificate from an accredited calibration laboratory</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User manual in English</w:t>
            </w:r>
          </w:p>
          <w:p w:rsidR="002576F6" w:rsidRPr="001E32AE" w:rsidRDefault="002576F6" w:rsidP="00E83EC3">
            <w:pPr>
              <w:numPr>
                <w:ilvl w:val="0"/>
                <w:numId w:val="40"/>
              </w:numPr>
              <w:spacing w:before="0" w:after="0"/>
              <w:ind w:left="256" w:hanging="283"/>
              <w:rPr>
                <w:rFonts w:ascii="Calibri" w:hAnsi="Calibri" w:cs="Arial"/>
                <w:sz w:val="22"/>
                <w:szCs w:val="22"/>
                <w:lang w:val="en-GB" w:eastAsia="nl-NL"/>
              </w:rPr>
            </w:pPr>
            <w:r w:rsidRPr="00E87D50">
              <w:rPr>
                <w:rFonts w:ascii="Calibri" w:hAnsi="Calibri" w:cs="Arial"/>
                <w:sz w:val="22"/>
                <w:szCs w:val="22"/>
                <w:highlight w:val="lightGray"/>
                <w:lang w:val="en-GB" w:eastAsia="nl-NL"/>
              </w:rPr>
              <w:t>Service/repair contract and spares for 3 years</w:t>
            </w:r>
          </w:p>
        </w:tc>
        <w:tc>
          <w:tcPr>
            <w:tcW w:w="4819" w:type="dxa"/>
          </w:tcPr>
          <w:p w:rsidR="002576F6" w:rsidRPr="001E32AE" w:rsidRDefault="002576F6" w:rsidP="007439D2">
            <w:pPr>
              <w:spacing w:before="0" w:after="0"/>
              <w:rPr>
                <w:rFonts w:ascii="Calibri" w:hAnsi="Calibri"/>
                <w:b/>
                <w:bCs/>
                <w:color w:val="000000"/>
                <w:sz w:val="22"/>
                <w:szCs w:val="22"/>
                <w:lang w:val="en-GB" w:eastAsia="da-DK"/>
              </w:rPr>
            </w:pPr>
          </w:p>
        </w:tc>
        <w:tc>
          <w:tcPr>
            <w:tcW w:w="2835" w:type="dxa"/>
          </w:tcPr>
          <w:p w:rsidR="002576F6" w:rsidRPr="001E32AE" w:rsidRDefault="002576F6" w:rsidP="007439D2">
            <w:pPr>
              <w:spacing w:before="0" w:after="0"/>
              <w:rPr>
                <w:rFonts w:ascii="Calibri" w:hAnsi="Calibri"/>
                <w:b/>
                <w:bCs/>
                <w:color w:val="000000"/>
                <w:sz w:val="22"/>
                <w:szCs w:val="22"/>
                <w:lang w:val="en-GB" w:eastAsia="da-DK"/>
              </w:rPr>
            </w:pPr>
          </w:p>
        </w:tc>
        <w:tc>
          <w:tcPr>
            <w:tcW w:w="1984" w:type="dxa"/>
          </w:tcPr>
          <w:p w:rsidR="002576F6" w:rsidRPr="001E32AE" w:rsidRDefault="002576F6" w:rsidP="007439D2">
            <w:pPr>
              <w:spacing w:before="0" w:after="0"/>
              <w:rPr>
                <w:rFonts w:ascii="Calibri" w:hAnsi="Calibri"/>
                <w:b/>
                <w:bCs/>
                <w:color w:val="000000"/>
                <w:sz w:val="22"/>
                <w:szCs w:val="22"/>
                <w:lang w:val="en-GB" w:eastAsia="da-DK"/>
              </w:rPr>
            </w:pPr>
          </w:p>
        </w:tc>
      </w:tr>
      <w:tr w:rsidR="002576F6" w:rsidRPr="001E32AE" w:rsidTr="000A6905">
        <w:tblPrEx>
          <w:tblLook w:val="00A0"/>
        </w:tblPrEx>
        <w:trPr>
          <w:trHeight w:val="300"/>
        </w:trPr>
        <w:tc>
          <w:tcPr>
            <w:tcW w:w="868" w:type="dxa"/>
            <w:noWrap/>
          </w:tcPr>
          <w:p w:rsidR="002576F6" w:rsidRPr="001E32AE" w:rsidRDefault="002576F6" w:rsidP="000A6905">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350</w:t>
            </w:r>
          </w:p>
        </w:tc>
        <w:tc>
          <w:tcPr>
            <w:tcW w:w="4819" w:type="dxa"/>
            <w:noWrap/>
          </w:tcPr>
          <w:p w:rsidR="002576F6" w:rsidRPr="001E32AE" w:rsidRDefault="002576F6" w:rsidP="00E83EC3">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Primary Pure gas Pressure Balance 0.2 to 10 bar</w:t>
            </w:r>
          </w:p>
          <w:p w:rsidR="002576F6" w:rsidRPr="001E32AE" w:rsidRDefault="002576F6" w:rsidP="00E83EC3">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Features:</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Operation on pure gas pneumatic pressure up to 50 bar input pressure</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External pressure control through a precision control block</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One piston-cylinder mounting system</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Pressure range 0.2 to 10 bar</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Material of construction whole tungsten carbide with titanium head</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Re-entrant mounting system</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Built-in power rotation of piston</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Built-in spirit level and levelling feet</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Built-in platinum resistance thermometer</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Built-in inductive piston position detectors</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Built-in pressure generation and control</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No active electronics in piston assembly</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 xml:space="preserve">Must be easily upgradeable to higher pressure range </w:t>
            </w:r>
          </w:p>
          <w:p w:rsidR="002576F6" w:rsidRPr="001E32AE" w:rsidRDefault="002576F6" w:rsidP="00E83EC3">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Specifications:</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Area stability: ≤ 1 ppm/year</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Resolution: ≤ 0.2 Pa</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Typical uncertainty (k =2): 15 ppm of reading, calibrated to a gravity acceleration (g) of 9.78109 ± 1.10</w:t>
            </w:r>
            <w:r w:rsidRPr="001E32AE">
              <w:rPr>
                <w:rFonts w:ascii="Calibri" w:hAnsi="Calibri" w:cs="Arial"/>
                <w:sz w:val="22"/>
                <w:szCs w:val="22"/>
                <w:vertAlign w:val="superscript"/>
                <w:lang w:val="en-GB" w:eastAsia="nl-NL"/>
              </w:rPr>
              <w:noBreakHyphen/>
              <w:t>7</w:t>
            </w:r>
            <w:r w:rsidRPr="001E32AE">
              <w:rPr>
                <w:rFonts w:ascii="Calibri" w:hAnsi="Calibri" w:cs="Arial"/>
                <w:sz w:val="22"/>
                <w:szCs w:val="22"/>
                <w:lang w:val="en-GB" w:eastAsia="nl-NL"/>
              </w:rPr>
              <w:t xml:space="preserve"> ms</w:t>
            </w:r>
            <w:r w:rsidRPr="001E32AE">
              <w:rPr>
                <w:rFonts w:ascii="Calibri" w:hAnsi="Calibri" w:cs="Arial"/>
                <w:sz w:val="22"/>
                <w:szCs w:val="22"/>
                <w:vertAlign w:val="superscript"/>
                <w:lang w:val="en-GB" w:eastAsia="nl-NL"/>
              </w:rPr>
              <w:t>-2</w:t>
            </w:r>
          </w:p>
          <w:p w:rsidR="002576F6" w:rsidRPr="001E32AE" w:rsidRDefault="002576F6" w:rsidP="00E83EC3">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Including:</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Manual pressure control block up to 200 bar input pressure</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Pressure gauge 0 to 10 bar</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All connectors, adaptors and tubing needed for connecting various equipment under test</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port and connection cable to controller</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analysis software for generating calibration certificates</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Calibration certificate from an accredited calibration laboratory</w:t>
            </w:r>
          </w:p>
          <w:p w:rsidR="002576F6" w:rsidRPr="001E32AE" w:rsidRDefault="002576F6" w:rsidP="00E83EC3">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User manual in English</w:t>
            </w:r>
          </w:p>
          <w:p w:rsidR="002576F6" w:rsidRPr="001E32AE" w:rsidRDefault="002576F6" w:rsidP="00E83EC3">
            <w:pPr>
              <w:numPr>
                <w:ilvl w:val="0"/>
                <w:numId w:val="40"/>
              </w:numPr>
              <w:spacing w:before="0" w:after="0"/>
              <w:ind w:left="256" w:hanging="283"/>
              <w:rPr>
                <w:rFonts w:ascii="Calibri" w:hAnsi="Calibri" w:cs="Arial"/>
                <w:sz w:val="22"/>
                <w:szCs w:val="22"/>
                <w:lang w:val="en-GB" w:eastAsia="nl-NL"/>
              </w:rPr>
            </w:pPr>
            <w:r w:rsidRPr="00E87D50">
              <w:rPr>
                <w:rFonts w:ascii="Calibri" w:hAnsi="Calibri" w:cs="Arial"/>
                <w:sz w:val="22"/>
                <w:szCs w:val="22"/>
                <w:highlight w:val="lightGray"/>
                <w:lang w:val="en-GB" w:eastAsia="nl-NL"/>
              </w:rPr>
              <w:t>Service/repair contract and spares for 3 years</w:t>
            </w:r>
          </w:p>
        </w:tc>
        <w:tc>
          <w:tcPr>
            <w:tcW w:w="4819" w:type="dxa"/>
          </w:tcPr>
          <w:p w:rsidR="002576F6" w:rsidRPr="001E32AE" w:rsidRDefault="002576F6" w:rsidP="007439D2">
            <w:pPr>
              <w:spacing w:before="0" w:after="0"/>
              <w:rPr>
                <w:rFonts w:ascii="Calibri" w:hAnsi="Calibri"/>
                <w:b/>
                <w:bCs/>
                <w:color w:val="000000"/>
                <w:sz w:val="22"/>
                <w:szCs w:val="22"/>
                <w:lang w:val="en-GB" w:eastAsia="da-DK"/>
              </w:rPr>
            </w:pPr>
          </w:p>
        </w:tc>
        <w:tc>
          <w:tcPr>
            <w:tcW w:w="2835" w:type="dxa"/>
          </w:tcPr>
          <w:p w:rsidR="002576F6" w:rsidRPr="001E32AE" w:rsidRDefault="002576F6" w:rsidP="007439D2">
            <w:pPr>
              <w:spacing w:before="0" w:after="0"/>
              <w:rPr>
                <w:rFonts w:ascii="Calibri" w:hAnsi="Calibri"/>
                <w:b/>
                <w:bCs/>
                <w:color w:val="000000"/>
                <w:sz w:val="22"/>
                <w:szCs w:val="22"/>
                <w:lang w:val="en-GB" w:eastAsia="da-DK"/>
              </w:rPr>
            </w:pPr>
          </w:p>
        </w:tc>
        <w:tc>
          <w:tcPr>
            <w:tcW w:w="1984" w:type="dxa"/>
          </w:tcPr>
          <w:p w:rsidR="002576F6" w:rsidRPr="001E32AE" w:rsidRDefault="002576F6" w:rsidP="007439D2">
            <w:pPr>
              <w:spacing w:before="0" w:after="0"/>
              <w:rPr>
                <w:rFonts w:ascii="Calibri" w:hAnsi="Calibri"/>
                <w:b/>
                <w:bCs/>
                <w:color w:val="000000"/>
                <w:sz w:val="22"/>
                <w:szCs w:val="22"/>
                <w:lang w:val="en-GB" w:eastAsia="da-DK"/>
              </w:rPr>
            </w:pPr>
          </w:p>
        </w:tc>
      </w:tr>
      <w:tr w:rsidR="002576F6" w:rsidRPr="001E32AE" w:rsidTr="000A6905">
        <w:tblPrEx>
          <w:tblLook w:val="00A0"/>
        </w:tblPrEx>
        <w:trPr>
          <w:trHeight w:val="300"/>
        </w:trPr>
        <w:tc>
          <w:tcPr>
            <w:tcW w:w="868" w:type="dxa"/>
            <w:noWrap/>
          </w:tcPr>
          <w:p w:rsidR="002576F6" w:rsidRPr="001E32AE" w:rsidRDefault="002576F6" w:rsidP="000A6905">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351</w:t>
            </w:r>
          </w:p>
        </w:tc>
        <w:tc>
          <w:tcPr>
            <w:tcW w:w="4819" w:type="dxa"/>
            <w:noWrap/>
          </w:tcPr>
          <w:p w:rsidR="002576F6" w:rsidRPr="001E32AE" w:rsidRDefault="002576F6" w:rsidP="00F3482D">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Pressure Balance for Differential Pressure and Primary Gas Pressure Balance 5 to 800 bar (abs), with booster pump</w:t>
            </w:r>
          </w:p>
          <w:p w:rsidR="002576F6" w:rsidRPr="001E32AE" w:rsidRDefault="002576F6" w:rsidP="00F3482D">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Features:</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Differential Pressure balance with two piston-cylinders mounting systems</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Static Gauge pressure 5 to 800 bar</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Differential pressure 0 to 195 bar, with P + DP &lt; 800 bar</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Material of construction: whole tungsten carbide for piston assemblies</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Operating Principle: piston-cylinder assembly must be of the liquid lubricated type</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Mounting system: re-entrant</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Built-in power rotation of piston</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Built-in spirit level and levelling feet</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Built-in 4 wire platinum resistance thermometer</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Built-in inductive piston position detectors</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Built-in pressure generation and control</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 xml:space="preserve">No active electronics </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Must be easily upgradeable to higher pressure range</w:t>
            </w:r>
          </w:p>
          <w:p w:rsidR="002576F6" w:rsidRPr="001E32AE" w:rsidRDefault="002576F6" w:rsidP="00F3482D">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Specifications:</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Uncertainty of masses: ≤ 10 ppm, calibrated to a gravity acceleration (g) of 9.78109 ± 1.10</w:t>
            </w:r>
            <w:r w:rsidRPr="001E32AE">
              <w:rPr>
                <w:rFonts w:ascii="Calibri" w:hAnsi="Calibri" w:cs="Arial"/>
                <w:sz w:val="22"/>
                <w:szCs w:val="22"/>
                <w:vertAlign w:val="superscript"/>
                <w:lang w:val="en-GB" w:eastAsia="nl-NL"/>
              </w:rPr>
              <w:noBreakHyphen/>
              <w:t>7</w:t>
            </w:r>
            <w:r w:rsidRPr="001E32AE">
              <w:rPr>
                <w:rFonts w:ascii="Calibri" w:hAnsi="Calibri" w:cs="Arial"/>
                <w:sz w:val="22"/>
                <w:szCs w:val="22"/>
                <w:lang w:val="en-GB" w:eastAsia="nl-NL"/>
              </w:rPr>
              <w:t xml:space="preserve"> ms</w:t>
            </w:r>
            <w:r w:rsidRPr="001E32AE">
              <w:rPr>
                <w:rFonts w:ascii="Calibri" w:hAnsi="Calibri" w:cs="Arial"/>
                <w:sz w:val="22"/>
                <w:szCs w:val="22"/>
                <w:vertAlign w:val="superscript"/>
                <w:lang w:val="en-GB" w:eastAsia="nl-NL"/>
              </w:rPr>
              <w:t>-2</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Trim mass set 10 mg</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Individual mass value: ≤ 2 kg</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Area Stability: ≤ 1 ppm/year</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Resolution: ≤ 10 Pa</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Typical uncertainty (k =2): 20 ppm of reading</w:t>
            </w:r>
          </w:p>
          <w:p w:rsidR="002576F6" w:rsidRPr="001E32AE" w:rsidRDefault="002576F6" w:rsidP="00F3482D">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Including:</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Gas pressure intensifier up to 1000 bar</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All connectors, adaptors and tubing needed for connecting various equipment under test</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port and connection cable to controller</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analysis software for generating calibration certificates</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Calibration certificate from an accredited calibration laboratory</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User manual in English</w:t>
            </w:r>
          </w:p>
          <w:p w:rsidR="002576F6" w:rsidRPr="001E32AE" w:rsidRDefault="002576F6" w:rsidP="00F3482D">
            <w:pPr>
              <w:numPr>
                <w:ilvl w:val="0"/>
                <w:numId w:val="40"/>
              </w:numPr>
              <w:spacing w:before="0" w:after="0"/>
              <w:ind w:left="256" w:hanging="283"/>
              <w:rPr>
                <w:rFonts w:ascii="Calibri" w:hAnsi="Calibri" w:cs="Arial"/>
                <w:sz w:val="22"/>
                <w:szCs w:val="22"/>
                <w:lang w:val="en-GB" w:eastAsia="nl-NL"/>
              </w:rPr>
            </w:pPr>
            <w:r w:rsidRPr="00E87D50">
              <w:rPr>
                <w:rFonts w:ascii="Calibri" w:hAnsi="Calibri" w:cs="Arial"/>
                <w:sz w:val="22"/>
                <w:szCs w:val="22"/>
                <w:highlight w:val="lightGray"/>
                <w:lang w:val="en-GB" w:eastAsia="nl-NL"/>
              </w:rPr>
              <w:t>Service/repair contract and spares for 3 years</w:t>
            </w:r>
          </w:p>
        </w:tc>
        <w:tc>
          <w:tcPr>
            <w:tcW w:w="4819" w:type="dxa"/>
          </w:tcPr>
          <w:p w:rsidR="002576F6" w:rsidRPr="001E32AE" w:rsidRDefault="002576F6" w:rsidP="007439D2">
            <w:pPr>
              <w:spacing w:before="0" w:after="0"/>
              <w:rPr>
                <w:rFonts w:ascii="Calibri" w:hAnsi="Calibri"/>
                <w:b/>
                <w:bCs/>
                <w:color w:val="000000"/>
                <w:sz w:val="22"/>
                <w:szCs w:val="22"/>
                <w:lang w:val="en-GB" w:eastAsia="da-DK"/>
              </w:rPr>
            </w:pPr>
          </w:p>
        </w:tc>
        <w:tc>
          <w:tcPr>
            <w:tcW w:w="2835" w:type="dxa"/>
          </w:tcPr>
          <w:p w:rsidR="002576F6" w:rsidRPr="001E32AE" w:rsidRDefault="002576F6" w:rsidP="007439D2">
            <w:pPr>
              <w:spacing w:before="0" w:after="0"/>
              <w:rPr>
                <w:rFonts w:ascii="Calibri" w:hAnsi="Calibri"/>
                <w:b/>
                <w:bCs/>
                <w:color w:val="000000"/>
                <w:sz w:val="22"/>
                <w:szCs w:val="22"/>
                <w:lang w:val="en-GB" w:eastAsia="da-DK"/>
              </w:rPr>
            </w:pPr>
          </w:p>
        </w:tc>
        <w:tc>
          <w:tcPr>
            <w:tcW w:w="1984" w:type="dxa"/>
          </w:tcPr>
          <w:p w:rsidR="002576F6" w:rsidRPr="001E32AE" w:rsidRDefault="002576F6" w:rsidP="007439D2">
            <w:pPr>
              <w:spacing w:before="0" w:after="0"/>
              <w:rPr>
                <w:rFonts w:ascii="Calibri" w:hAnsi="Calibri"/>
                <w:b/>
                <w:bCs/>
                <w:color w:val="000000"/>
                <w:sz w:val="22"/>
                <w:szCs w:val="22"/>
                <w:lang w:val="en-GB" w:eastAsia="da-DK"/>
              </w:rPr>
            </w:pPr>
          </w:p>
        </w:tc>
      </w:tr>
      <w:tr w:rsidR="002576F6" w:rsidRPr="001E32AE" w:rsidTr="000A6905">
        <w:tblPrEx>
          <w:tblLook w:val="00A0"/>
        </w:tblPrEx>
        <w:trPr>
          <w:trHeight w:val="300"/>
        </w:trPr>
        <w:tc>
          <w:tcPr>
            <w:tcW w:w="868" w:type="dxa"/>
            <w:noWrap/>
          </w:tcPr>
          <w:p w:rsidR="002576F6" w:rsidRPr="001E32AE" w:rsidRDefault="002576F6" w:rsidP="000A6905">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352</w:t>
            </w:r>
          </w:p>
        </w:tc>
        <w:tc>
          <w:tcPr>
            <w:tcW w:w="4819" w:type="dxa"/>
            <w:noWrap/>
          </w:tcPr>
          <w:p w:rsidR="002576F6" w:rsidRPr="001E32AE" w:rsidRDefault="002576F6" w:rsidP="00F3482D">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Oil-gas separator repair/upgrade</w:t>
            </w:r>
          </w:p>
          <w:p w:rsidR="002576F6" w:rsidRPr="001E32AE" w:rsidRDefault="002576F6" w:rsidP="00F3482D">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Description:</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Replacement of existing tubing and connectors by steel parts (supply of parts and materials included). Full refurbishment works of the complete system. Testing up to maximum working pressure.</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Oil/gas separator is available and in working condition.</w:t>
            </w:r>
          </w:p>
          <w:p w:rsidR="002576F6" w:rsidRPr="001E32AE" w:rsidRDefault="002576F6" w:rsidP="00F3482D">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 xml:space="preserve">Specifications: </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 xml:space="preserve">System must be suitable for working pressure up to </w:t>
            </w:r>
            <w:r>
              <w:rPr>
                <w:rFonts w:ascii="Calibri" w:hAnsi="Calibri" w:cs="Arial"/>
                <w:sz w:val="22"/>
                <w:szCs w:val="22"/>
                <w:lang w:val="en-GB" w:eastAsia="nl-NL"/>
              </w:rPr>
              <w:t>4</w:t>
            </w:r>
            <w:r w:rsidRPr="001E32AE">
              <w:rPr>
                <w:rFonts w:ascii="Calibri" w:hAnsi="Calibri" w:cs="Arial"/>
                <w:sz w:val="22"/>
                <w:szCs w:val="22"/>
                <w:lang w:val="en-GB" w:eastAsia="nl-NL"/>
              </w:rPr>
              <w:t>00 bar</w:t>
            </w:r>
          </w:p>
          <w:p w:rsidR="002576F6" w:rsidRPr="001E32AE" w:rsidRDefault="002576F6" w:rsidP="00F3482D">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Including:</w:t>
            </w:r>
          </w:p>
          <w:p w:rsidR="002576F6" w:rsidRPr="001E32AE" w:rsidRDefault="002576F6" w:rsidP="00F3482D">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Final test report</w:t>
            </w:r>
          </w:p>
        </w:tc>
        <w:tc>
          <w:tcPr>
            <w:tcW w:w="4819" w:type="dxa"/>
          </w:tcPr>
          <w:p w:rsidR="002576F6" w:rsidRPr="001E32AE" w:rsidRDefault="002576F6" w:rsidP="007439D2">
            <w:pPr>
              <w:spacing w:before="0" w:after="0"/>
              <w:rPr>
                <w:rFonts w:ascii="Calibri" w:hAnsi="Calibri"/>
                <w:b/>
                <w:bCs/>
                <w:color w:val="000000"/>
                <w:sz w:val="22"/>
                <w:szCs w:val="22"/>
                <w:lang w:val="en-GB" w:eastAsia="da-DK"/>
              </w:rPr>
            </w:pPr>
          </w:p>
        </w:tc>
        <w:tc>
          <w:tcPr>
            <w:tcW w:w="2835" w:type="dxa"/>
          </w:tcPr>
          <w:p w:rsidR="002576F6" w:rsidRPr="001E32AE" w:rsidRDefault="002576F6" w:rsidP="007439D2">
            <w:pPr>
              <w:spacing w:before="0" w:after="0"/>
              <w:rPr>
                <w:rFonts w:ascii="Calibri" w:hAnsi="Calibri"/>
                <w:b/>
                <w:bCs/>
                <w:color w:val="000000"/>
                <w:sz w:val="22"/>
                <w:szCs w:val="22"/>
                <w:lang w:val="en-GB" w:eastAsia="da-DK"/>
              </w:rPr>
            </w:pPr>
          </w:p>
        </w:tc>
        <w:tc>
          <w:tcPr>
            <w:tcW w:w="1984" w:type="dxa"/>
          </w:tcPr>
          <w:p w:rsidR="002576F6" w:rsidRPr="001E32AE" w:rsidRDefault="002576F6" w:rsidP="007439D2">
            <w:pPr>
              <w:spacing w:before="0" w:after="0"/>
              <w:rPr>
                <w:rFonts w:ascii="Calibri" w:hAnsi="Calibri"/>
                <w:b/>
                <w:bCs/>
                <w:color w:val="000000"/>
                <w:sz w:val="22"/>
                <w:szCs w:val="22"/>
                <w:lang w:val="en-GB" w:eastAsia="da-DK"/>
              </w:rPr>
            </w:pPr>
          </w:p>
        </w:tc>
      </w:tr>
      <w:tr w:rsidR="002576F6" w:rsidRPr="001E32AE" w:rsidTr="000A6905">
        <w:tblPrEx>
          <w:tblLook w:val="00A0"/>
        </w:tblPrEx>
        <w:trPr>
          <w:trHeight w:val="300"/>
        </w:trPr>
        <w:tc>
          <w:tcPr>
            <w:tcW w:w="868" w:type="dxa"/>
            <w:noWrap/>
          </w:tcPr>
          <w:p w:rsidR="002576F6" w:rsidRPr="001E32AE" w:rsidRDefault="002576F6" w:rsidP="000A6905">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353</w:t>
            </w:r>
          </w:p>
        </w:tc>
        <w:tc>
          <w:tcPr>
            <w:tcW w:w="4819" w:type="dxa"/>
            <w:noWrap/>
          </w:tcPr>
          <w:p w:rsidR="002576F6" w:rsidRPr="001E32AE" w:rsidRDefault="002576F6" w:rsidP="00124A70">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Working standard 0 to 2000 bar (hydraulic)</w:t>
            </w:r>
          </w:p>
          <w:p w:rsidR="002576F6" w:rsidRPr="001E32AE" w:rsidRDefault="002576F6" w:rsidP="00124A70">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Features:</w:t>
            </w:r>
          </w:p>
          <w:p w:rsidR="002576F6" w:rsidRPr="001E32AE" w:rsidRDefault="002576F6" w:rsidP="00124A70">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Manual oil pressure generator with deadweight pressure balance</w:t>
            </w:r>
          </w:p>
          <w:p w:rsidR="002576F6" w:rsidRPr="001E32AE" w:rsidRDefault="002576F6" w:rsidP="00124A70">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Weights made of non-magnetic, austenitic, stainless steel</w:t>
            </w:r>
          </w:p>
          <w:p w:rsidR="002576F6" w:rsidRPr="001E32AE" w:rsidRDefault="002576F6" w:rsidP="00124A70">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Specifications:</w:t>
            </w:r>
          </w:p>
          <w:p w:rsidR="002576F6" w:rsidRPr="001E32AE" w:rsidRDefault="002576F6" w:rsidP="00124A70">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Uncertainty: 0.02 % of reading (from 10 % to 100 % of range) , calibrated to a gravity acceleration (g) of 9.78109 ± 1.10</w:t>
            </w:r>
            <w:r w:rsidRPr="001E32AE">
              <w:rPr>
                <w:rFonts w:ascii="Calibri" w:hAnsi="Calibri" w:cs="Arial"/>
                <w:sz w:val="22"/>
                <w:szCs w:val="22"/>
                <w:vertAlign w:val="superscript"/>
                <w:lang w:val="en-GB" w:eastAsia="nl-NL"/>
              </w:rPr>
              <w:noBreakHyphen/>
              <w:t>7</w:t>
            </w:r>
            <w:r w:rsidRPr="001E32AE">
              <w:rPr>
                <w:rFonts w:ascii="Calibri" w:hAnsi="Calibri" w:cs="Arial"/>
                <w:sz w:val="22"/>
                <w:szCs w:val="22"/>
                <w:lang w:val="en-GB" w:eastAsia="nl-NL"/>
              </w:rPr>
              <w:t xml:space="preserve"> ms</w:t>
            </w:r>
            <w:r w:rsidRPr="001E32AE">
              <w:rPr>
                <w:rFonts w:ascii="Calibri" w:hAnsi="Calibri" w:cs="Arial"/>
                <w:sz w:val="22"/>
                <w:szCs w:val="22"/>
                <w:vertAlign w:val="superscript"/>
                <w:lang w:val="en-GB" w:eastAsia="nl-NL"/>
              </w:rPr>
              <w:t>-2</w:t>
            </w:r>
          </w:p>
          <w:p w:rsidR="002576F6" w:rsidRPr="001E32AE" w:rsidRDefault="002576F6" w:rsidP="00124A70">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Including:</w:t>
            </w:r>
          </w:p>
          <w:p w:rsidR="002576F6" w:rsidRPr="001E32AE" w:rsidRDefault="002576F6" w:rsidP="00124A70">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All connectors, adaptors and tubing needed for connecting various equipment under test</w:t>
            </w:r>
          </w:p>
          <w:p w:rsidR="002576F6" w:rsidRPr="001E32AE" w:rsidRDefault="002576F6" w:rsidP="00124A70">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analysis software for generating calibration certificates</w:t>
            </w:r>
          </w:p>
          <w:p w:rsidR="002576F6" w:rsidRPr="001E32AE" w:rsidRDefault="002576F6" w:rsidP="00124A70">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Calibration certificate from an accredited calibration laboratory</w:t>
            </w:r>
          </w:p>
          <w:p w:rsidR="002576F6" w:rsidRPr="001E32AE" w:rsidRDefault="002576F6" w:rsidP="00124A70">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User manual in English</w:t>
            </w:r>
          </w:p>
          <w:p w:rsidR="002576F6" w:rsidRPr="001E32AE" w:rsidRDefault="002576F6" w:rsidP="00124A70">
            <w:pPr>
              <w:numPr>
                <w:ilvl w:val="0"/>
                <w:numId w:val="40"/>
              </w:numPr>
              <w:spacing w:before="0" w:after="0"/>
              <w:ind w:left="256" w:hanging="283"/>
              <w:rPr>
                <w:rFonts w:ascii="Calibri" w:hAnsi="Calibri" w:cs="Arial"/>
                <w:sz w:val="22"/>
                <w:szCs w:val="22"/>
                <w:lang w:val="en-GB" w:eastAsia="nl-NL"/>
              </w:rPr>
            </w:pPr>
            <w:r w:rsidRPr="00E87D50">
              <w:rPr>
                <w:rFonts w:ascii="Calibri" w:hAnsi="Calibri" w:cs="Arial"/>
                <w:sz w:val="22"/>
                <w:szCs w:val="22"/>
                <w:highlight w:val="lightGray"/>
                <w:lang w:val="en-GB" w:eastAsia="nl-NL"/>
              </w:rPr>
              <w:t>Extended warranty plus fast delivery of spare parts</w:t>
            </w:r>
          </w:p>
        </w:tc>
        <w:tc>
          <w:tcPr>
            <w:tcW w:w="4819" w:type="dxa"/>
          </w:tcPr>
          <w:p w:rsidR="002576F6" w:rsidRPr="001E32AE" w:rsidRDefault="002576F6" w:rsidP="007439D2">
            <w:pPr>
              <w:spacing w:before="0" w:after="0"/>
              <w:rPr>
                <w:rFonts w:ascii="Calibri" w:hAnsi="Calibri"/>
                <w:b/>
                <w:bCs/>
                <w:color w:val="000000"/>
                <w:sz w:val="22"/>
                <w:szCs w:val="22"/>
                <w:lang w:val="en-GB" w:eastAsia="da-DK"/>
              </w:rPr>
            </w:pPr>
          </w:p>
        </w:tc>
        <w:tc>
          <w:tcPr>
            <w:tcW w:w="2835" w:type="dxa"/>
          </w:tcPr>
          <w:p w:rsidR="002576F6" w:rsidRPr="001E32AE" w:rsidRDefault="002576F6" w:rsidP="007439D2">
            <w:pPr>
              <w:spacing w:before="0" w:after="0"/>
              <w:rPr>
                <w:rFonts w:ascii="Calibri" w:hAnsi="Calibri"/>
                <w:b/>
                <w:bCs/>
                <w:color w:val="000000"/>
                <w:sz w:val="22"/>
                <w:szCs w:val="22"/>
                <w:lang w:val="en-GB" w:eastAsia="da-DK"/>
              </w:rPr>
            </w:pPr>
          </w:p>
        </w:tc>
        <w:tc>
          <w:tcPr>
            <w:tcW w:w="1984" w:type="dxa"/>
          </w:tcPr>
          <w:p w:rsidR="002576F6" w:rsidRPr="001E32AE" w:rsidRDefault="002576F6" w:rsidP="007439D2">
            <w:pPr>
              <w:spacing w:before="0" w:after="0"/>
              <w:rPr>
                <w:rFonts w:ascii="Calibri" w:hAnsi="Calibri"/>
                <w:b/>
                <w:bCs/>
                <w:color w:val="000000"/>
                <w:sz w:val="22"/>
                <w:szCs w:val="22"/>
                <w:lang w:val="en-GB" w:eastAsia="da-DK"/>
              </w:rPr>
            </w:pPr>
          </w:p>
        </w:tc>
      </w:tr>
      <w:tr w:rsidR="002576F6" w:rsidRPr="001E32AE" w:rsidTr="000A6905">
        <w:tblPrEx>
          <w:tblLook w:val="00A0"/>
        </w:tblPrEx>
        <w:trPr>
          <w:trHeight w:val="300"/>
        </w:trPr>
        <w:tc>
          <w:tcPr>
            <w:tcW w:w="868" w:type="dxa"/>
            <w:noWrap/>
          </w:tcPr>
          <w:p w:rsidR="002576F6" w:rsidRPr="001E32AE" w:rsidRDefault="002576F6" w:rsidP="000A6905">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354</w:t>
            </w:r>
          </w:p>
        </w:tc>
        <w:tc>
          <w:tcPr>
            <w:tcW w:w="4819" w:type="dxa"/>
            <w:noWrap/>
          </w:tcPr>
          <w:p w:rsidR="002576F6" w:rsidRPr="001E32AE" w:rsidRDefault="002576F6" w:rsidP="00124A70">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Pressure controller with digital reference gauge and small gas bottle, 200 bar</w:t>
            </w:r>
          </w:p>
          <w:p w:rsidR="002576F6" w:rsidRPr="001E32AE" w:rsidRDefault="002576F6" w:rsidP="00124A70">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Features:</w:t>
            </w:r>
          </w:p>
          <w:p w:rsidR="002576F6" w:rsidRPr="001E32AE" w:rsidRDefault="002576F6" w:rsidP="00124A70">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Complete portable system for on-site calibrations: Gas cylinder up to 200 bar, manual pressure controller 1 to 200 bar, digital pressure indicator</w:t>
            </w:r>
          </w:p>
          <w:p w:rsidR="002576F6" w:rsidRPr="001E32AE" w:rsidRDefault="002576F6" w:rsidP="00124A70">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Specifications:</w:t>
            </w:r>
          </w:p>
          <w:p w:rsidR="002576F6" w:rsidRPr="001E32AE" w:rsidRDefault="002576F6" w:rsidP="00124A70">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Uncertainty: 0.1 % of full scale</w:t>
            </w:r>
          </w:p>
          <w:p w:rsidR="002576F6" w:rsidRPr="001E32AE" w:rsidRDefault="002576F6" w:rsidP="00124A70">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Temperature coefficient (for gauge pressure): &lt; 0.02 % of reading per °C (from 0 °C  to 50 °C)</w:t>
            </w:r>
          </w:p>
          <w:p w:rsidR="002576F6" w:rsidRPr="001E32AE" w:rsidRDefault="002576F6" w:rsidP="00124A70">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Including:</w:t>
            </w:r>
          </w:p>
          <w:p w:rsidR="002576F6" w:rsidRPr="001E32AE" w:rsidRDefault="002576F6" w:rsidP="00124A70">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Small size gas bottle, about 5 L or smaller for 200 bar compressed air, with valve and tubing to pressure controller</w:t>
            </w:r>
          </w:p>
          <w:p w:rsidR="002576F6" w:rsidRPr="001E32AE" w:rsidRDefault="002576F6" w:rsidP="00124A70">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All connectors, adaptors and tubing needed for connecting various equipment under test</w:t>
            </w:r>
          </w:p>
          <w:p w:rsidR="002576F6" w:rsidRPr="001E32AE" w:rsidRDefault="002576F6" w:rsidP="00124A70">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port and connection cable to controller</w:t>
            </w:r>
          </w:p>
          <w:p w:rsidR="002576F6" w:rsidRPr="001E32AE" w:rsidRDefault="002576F6" w:rsidP="00124A70">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analysis software for generating calibration certificates</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Calibration certificate from an accredited calibration laboratory</w:t>
            </w:r>
          </w:p>
          <w:p w:rsidR="002576F6" w:rsidRPr="001E32AE" w:rsidRDefault="002576F6" w:rsidP="00124A70">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User manual in English</w:t>
            </w:r>
          </w:p>
          <w:p w:rsidR="002576F6" w:rsidRPr="001E32AE" w:rsidRDefault="002576F6" w:rsidP="00124A70">
            <w:pPr>
              <w:numPr>
                <w:ilvl w:val="0"/>
                <w:numId w:val="40"/>
              </w:numPr>
              <w:spacing w:before="0" w:after="0"/>
              <w:ind w:left="256" w:hanging="283"/>
              <w:rPr>
                <w:rFonts w:ascii="Calibri" w:hAnsi="Calibri" w:cs="Arial"/>
                <w:sz w:val="22"/>
                <w:szCs w:val="22"/>
                <w:lang w:val="en-GB" w:eastAsia="nl-NL"/>
              </w:rPr>
            </w:pPr>
            <w:r w:rsidRPr="00E87D50">
              <w:rPr>
                <w:rFonts w:ascii="Calibri" w:hAnsi="Calibri" w:cs="Arial"/>
                <w:sz w:val="22"/>
                <w:szCs w:val="22"/>
                <w:highlight w:val="lightGray"/>
                <w:lang w:val="en-GB" w:eastAsia="nl-NL"/>
              </w:rPr>
              <w:t>Extended warranty plus fast delivery of spare parts</w:t>
            </w:r>
          </w:p>
        </w:tc>
        <w:tc>
          <w:tcPr>
            <w:tcW w:w="4819" w:type="dxa"/>
          </w:tcPr>
          <w:p w:rsidR="002576F6" w:rsidRPr="001E32AE" w:rsidRDefault="002576F6" w:rsidP="007439D2">
            <w:pPr>
              <w:spacing w:before="0" w:after="0"/>
              <w:rPr>
                <w:rFonts w:ascii="Calibri" w:hAnsi="Calibri"/>
                <w:b/>
                <w:bCs/>
                <w:color w:val="000000"/>
                <w:sz w:val="22"/>
                <w:szCs w:val="22"/>
                <w:lang w:val="en-GB" w:eastAsia="da-DK"/>
              </w:rPr>
            </w:pPr>
          </w:p>
        </w:tc>
        <w:tc>
          <w:tcPr>
            <w:tcW w:w="2835" w:type="dxa"/>
          </w:tcPr>
          <w:p w:rsidR="002576F6" w:rsidRPr="001E32AE" w:rsidRDefault="002576F6" w:rsidP="007439D2">
            <w:pPr>
              <w:spacing w:before="0" w:after="0"/>
              <w:rPr>
                <w:rFonts w:ascii="Calibri" w:hAnsi="Calibri"/>
                <w:b/>
                <w:bCs/>
                <w:color w:val="000000"/>
                <w:sz w:val="22"/>
                <w:szCs w:val="22"/>
                <w:lang w:val="en-GB" w:eastAsia="da-DK"/>
              </w:rPr>
            </w:pPr>
          </w:p>
        </w:tc>
        <w:tc>
          <w:tcPr>
            <w:tcW w:w="1984" w:type="dxa"/>
          </w:tcPr>
          <w:p w:rsidR="002576F6" w:rsidRPr="001E32AE" w:rsidRDefault="002576F6" w:rsidP="007439D2">
            <w:pPr>
              <w:spacing w:before="0" w:after="0"/>
              <w:rPr>
                <w:rFonts w:ascii="Calibri" w:hAnsi="Calibri"/>
                <w:b/>
                <w:bCs/>
                <w:color w:val="000000"/>
                <w:sz w:val="22"/>
                <w:szCs w:val="22"/>
                <w:lang w:val="en-GB" w:eastAsia="da-DK"/>
              </w:rPr>
            </w:pPr>
          </w:p>
        </w:tc>
      </w:tr>
      <w:tr w:rsidR="002576F6" w:rsidRPr="001E32AE" w:rsidTr="000A6905">
        <w:tblPrEx>
          <w:tblLook w:val="00A0"/>
        </w:tblPrEx>
        <w:trPr>
          <w:trHeight w:val="300"/>
        </w:trPr>
        <w:tc>
          <w:tcPr>
            <w:tcW w:w="868" w:type="dxa"/>
            <w:noWrap/>
          </w:tcPr>
          <w:p w:rsidR="002576F6" w:rsidRPr="001E32AE" w:rsidRDefault="002576F6" w:rsidP="007439D2">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355</w:t>
            </w:r>
          </w:p>
        </w:tc>
        <w:tc>
          <w:tcPr>
            <w:tcW w:w="4819" w:type="dxa"/>
            <w:noWrap/>
          </w:tcPr>
          <w:p w:rsidR="002576F6" w:rsidRPr="001E32AE" w:rsidRDefault="002576F6" w:rsidP="00124A70">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Digital reference gauge and small gas bottle, 200 bar</w:t>
            </w:r>
          </w:p>
          <w:p w:rsidR="002576F6" w:rsidRPr="001E32AE" w:rsidRDefault="002576F6" w:rsidP="00124A70">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Description:</w:t>
            </w:r>
          </w:p>
          <w:p w:rsidR="002576F6" w:rsidRPr="001E32AE" w:rsidRDefault="002576F6" w:rsidP="00124A70">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The same specification as item 354, but without the pressure controller</w:t>
            </w:r>
          </w:p>
        </w:tc>
        <w:tc>
          <w:tcPr>
            <w:tcW w:w="4819" w:type="dxa"/>
          </w:tcPr>
          <w:p w:rsidR="002576F6" w:rsidRPr="001E32AE" w:rsidRDefault="002576F6" w:rsidP="007439D2">
            <w:pPr>
              <w:spacing w:before="0" w:after="0"/>
              <w:rPr>
                <w:rFonts w:ascii="Calibri" w:hAnsi="Calibri"/>
                <w:b/>
                <w:bCs/>
                <w:color w:val="000000"/>
                <w:sz w:val="22"/>
                <w:szCs w:val="22"/>
                <w:lang w:val="en-GB" w:eastAsia="da-DK"/>
              </w:rPr>
            </w:pPr>
          </w:p>
        </w:tc>
        <w:tc>
          <w:tcPr>
            <w:tcW w:w="2835" w:type="dxa"/>
          </w:tcPr>
          <w:p w:rsidR="002576F6" w:rsidRPr="001E32AE" w:rsidRDefault="002576F6" w:rsidP="007439D2">
            <w:pPr>
              <w:spacing w:before="0" w:after="0"/>
              <w:rPr>
                <w:rFonts w:ascii="Calibri" w:hAnsi="Calibri"/>
                <w:b/>
                <w:bCs/>
                <w:color w:val="000000"/>
                <w:sz w:val="22"/>
                <w:szCs w:val="22"/>
                <w:lang w:val="en-GB" w:eastAsia="da-DK"/>
              </w:rPr>
            </w:pPr>
          </w:p>
        </w:tc>
        <w:tc>
          <w:tcPr>
            <w:tcW w:w="1984" w:type="dxa"/>
          </w:tcPr>
          <w:p w:rsidR="002576F6" w:rsidRPr="001E32AE" w:rsidRDefault="002576F6" w:rsidP="007439D2">
            <w:pPr>
              <w:spacing w:before="0" w:after="0"/>
              <w:rPr>
                <w:rFonts w:ascii="Calibri" w:hAnsi="Calibri"/>
                <w:b/>
                <w:bCs/>
                <w:color w:val="000000"/>
                <w:sz w:val="22"/>
                <w:szCs w:val="22"/>
                <w:lang w:val="en-GB" w:eastAsia="da-DK"/>
              </w:rPr>
            </w:pPr>
          </w:p>
        </w:tc>
      </w:tr>
      <w:tr w:rsidR="002576F6" w:rsidRPr="001E32AE" w:rsidTr="000A6905">
        <w:tblPrEx>
          <w:tblLook w:val="00A0"/>
        </w:tblPrEx>
        <w:trPr>
          <w:trHeight w:val="300"/>
        </w:trPr>
        <w:tc>
          <w:tcPr>
            <w:tcW w:w="868" w:type="dxa"/>
            <w:noWrap/>
          </w:tcPr>
          <w:p w:rsidR="002576F6" w:rsidRPr="001E32AE" w:rsidRDefault="002576F6" w:rsidP="007439D2">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356</w:t>
            </w:r>
          </w:p>
        </w:tc>
        <w:tc>
          <w:tcPr>
            <w:tcW w:w="4819" w:type="dxa"/>
            <w:noWrap/>
          </w:tcPr>
          <w:p w:rsidR="002576F6" w:rsidRPr="001E32AE" w:rsidRDefault="002576F6" w:rsidP="00DD79B2">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Pressure chamber for barometer calibration</w:t>
            </w:r>
          </w:p>
          <w:p w:rsidR="002576F6" w:rsidRPr="001E32AE" w:rsidRDefault="002576F6" w:rsidP="00DD79B2">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Features:</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Pressure chamber with pressure controller</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Inner dimensions: about 60 x 40 x 40 cm or more</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Computer control of pressure</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Built-in reference digital pressure indicator</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Pressure range: 0.7 to 1.3 bar</w:t>
            </w:r>
          </w:p>
          <w:p w:rsidR="002576F6" w:rsidRPr="001E32AE" w:rsidRDefault="002576F6" w:rsidP="00DD79B2">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Specifications:</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Pressure stability: 0.1 mbar</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Control/gauge accuracy: 0.1 mbar</w:t>
            </w:r>
          </w:p>
          <w:p w:rsidR="002576F6" w:rsidRPr="001E32AE" w:rsidRDefault="002576F6" w:rsidP="00DD79B2">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Including:</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port and connection cable to controller</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Control and data analysis software for generating calibration certificates</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Calibration certificate from an accredited calibration laboratory</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User manual in English</w:t>
            </w:r>
          </w:p>
          <w:p w:rsidR="002576F6" w:rsidRPr="001E32AE" w:rsidRDefault="002576F6" w:rsidP="00DD79B2">
            <w:pPr>
              <w:numPr>
                <w:ilvl w:val="0"/>
                <w:numId w:val="40"/>
              </w:numPr>
              <w:spacing w:before="0" w:after="0"/>
              <w:ind w:left="256" w:hanging="283"/>
              <w:rPr>
                <w:rFonts w:ascii="Calibri" w:hAnsi="Calibri" w:cs="Arial"/>
                <w:sz w:val="22"/>
                <w:szCs w:val="22"/>
                <w:lang w:val="en-GB" w:eastAsia="nl-NL"/>
              </w:rPr>
            </w:pPr>
            <w:r w:rsidRPr="00E87D50">
              <w:rPr>
                <w:rFonts w:ascii="Calibri" w:hAnsi="Calibri" w:cs="Arial"/>
                <w:sz w:val="22"/>
                <w:szCs w:val="22"/>
                <w:highlight w:val="lightGray"/>
                <w:lang w:val="en-GB" w:eastAsia="nl-NL"/>
              </w:rPr>
              <w:t>Extended warranty plus fast delivery of spare parts</w:t>
            </w:r>
          </w:p>
        </w:tc>
        <w:tc>
          <w:tcPr>
            <w:tcW w:w="4819" w:type="dxa"/>
          </w:tcPr>
          <w:p w:rsidR="002576F6" w:rsidRPr="001E32AE" w:rsidRDefault="002576F6" w:rsidP="007439D2">
            <w:pPr>
              <w:spacing w:before="0" w:after="0"/>
              <w:rPr>
                <w:rFonts w:ascii="Calibri" w:hAnsi="Calibri"/>
                <w:b/>
                <w:bCs/>
                <w:color w:val="000000"/>
                <w:sz w:val="22"/>
                <w:szCs w:val="22"/>
                <w:lang w:val="en-GB" w:eastAsia="da-DK"/>
              </w:rPr>
            </w:pPr>
          </w:p>
        </w:tc>
        <w:tc>
          <w:tcPr>
            <w:tcW w:w="2835" w:type="dxa"/>
          </w:tcPr>
          <w:p w:rsidR="002576F6" w:rsidRPr="001E32AE" w:rsidRDefault="002576F6" w:rsidP="007439D2">
            <w:pPr>
              <w:spacing w:before="0" w:after="0"/>
              <w:rPr>
                <w:rFonts w:ascii="Calibri" w:hAnsi="Calibri"/>
                <w:b/>
                <w:bCs/>
                <w:color w:val="000000"/>
                <w:sz w:val="22"/>
                <w:szCs w:val="22"/>
                <w:lang w:val="en-GB" w:eastAsia="da-DK"/>
              </w:rPr>
            </w:pPr>
          </w:p>
        </w:tc>
        <w:tc>
          <w:tcPr>
            <w:tcW w:w="1984" w:type="dxa"/>
          </w:tcPr>
          <w:p w:rsidR="002576F6" w:rsidRPr="001E32AE" w:rsidRDefault="002576F6" w:rsidP="007439D2">
            <w:pPr>
              <w:spacing w:before="0" w:after="0"/>
              <w:rPr>
                <w:rFonts w:ascii="Calibri" w:hAnsi="Calibri"/>
                <w:b/>
                <w:bCs/>
                <w:color w:val="000000"/>
                <w:sz w:val="22"/>
                <w:szCs w:val="22"/>
                <w:lang w:val="en-GB" w:eastAsia="da-DK"/>
              </w:rPr>
            </w:pPr>
          </w:p>
        </w:tc>
      </w:tr>
      <w:tr w:rsidR="002576F6" w:rsidRPr="001E32AE" w:rsidTr="000A6905">
        <w:tblPrEx>
          <w:tblLook w:val="00A0"/>
        </w:tblPrEx>
        <w:trPr>
          <w:trHeight w:val="300"/>
        </w:trPr>
        <w:tc>
          <w:tcPr>
            <w:tcW w:w="868" w:type="dxa"/>
            <w:noWrap/>
          </w:tcPr>
          <w:p w:rsidR="002576F6" w:rsidRPr="001E32AE" w:rsidRDefault="002576F6" w:rsidP="007439D2">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357</w:t>
            </w:r>
          </w:p>
        </w:tc>
        <w:tc>
          <w:tcPr>
            <w:tcW w:w="4819" w:type="dxa"/>
            <w:noWrap/>
          </w:tcPr>
          <w:p w:rsidR="002576F6" w:rsidRPr="001E32AE" w:rsidRDefault="002576F6" w:rsidP="00DD79B2">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Digital Pressure Indicator with manual pump for field work up to 700 bar (water)</w:t>
            </w:r>
          </w:p>
          <w:p w:rsidR="002576F6" w:rsidRPr="001E32AE" w:rsidRDefault="002576F6" w:rsidP="00DD79B2">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Features:</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Complete portable system for on-site calibrations</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Manual pump up to 700 bar (using distilled water)</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Digital pressure indicator as pressure reference</w:t>
            </w:r>
          </w:p>
          <w:p w:rsidR="002576F6" w:rsidRPr="001E32AE" w:rsidRDefault="002576F6" w:rsidP="00DD79B2">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Specifications:</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Uncertainty (gauge pressure): 0.025 % of full scale</w:t>
            </w:r>
          </w:p>
          <w:p w:rsidR="002576F6" w:rsidRPr="001E32AE" w:rsidRDefault="002576F6" w:rsidP="00DD79B2">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Including:</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Adapters for various quick connect and basic thread fittings</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port and connection cable to PC</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analysis software for generating calibration certificates</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Calibration certificate from an accredited calibration laboratory</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User manual in English</w:t>
            </w:r>
          </w:p>
          <w:p w:rsidR="002576F6" w:rsidRPr="001E32AE" w:rsidRDefault="002576F6" w:rsidP="00DD79B2">
            <w:pPr>
              <w:numPr>
                <w:ilvl w:val="0"/>
                <w:numId w:val="40"/>
              </w:numPr>
              <w:spacing w:before="0" w:after="0"/>
              <w:ind w:left="256" w:hanging="283"/>
              <w:rPr>
                <w:rFonts w:ascii="Calibri" w:hAnsi="Calibri" w:cs="Arial"/>
                <w:sz w:val="22"/>
                <w:szCs w:val="22"/>
                <w:lang w:val="en-GB" w:eastAsia="nl-NL"/>
              </w:rPr>
            </w:pPr>
            <w:r w:rsidRPr="00E87D50">
              <w:rPr>
                <w:rFonts w:ascii="Calibri" w:hAnsi="Calibri" w:cs="Arial"/>
                <w:sz w:val="22"/>
                <w:szCs w:val="22"/>
                <w:highlight w:val="lightGray"/>
                <w:lang w:val="en-GB" w:eastAsia="nl-NL"/>
              </w:rPr>
              <w:t>Extended warranty plus fast delivery of spare parts</w:t>
            </w:r>
          </w:p>
        </w:tc>
        <w:tc>
          <w:tcPr>
            <w:tcW w:w="4819" w:type="dxa"/>
          </w:tcPr>
          <w:p w:rsidR="002576F6" w:rsidRPr="001E32AE" w:rsidRDefault="002576F6" w:rsidP="007439D2">
            <w:pPr>
              <w:spacing w:before="0" w:after="0"/>
              <w:rPr>
                <w:rFonts w:ascii="Calibri" w:hAnsi="Calibri"/>
                <w:b/>
                <w:bCs/>
                <w:color w:val="000000"/>
                <w:sz w:val="22"/>
                <w:szCs w:val="22"/>
                <w:lang w:val="en-GB" w:eastAsia="da-DK"/>
              </w:rPr>
            </w:pPr>
          </w:p>
        </w:tc>
        <w:tc>
          <w:tcPr>
            <w:tcW w:w="2835" w:type="dxa"/>
          </w:tcPr>
          <w:p w:rsidR="002576F6" w:rsidRPr="001E32AE" w:rsidRDefault="002576F6" w:rsidP="007439D2">
            <w:pPr>
              <w:spacing w:before="0" w:after="0"/>
              <w:rPr>
                <w:rFonts w:ascii="Calibri" w:hAnsi="Calibri"/>
                <w:b/>
                <w:bCs/>
                <w:color w:val="000000"/>
                <w:sz w:val="22"/>
                <w:szCs w:val="22"/>
                <w:lang w:val="en-GB" w:eastAsia="da-DK"/>
              </w:rPr>
            </w:pPr>
          </w:p>
        </w:tc>
        <w:tc>
          <w:tcPr>
            <w:tcW w:w="1984" w:type="dxa"/>
          </w:tcPr>
          <w:p w:rsidR="002576F6" w:rsidRPr="001E32AE" w:rsidRDefault="002576F6" w:rsidP="007439D2">
            <w:pPr>
              <w:spacing w:before="0" w:after="0"/>
              <w:rPr>
                <w:rFonts w:ascii="Calibri" w:hAnsi="Calibri"/>
                <w:b/>
                <w:bCs/>
                <w:color w:val="000000"/>
                <w:sz w:val="22"/>
                <w:szCs w:val="22"/>
                <w:lang w:val="en-GB" w:eastAsia="da-DK"/>
              </w:rPr>
            </w:pPr>
          </w:p>
        </w:tc>
      </w:tr>
      <w:tr w:rsidR="002576F6" w:rsidRPr="001E32AE" w:rsidTr="000A6905">
        <w:tblPrEx>
          <w:tblLook w:val="00A0"/>
        </w:tblPrEx>
        <w:trPr>
          <w:trHeight w:val="300"/>
        </w:trPr>
        <w:tc>
          <w:tcPr>
            <w:tcW w:w="868" w:type="dxa"/>
            <w:noWrap/>
          </w:tcPr>
          <w:p w:rsidR="002576F6" w:rsidRPr="001E32AE" w:rsidRDefault="002576F6" w:rsidP="00DD79B2">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377</w:t>
            </w:r>
          </w:p>
        </w:tc>
        <w:tc>
          <w:tcPr>
            <w:tcW w:w="4819" w:type="dxa"/>
            <w:noWrap/>
          </w:tcPr>
          <w:p w:rsidR="002576F6" w:rsidRPr="001E32AE" w:rsidRDefault="002576F6" w:rsidP="00DD79B2">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Tire pressure gauge calibrator</w:t>
            </w:r>
          </w:p>
          <w:p w:rsidR="002576F6" w:rsidRPr="001E32AE" w:rsidRDefault="002576F6" w:rsidP="00DD79B2">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Features:</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Digital pressure calibrator with integrated pump, up to 16 bar or more, operated on rechargeable battery</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Fitted with connection and adapters for various types of tire pressure gauges</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Indicates gauge pressure in bar</w:t>
            </w:r>
          </w:p>
          <w:p w:rsidR="002576F6" w:rsidRPr="001E32AE" w:rsidRDefault="002576F6" w:rsidP="00DD79B2">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Specifications:</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Pressure range: 0 to 16 bar or more</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Resolution: 0.01 bar</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Maximum deviation, including calibration uncertainty: 0.02 bar in range from 0 to 4 bar and 0.16 bar in range from 4 to 10 bar and over the temperature range from 15 to 40 °C</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Battery life: at least 48 hours operation on one charge</w:t>
            </w:r>
          </w:p>
          <w:p w:rsidR="002576F6" w:rsidRPr="001E32AE" w:rsidRDefault="002576F6" w:rsidP="00DD79B2">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Including:</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Carrying case</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 xml:space="preserve">Any relevant accessories </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Charger/adapter</w:t>
            </w:r>
          </w:p>
          <w:p w:rsidR="002576F6" w:rsidRPr="001E32AE" w:rsidRDefault="002576F6" w:rsidP="00850A25">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Calibration certificate from an accredited calibration laboratory</w:t>
            </w:r>
          </w:p>
          <w:p w:rsidR="002576F6" w:rsidRPr="001E32AE" w:rsidRDefault="002576F6" w:rsidP="00DD79B2">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User manual in English</w:t>
            </w:r>
          </w:p>
          <w:p w:rsidR="002576F6" w:rsidRPr="001E32AE" w:rsidRDefault="002576F6" w:rsidP="00850A25">
            <w:pPr>
              <w:numPr>
                <w:ilvl w:val="0"/>
                <w:numId w:val="40"/>
              </w:numPr>
              <w:spacing w:before="0" w:after="0"/>
              <w:ind w:left="256" w:hanging="283"/>
              <w:rPr>
                <w:rFonts w:ascii="Calibri" w:hAnsi="Calibri" w:cs="Arial"/>
                <w:sz w:val="22"/>
                <w:szCs w:val="22"/>
                <w:lang w:val="en-GB" w:eastAsia="nl-NL"/>
              </w:rPr>
            </w:pPr>
            <w:r w:rsidRPr="00E87D50">
              <w:rPr>
                <w:rFonts w:ascii="Calibri" w:hAnsi="Calibri" w:cs="Arial"/>
                <w:sz w:val="22"/>
                <w:szCs w:val="22"/>
                <w:highlight w:val="lightGray"/>
                <w:lang w:val="en-GB" w:eastAsia="nl-NL"/>
              </w:rPr>
              <w:t>Extended warranty plus fast delivery of spare parts</w:t>
            </w:r>
          </w:p>
        </w:tc>
        <w:tc>
          <w:tcPr>
            <w:tcW w:w="4819" w:type="dxa"/>
          </w:tcPr>
          <w:p w:rsidR="002576F6" w:rsidRPr="001E32AE" w:rsidRDefault="002576F6" w:rsidP="007439D2">
            <w:pPr>
              <w:spacing w:before="0" w:after="0"/>
              <w:rPr>
                <w:rFonts w:ascii="Calibri" w:hAnsi="Calibri"/>
                <w:b/>
                <w:bCs/>
                <w:color w:val="000000"/>
                <w:sz w:val="22"/>
                <w:szCs w:val="22"/>
                <w:lang w:val="en-GB" w:eastAsia="da-DK"/>
              </w:rPr>
            </w:pPr>
          </w:p>
        </w:tc>
        <w:tc>
          <w:tcPr>
            <w:tcW w:w="2835" w:type="dxa"/>
          </w:tcPr>
          <w:p w:rsidR="002576F6" w:rsidRPr="001E32AE" w:rsidRDefault="002576F6" w:rsidP="007439D2">
            <w:pPr>
              <w:spacing w:before="0" w:after="0"/>
              <w:rPr>
                <w:rFonts w:ascii="Calibri" w:hAnsi="Calibri"/>
                <w:b/>
                <w:bCs/>
                <w:color w:val="000000"/>
                <w:sz w:val="22"/>
                <w:szCs w:val="22"/>
                <w:lang w:val="en-GB" w:eastAsia="da-DK"/>
              </w:rPr>
            </w:pPr>
          </w:p>
        </w:tc>
        <w:tc>
          <w:tcPr>
            <w:tcW w:w="1984" w:type="dxa"/>
          </w:tcPr>
          <w:p w:rsidR="002576F6" w:rsidRPr="001E32AE" w:rsidRDefault="002576F6" w:rsidP="007439D2">
            <w:pPr>
              <w:spacing w:before="0" w:after="0"/>
              <w:rPr>
                <w:rFonts w:ascii="Calibri" w:hAnsi="Calibri"/>
                <w:b/>
                <w:bCs/>
                <w:color w:val="000000"/>
                <w:sz w:val="22"/>
                <w:szCs w:val="22"/>
                <w:lang w:val="en-GB" w:eastAsia="da-DK"/>
              </w:rPr>
            </w:pPr>
          </w:p>
        </w:tc>
      </w:tr>
      <w:tr w:rsidR="002576F6" w:rsidRPr="001E32AE" w:rsidTr="000A6905">
        <w:tblPrEx>
          <w:tblLook w:val="00A0"/>
        </w:tblPrEx>
        <w:trPr>
          <w:trHeight w:val="300"/>
        </w:trPr>
        <w:tc>
          <w:tcPr>
            <w:tcW w:w="868" w:type="dxa"/>
            <w:noWrap/>
          </w:tcPr>
          <w:p w:rsidR="002576F6" w:rsidRPr="001E32AE" w:rsidRDefault="002576F6" w:rsidP="007439D2">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380</w:t>
            </w:r>
          </w:p>
        </w:tc>
        <w:tc>
          <w:tcPr>
            <w:tcW w:w="4819" w:type="dxa"/>
            <w:noWrap/>
          </w:tcPr>
          <w:p w:rsidR="002576F6" w:rsidRPr="001E32AE" w:rsidRDefault="002576F6" w:rsidP="00850A25">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Electronic Force Transducers 10 kN, 50 kN, 200 kN, 1000 kN and 5000 kN with Amplifier/indicator</w:t>
            </w:r>
          </w:p>
          <w:p w:rsidR="002576F6" w:rsidRPr="001E32AE" w:rsidRDefault="002576F6" w:rsidP="00850A25">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Features:</w:t>
            </w:r>
          </w:p>
          <w:p w:rsidR="002576F6" w:rsidRPr="001E32AE" w:rsidRDefault="002576F6" w:rsidP="00850A25">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For calibrating force machines and force transducers by comparison</w:t>
            </w:r>
          </w:p>
          <w:p w:rsidR="002576F6" w:rsidRPr="001E32AE" w:rsidRDefault="002576F6" w:rsidP="00850A25">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6-wire transducer connections, sensor type: DMS-full bridge</w:t>
            </w:r>
          </w:p>
          <w:p w:rsidR="002576F6" w:rsidRPr="001E32AE" w:rsidRDefault="002576F6" w:rsidP="00850A25">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Control/Data interface to PC</w:t>
            </w:r>
          </w:p>
          <w:p w:rsidR="002576F6" w:rsidRPr="001E32AE" w:rsidRDefault="002576F6" w:rsidP="00850A25">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Specifications:</w:t>
            </w:r>
          </w:p>
          <w:p w:rsidR="002576F6" w:rsidRPr="001E32AE" w:rsidRDefault="002576F6" w:rsidP="00850A25">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 xml:space="preserve">Transducers: </w:t>
            </w:r>
          </w:p>
          <w:p w:rsidR="002576F6" w:rsidRPr="001E32AE" w:rsidRDefault="002576F6" w:rsidP="00850A25">
            <w:pPr>
              <w:numPr>
                <w:ilvl w:val="2"/>
                <w:numId w:val="40"/>
              </w:numPr>
              <w:spacing w:before="0" w:after="0"/>
              <w:ind w:left="681" w:hanging="141"/>
              <w:rPr>
                <w:rFonts w:ascii="Calibri" w:hAnsi="Calibri" w:cs="Arial"/>
                <w:sz w:val="22"/>
                <w:szCs w:val="22"/>
                <w:lang w:val="en-GB" w:eastAsia="nl-NL"/>
              </w:rPr>
            </w:pPr>
            <w:r w:rsidRPr="001E32AE">
              <w:rPr>
                <w:rFonts w:ascii="Calibri" w:hAnsi="Calibri" w:cs="Arial"/>
                <w:sz w:val="22"/>
                <w:szCs w:val="22"/>
                <w:lang w:val="en-GB" w:eastAsia="nl-NL"/>
              </w:rPr>
              <w:t>Uncertainty 0.1 % of range</w:t>
            </w:r>
          </w:p>
          <w:p w:rsidR="002576F6" w:rsidRPr="001E32AE" w:rsidRDefault="002576F6" w:rsidP="00850A25">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 xml:space="preserve">Dual input amplifier/indicator: </w:t>
            </w:r>
          </w:p>
          <w:p w:rsidR="002576F6" w:rsidRPr="001E32AE" w:rsidRDefault="002576F6" w:rsidP="00850A25">
            <w:pPr>
              <w:numPr>
                <w:ilvl w:val="2"/>
                <w:numId w:val="40"/>
              </w:numPr>
              <w:spacing w:before="0" w:after="0"/>
              <w:ind w:left="681" w:hanging="141"/>
              <w:rPr>
                <w:rFonts w:ascii="Calibri" w:hAnsi="Calibri" w:cs="Arial"/>
                <w:sz w:val="22"/>
                <w:szCs w:val="22"/>
                <w:lang w:val="en-GB" w:eastAsia="nl-NL"/>
              </w:rPr>
            </w:pPr>
            <w:r w:rsidRPr="001E32AE">
              <w:rPr>
                <w:rFonts w:ascii="Calibri" w:hAnsi="Calibri" w:cs="Arial"/>
                <w:sz w:val="22"/>
                <w:szCs w:val="22"/>
                <w:lang w:val="en-GB" w:eastAsia="nl-NL"/>
              </w:rPr>
              <w:t>Accuracy class: 100 ppm of range</w:t>
            </w:r>
          </w:p>
          <w:p w:rsidR="002576F6" w:rsidRPr="001E32AE" w:rsidRDefault="002576F6" w:rsidP="00850A25">
            <w:pPr>
              <w:numPr>
                <w:ilvl w:val="2"/>
                <w:numId w:val="40"/>
              </w:numPr>
              <w:spacing w:before="0" w:after="0"/>
              <w:ind w:left="681" w:hanging="141"/>
              <w:rPr>
                <w:rFonts w:ascii="Calibri" w:hAnsi="Calibri" w:cs="Arial"/>
                <w:sz w:val="22"/>
                <w:szCs w:val="22"/>
                <w:lang w:val="en-GB" w:eastAsia="nl-NL"/>
              </w:rPr>
            </w:pPr>
            <w:r w:rsidRPr="001E32AE">
              <w:rPr>
                <w:rFonts w:ascii="Calibri" w:hAnsi="Calibri" w:cs="Arial"/>
                <w:sz w:val="22"/>
                <w:szCs w:val="22"/>
                <w:lang w:val="en-GB" w:eastAsia="nl-NL"/>
              </w:rPr>
              <w:t>Bridge resistance: 150…5000 Ω at 5V, 300…5000 Ω at 10V, 1000…5000 Ω at 20V</w:t>
            </w:r>
          </w:p>
          <w:p w:rsidR="002576F6" w:rsidRPr="001E32AE" w:rsidRDefault="002576F6" w:rsidP="00850A25">
            <w:pPr>
              <w:numPr>
                <w:ilvl w:val="2"/>
                <w:numId w:val="40"/>
              </w:numPr>
              <w:spacing w:before="0" w:after="0"/>
              <w:ind w:left="681" w:hanging="141"/>
              <w:rPr>
                <w:rFonts w:ascii="Calibri" w:hAnsi="Calibri" w:cs="Arial"/>
                <w:sz w:val="22"/>
                <w:szCs w:val="22"/>
                <w:lang w:val="en-GB" w:eastAsia="nl-NL"/>
              </w:rPr>
            </w:pPr>
            <w:r w:rsidRPr="001E32AE">
              <w:rPr>
                <w:rFonts w:ascii="Calibri" w:hAnsi="Calibri" w:cs="Arial"/>
                <w:sz w:val="22"/>
                <w:szCs w:val="22"/>
                <w:lang w:val="en-GB" w:eastAsia="nl-NL"/>
              </w:rPr>
              <w:t>Input signal Range: ±40 mV</w:t>
            </w:r>
          </w:p>
          <w:p w:rsidR="002576F6" w:rsidRPr="001E32AE" w:rsidRDefault="002576F6" w:rsidP="00850A25">
            <w:pPr>
              <w:numPr>
                <w:ilvl w:val="2"/>
                <w:numId w:val="40"/>
              </w:numPr>
              <w:spacing w:before="0" w:after="0"/>
              <w:ind w:left="681" w:hanging="141"/>
              <w:rPr>
                <w:rFonts w:ascii="Calibri" w:hAnsi="Calibri" w:cs="Arial"/>
                <w:sz w:val="22"/>
                <w:szCs w:val="22"/>
                <w:lang w:val="en-GB" w:eastAsia="nl-NL"/>
              </w:rPr>
            </w:pPr>
            <w:r w:rsidRPr="001E32AE">
              <w:rPr>
                <w:rFonts w:ascii="Calibri" w:hAnsi="Calibri" w:cs="Arial"/>
                <w:sz w:val="22"/>
                <w:szCs w:val="22"/>
                <w:lang w:val="en-GB" w:eastAsia="nl-NL"/>
              </w:rPr>
              <w:t>Maximum input voltage: 10 V</w:t>
            </w:r>
          </w:p>
          <w:p w:rsidR="002576F6" w:rsidRPr="001E32AE" w:rsidRDefault="002576F6" w:rsidP="00850A25">
            <w:pPr>
              <w:numPr>
                <w:ilvl w:val="2"/>
                <w:numId w:val="40"/>
              </w:numPr>
              <w:spacing w:before="0" w:after="0"/>
              <w:ind w:left="681" w:hanging="141"/>
              <w:rPr>
                <w:rFonts w:ascii="Calibri" w:hAnsi="Calibri" w:cs="Arial"/>
                <w:sz w:val="22"/>
                <w:szCs w:val="22"/>
                <w:lang w:val="en-GB" w:eastAsia="nl-NL"/>
              </w:rPr>
            </w:pPr>
            <w:r w:rsidRPr="001E32AE">
              <w:rPr>
                <w:rFonts w:ascii="Calibri" w:hAnsi="Calibri" w:cs="Arial"/>
                <w:sz w:val="22"/>
                <w:szCs w:val="22"/>
                <w:lang w:val="en-GB" w:eastAsia="nl-NL"/>
              </w:rPr>
              <w:t>Excitation voltage: 5, 10 or 20 VDC</w:t>
            </w:r>
          </w:p>
          <w:p w:rsidR="002576F6" w:rsidRPr="001E32AE" w:rsidRDefault="002576F6" w:rsidP="00850A25">
            <w:pPr>
              <w:numPr>
                <w:ilvl w:val="2"/>
                <w:numId w:val="40"/>
              </w:numPr>
              <w:spacing w:before="0" w:after="0"/>
              <w:ind w:left="681" w:hanging="141"/>
              <w:rPr>
                <w:rFonts w:ascii="Calibri" w:hAnsi="Calibri" w:cs="Arial"/>
                <w:sz w:val="22"/>
                <w:szCs w:val="22"/>
                <w:lang w:val="en-GB" w:eastAsia="nl-NL"/>
              </w:rPr>
            </w:pPr>
            <w:r w:rsidRPr="001E32AE">
              <w:rPr>
                <w:rFonts w:ascii="Calibri" w:hAnsi="Calibri" w:cs="Arial"/>
                <w:sz w:val="22"/>
                <w:szCs w:val="22"/>
                <w:lang w:val="en-GB" w:eastAsia="nl-NL"/>
              </w:rPr>
              <w:t>Integration time electronics: 0.1 to 5000 ms</w:t>
            </w:r>
          </w:p>
          <w:p w:rsidR="002576F6" w:rsidRPr="001E32AE" w:rsidRDefault="002576F6" w:rsidP="00985546">
            <w:pPr>
              <w:numPr>
                <w:ilvl w:val="2"/>
                <w:numId w:val="40"/>
              </w:numPr>
              <w:spacing w:before="0" w:after="0"/>
              <w:ind w:left="681" w:hanging="141"/>
              <w:rPr>
                <w:rFonts w:ascii="Calibri" w:hAnsi="Calibri" w:cs="Arial"/>
                <w:sz w:val="22"/>
                <w:szCs w:val="22"/>
                <w:lang w:val="en-GB" w:eastAsia="nl-NL"/>
              </w:rPr>
            </w:pPr>
            <w:r w:rsidRPr="001E32AE">
              <w:rPr>
                <w:rFonts w:ascii="Calibri" w:hAnsi="Calibri" w:cs="Arial"/>
                <w:sz w:val="22"/>
                <w:szCs w:val="22"/>
                <w:lang w:val="en-GB" w:eastAsia="nl-NL"/>
              </w:rPr>
              <w:t>Integration time software: programmable moving average filter</w:t>
            </w:r>
          </w:p>
          <w:p w:rsidR="002576F6" w:rsidRPr="001E32AE" w:rsidRDefault="002576F6" w:rsidP="00850A25">
            <w:pPr>
              <w:numPr>
                <w:ilvl w:val="2"/>
                <w:numId w:val="40"/>
              </w:numPr>
              <w:spacing w:before="0" w:after="0"/>
              <w:ind w:left="681" w:hanging="141"/>
              <w:rPr>
                <w:rFonts w:ascii="Calibri" w:hAnsi="Calibri" w:cs="Arial"/>
                <w:sz w:val="22"/>
                <w:szCs w:val="22"/>
                <w:lang w:val="en-GB" w:eastAsia="nl-NL"/>
              </w:rPr>
            </w:pPr>
            <w:r w:rsidRPr="001E32AE">
              <w:rPr>
                <w:rFonts w:ascii="Calibri" w:hAnsi="Calibri" w:cs="Arial"/>
                <w:sz w:val="22"/>
                <w:szCs w:val="22"/>
                <w:lang w:val="en-GB" w:eastAsia="nl-NL"/>
              </w:rPr>
              <w:t>Maximum sampling rate: 50 readings per second</w:t>
            </w:r>
          </w:p>
          <w:p w:rsidR="002576F6" w:rsidRPr="001E32AE" w:rsidRDefault="002576F6" w:rsidP="00850A25">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Including:</w:t>
            </w:r>
          </w:p>
          <w:p w:rsidR="002576F6" w:rsidRPr="001E32AE" w:rsidRDefault="002576F6" w:rsidP="00850A25">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All cables and connectors as required, including data cables to controller PC</w:t>
            </w:r>
          </w:p>
          <w:p w:rsidR="002576F6" w:rsidRPr="001E32AE" w:rsidRDefault="002576F6" w:rsidP="00850A25">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Any relevant accessories</w:t>
            </w:r>
          </w:p>
          <w:p w:rsidR="002576F6" w:rsidRPr="001E32AE" w:rsidRDefault="002576F6" w:rsidP="00850A25">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System controller PC (laptop)</w:t>
            </w:r>
          </w:p>
          <w:p w:rsidR="002576F6" w:rsidRPr="001E32AE" w:rsidRDefault="002576F6" w:rsidP="00850A25">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Control and data analysis software for generating reports</w:t>
            </w:r>
          </w:p>
          <w:p w:rsidR="002576F6" w:rsidRPr="001E32AE" w:rsidRDefault="002576F6" w:rsidP="00850A25">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Calibration certificate from an accredited calibration laboratory for each component</w:t>
            </w:r>
          </w:p>
          <w:p w:rsidR="002576F6" w:rsidRPr="001E32AE" w:rsidRDefault="002576F6" w:rsidP="00850A25">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User manual in English</w:t>
            </w:r>
          </w:p>
          <w:p w:rsidR="002576F6" w:rsidRPr="001E32AE" w:rsidRDefault="002576F6" w:rsidP="00850A25">
            <w:pPr>
              <w:numPr>
                <w:ilvl w:val="0"/>
                <w:numId w:val="40"/>
              </w:numPr>
              <w:spacing w:before="0" w:after="0"/>
              <w:ind w:left="256" w:hanging="283"/>
              <w:rPr>
                <w:rFonts w:ascii="Calibri" w:hAnsi="Calibri" w:cs="Arial"/>
                <w:sz w:val="22"/>
                <w:szCs w:val="22"/>
                <w:lang w:val="en-GB" w:eastAsia="nl-NL"/>
              </w:rPr>
            </w:pPr>
            <w:r w:rsidRPr="00E87D50">
              <w:rPr>
                <w:rFonts w:ascii="Calibri" w:hAnsi="Calibri" w:cs="Arial"/>
                <w:sz w:val="22"/>
                <w:szCs w:val="22"/>
                <w:highlight w:val="lightGray"/>
                <w:lang w:val="en-GB" w:eastAsia="nl-NL"/>
              </w:rPr>
              <w:t>Extended warranty plus fast delivery of spare parts</w:t>
            </w:r>
          </w:p>
        </w:tc>
        <w:tc>
          <w:tcPr>
            <w:tcW w:w="4819" w:type="dxa"/>
          </w:tcPr>
          <w:p w:rsidR="002576F6" w:rsidRPr="001E32AE" w:rsidRDefault="002576F6" w:rsidP="007439D2">
            <w:pPr>
              <w:spacing w:before="0" w:after="0"/>
              <w:rPr>
                <w:rFonts w:ascii="Calibri" w:hAnsi="Calibri"/>
                <w:b/>
                <w:bCs/>
                <w:color w:val="000000"/>
                <w:sz w:val="22"/>
                <w:szCs w:val="22"/>
                <w:lang w:val="en-GB" w:eastAsia="da-DK"/>
              </w:rPr>
            </w:pPr>
          </w:p>
        </w:tc>
        <w:tc>
          <w:tcPr>
            <w:tcW w:w="2835" w:type="dxa"/>
          </w:tcPr>
          <w:p w:rsidR="002576F6" w:rsidRPr="001E32AE" w:rsidRDefault="002576F6" w:rsidP="007439D2">
            <w:pPr>
              <w:spacing w:before="0" w:after="0"/>
              <w:rPr>
                <w:rFonts w:ascii="Calibri" w:hAnsi="Calibri"/>
                <w:b/>
                <w:bCs/>
                <w:color w:val="000000"/>
                <w:sz w:val="22"/>
                <w:szCs w:val="22"/>
                <w:lang w:val="en-GB" w:eastAsia="da-DK"/>
              </w:rPr>
            </w:pPr>
          </w:p>
        </w:tc>
        <w:tc>
          <w:tcPr>
            <w:tcW w:w="1984" w:type="dxa"/>
          </w:tcPr>
          <w:p w:rsidR="002576F6" w:rsidRPr="001E32AE" w:rsidRDefault="002576F6" w:rsidP="007439D2">
            <w:pPr>
              <w:spacing w:before="0" w:after="0"/>
              <w:rPr>
                <w:rFonts w:ascii="Calibri" w:hAnsi="Calibri"/>
                <w:b/>
                <w:bCs/>
                <w:color w:val="000000"/>
                <w:sz w:val="22"/>
                <w:szCs w:val="22"/>
                <w:lang w:val="en-GB" w:eastAsia="da-DK"/>
              </w:rPr>
            </w:pPr>
          </w:p>
        </w:tc>
      </w:tr>
      <w:tr w:rsidR="002576F6" w:rsidRPr="001E32AE" w:rsidTr="000A6905">
        <w:tblPrEx>
          <w:tblLook w:val="00A0"/>
        </w:tblPrEx>
        <w:trPr>
          <w:trHeight w:val="300"/>
        </w:trPr>
        <w:tc>
          <w:tcPr>
            <w:tcW w:w="868" w:type="dxa"/>
            <w:noWrap/>
          </w:tcPr>
          <w:p w:rsidR="002576F6" w:rsidRPr="001E32AE" w:rsidRDefault="002576F6" w:rsidP="007439D2">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398</w:t>
            </w:r>
          </w:p>
        </w:tc>
        <w:tc>
          <w:tcPr>
            <w:tcW w:w="4819" w:type="dxa"/>
            <w:noWrap/>
          </w:tcPr>
          <w:p w:rsidR="002576F6" w:rsidRPr="001E32AE" w:rsidRDefault="002576F6" w:rsidP="00850A25">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Dead weight tester (pneumatic) 0 to 200 bar</w:t>
            </w:r>
          </w:p>
          <w:p w:rsidR="002576F6" w:rsidRPr="001E32AE" w:rsidRDefault="002576F6" w:rsidP="00850A25">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Features:</w:t>
            </w:r>
          </w:p>
          <w:p w:rsidR="002576F6" w:rsidRPr="001E32AE" w:rsidRDefault="002576F6" w:rsidP="00850A25">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Manual pump and external supply from gas bottle</w:t>
            </w:r>
          </w:p>
          <w:p w:rsidR="002576F6" w:rsidRPr="001E32AE" w:rsidRDefault="002576F6" w:rsidP="00850A25">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Precision piston gauge with weights, calibrated to a gravity acceleration (g) of 9.78109 ± 1.10</w:t>
            </w:r>
            <w:r w:rsidRPr="001E32AE">
              <w:rPr>
                <w:rFonts w:ascii="Calibri" w:hAnsi="Calibri" w:cs="Arial"/>
                <w:sz w:val="22"/>
                <w:szCs w:val="22"/>
                <w:vertAlign w:val="superscript"/>
                <w:lang w:val="en-GB" w:eastAsia="nl-NL"/>
              </w:rPr>
              <w:noBreakHyphen/>
              <w:t>7</w:t>
            </w:r>
            <w:r w:rsidRPr="001E32AE">
              <w:rPr>
                <w:rFonts w:ascii="Calibri" w:hAnsi="Calibri" w:cs="Arial"/>
                <w:sz w:val="22"/>
                <w:szCs w:val="22"/>
                <w:lang w:val="en-GB" w:eastAsia="nl-NL"/>
              </w:rPr>
              <w:t xml:space="preserve"> ms</w:t>
            </w:r>
            <w:r w:rsidRPr="001E32AE">
              <w:rPr>
                <w:rFonts w:ascii="Calibri" w:hAnsi="Calibri" w:cs="Arial"/>
                <w:sz w:val="22"/>
                <w:szCs w:val="22"/>
                <w:vertAlign w:val="superscript"/>
                <w:lang w:val="en-GB" w:eastAsia="nl-NL"/>
              </w:rPr>
              <w:t>-2</w:t>
            </w:r>
          </w:p>
          <w:p w:rsidR="002576F6" w:rsidRPr="001E32AE" w:rsidRDefault="002576F6" w:rsidP="00850A25">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 xml:space="preserve">Specifications:  </w:t>
            </w:r>
          </w:p>
          <w:p w:rsidR="002576F6" w:rsidRPr="001E32AE" w:rsidRDefault="002576F6" w:rsidP="00850A25">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Uncertainty: 0.02 % of value or better</w:t>
            </w:r>
          </w:p>
          <w:p w:rsidR="002576F6" w:rsidRPr="001E32AE" w:rsidRDefault="002576F6" w:rsidP="00850A25">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Including:</w:t>
            </w:r>
          </w:p>
          <w:p w:rsidR="002576F6" w:rsidRPr="001E32AE" w:rsidRDefault="002576F6" w:rsidP="00850A25">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Tubing, adaptors and connectors for various types of equipment under test</w:t>
            </w:r>
          </w:p>
          <w:p w:rsidR="002576F6" w:rsidRPr="001E32AE" w:rsidRDefault="002576F6" w:rsidP="00850A25">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Robust storage case for weights</w:t>
            </w:r>
          </w:p>
          <w:p w:rsidR="002576F6" w:rsidRPr="001E32AE" w:rsidRDefault="002576F6" w:rsidP="00850A25">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 xml:space="preserve">Calibration certificate from an accredited calibration laboratory for piston gauge and weights </w:t>
            </w:r>
          </w:p>
          <w:p w:rsidR="002576F6" w:rsidRPr="001E32AE" w:rsidRDefault="002576F6" w:rsidP="00850A25">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User manuals in English</w:t>
            </w:r>
          </w:p>
          <w:p w:rsidR="002576F6" w:rsidRPr="001E32AE" w:rsidRDefault="002576F6" w:rsidP="00850A25">
            <w:pPr>
              <w:numPr>
                <w:ilvl w:val="0"/>
                <w:numId w:val="40"/>
              </w:numPr>
              <w:spacing w:before="0" w:after="0"/>
              <w:ind w:left="256" w:hanging="283"/>
              <w:rPr>
                <w:rFonts w:ascii="Calibri" w:hAnsi="Calibri" w:cs="Arial"/>
                <w:sz w:val="22"/>
                <w:szCs w:val="22"/>
                <w:lang w:val="en-GB" w:eastAsia="nl-NL"/>
              </w:rPr>
            </w:pPr>
            <w:r w:rsidRPr="00E87D50">
              <w:rPr>
                <w:rFonts w:ascii="Calibri" w:hAnsi="Calibri" w:cs="Arial"/>
                <w:sz w:val="22"/>
                <w:szCs w:val="22"/>
                <w:highlight w:val="lightGray"/>
                <w:lang w:val="en-GB" w:eastAsia="nl-NL"/>
              </w:rPr>
              <w:t>Extended warranty and fast delivery of spare parts</w:t>
            </w:r>
          </w:p>
        </w:tc>
        <w:tc>
          <w:tcPr>
            <w:tcW w:w="4819" w:type="dxa"/>
          </w:tcPr>
          <w:p w:rsidR="002576F6" w:rsidRPr="001E32AE" w:rsidRDefault="002576F6" w:rsidP="007439D2">
            <w:pPr>
              <w:spacing w:before="0" w:after="0"/>
              <w:rPr>
                <w:rFonts w:ascii="Calibri" w:hAnsi="Calibri"/>
                <w:b/>
                <w:bCs/>
                <w:color w:val="000000"/>
                <w:sz w:val="22"/>
                <w:szCs w:val="22"/>
                <w:lang w:val="en-GB" w:eastAsia="da-DK"/>
              </w:rPr>
            </w:pPr>
          </w:p>
        </w:tc>
        <w:tc>
          <w:tcPr>
            <w:tcW w:w="2835" w:type="dxa"/>
          </w:tcPr>
          <w:p w:rsidR="002576F6" w:rsidRPr="001E32AE" w:rsidRDefault="002576F6" w:rsidP="007439D2">
            <w:pPr>
              <w:spacing w:before="0" w:after="0"/>
              <w:rPr>
                <w:rFonts w:ascii="Calibri" w:hAnsi="Calibri"/>
                <w:b/>
                <w:bCs/>
                <w:color w:val="000000"/>
                <w:sz w:val="22"/>
                <w:szCs w:val="22"/>
                <w:lang w:val="en-GB" w:eastAsia="da-DK"/>
              </w:rPr>
            </w:pPr>
          </w:p>
        </w:tc>
        <w:tc>
          <w:tcPr>
            <w:tcW w:w="1984" w:type="dxa"/>
          </w:tcPr>
          <w:p w:rsidR="002576F6" w:rsidRPr="001E32AE" w:rsidRDefault="002576F6" w:rsidP="007439D2">
            <w:pPr>
              <w:spacing w:before="0" w:after="0"/>
              <w:rPr>
                <w:rFonts w:ascii="Calibri" w:hAnsi="Calibri"/>
                <w:b/>
                <w:bCs/>
                <w:color w:val="000000"/>
                <w:sz w:val="22"/>
                <w:szCs w:val="22"/>
                <w:lang w:val="en-GB" w:eastAsia="da-DK"/>
              </w:rPr>
            </w:pPr>
          </w:p>
        </w:tc>
      </w:tr>
      <w:tr w:rsidR="002576F6" w:rsidRPr="001E32AE" w:rsidTr="000A6905">
        <w:tblPrEx>
          <w:tblLook w:val="00A0"/>
        </w:tblPrEx>
        <w:trPr>
          <w:trHeight w:val="300"/>
        </w:trPr>
        <w:tc>
          <w:tcPr>
            <w:tcW w:w="868" w:type="dxa"/>
            <w:noWrap/>
          </w:tcPr>
          <w:p w:rsidR="002576F6" w:rsidRPr="001E32AE" w:rsidRDefault="002576F6" w:rsidP="00850A25">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399</w:t>
            </w:r>
          </w:p>
        </w:tc>
        <w:tc>
          <w:tcPr>
            <w:tcW w:w="4819" w:type="dxa"/>
            <w:noWrap/>
          </w:tcPr>
          <w:p w:rsidR="002576F6" w:rsidRPr="001E32AE" w:rsidRDefault="002576F6" w:rsidP="00C012C7">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Dead weight tester (hydraulic) 0 to 700 bar</w:t>
            </w:r>
          </w:p>
          <w:p w:rsidR="002576F6" w:rsidRPr="001E32AE" w:rsidRDefault="002576F6" w:rsidP="00C012C7">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Features:</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Oil pressure bench top system</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Pressure generation: internal manual pump</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Precision piston gauge with weights, calibrated to a gravity acceleration (g) of 9.78109 ± 1.10</w:t>
            </w:r>
            <w:r w:rsidRPr="001E32AE">
              <w:rPr>
                <w:rFonts w:ascii="Calibri" w:hAnsi="Calibri" w:cs="Arial"/>
                <w:sz w:val="22"/>
                <w:szCs w:val="22"/>
                <w:vertAlign w:val="superscript"/>
                <w:lang w:val="en-GB" w:eastAsia="nl-NL"/>
              </w:rPr>
              <w:noBreakHyphen/>
              <w:t>7</w:t>
            </w:r>
            <w:r w:rsidRPr="001E32AE">
              <w:rPr>
                <w:rFonts w:ascii="Calibri" w:hAnsi="Calibri" w:cs="Arial"/>
                <w:sz w:val="22"/>
                <w:szCs w:val="22"/>
                <w:lang w:val="en-GB" w:eastAsia="nl-NL"/>
              </w:rPr>
              <w:t xml:space="preserve"> ms</w:t>
            </w:r>
            <w:r w:rsidRPr="001E32AE">
              <w:rPr>
                <w:rFonts w:ascii="Calibri" w:hAnsi="Calibri" w:cs="Arial"/>
                <w:sz w:val="22"/>
                <w:szCs w:val="22"/>
                <w:vertAlign w:val="superscript"/>
                <w:lang w:val="en-GB" w:eastAsia="nl-NL"/>
              </w:rPr>
              <w:t>-2</w:t>
            </w:r>
          </w:p>
          <w:p w:rsidR="002576F6" w:rsidRPr="001E32AE" w:rsidRDefault="002576F6" w:rsidP="00C012C7">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Specifications:</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Uncertainty: 0.02 % of value or better</w:t>
            </w:r>
          </w:p>
          <w:p w:rsidR="002576F6" w:rsidRPr="001E32AE" w:rsidRDefault="002576F6" w:rsidP="00C012C7">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Including:</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Tubing, adaptors and connectors for various types of equipment under test</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Robust storage case for weights</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 xml:space="preserve">Calibration certificate from an accredited calibration laboratory for piston gauge and weights </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User manuals in English</w:t>
            </w:r>
          </w:p>
          <w:p w:rsidR="002576F6" w:rsidRPr="001E32AE" w:rsidRDefault="002576F6" w:rsidP="00C012C7">
            <w:pPr>
              <w:numPr>
                <w:ilvl w:val="0"/>
                <w:numId w:val="40"/>
              </w:numPr>
              <w:spacing w:before="0" w:after="0"/>
              <w:ind w:left="256" w:hanging="283"/>
              <w:rPr>
                <w:rFonts w:ascii="Calibri" w:hAnsi="Calibri" w:cs="Arial"/>
                <w:sz w:val="22"/>
                <w:szCs w:val="22"/>
                <w:lang w:val="en-GB" w:eastAsia="nl-NL"/>
              </w:rPr>
            </w:pPr>
            <w:r w:rsidRPr="00E87D50">
              <w:rPr>
                <w:rFonts w:ascii="Calibri" w:hAnsi="Calibri" w:cs="Arial"/>
                <w:sz w:val="22"/>
                <w:szCs w:val="22"/>
                <w:highlight w:val="lightGray"/>
                <w:lang w:val="en-GB" w:eastAsia="nl-NL"/>
              </w:rPr>
              <w:t>Extended warranty and fast delivery of spare parts</w:t>
            </w:r>
          </w:p>
        </w:tc>
        <w:tc>
          <w:tcPr>
            <w:tcW w:w="4819" w:type="dxa"/>
          </w:tcPr>
          <w:p w:rsidR="002576F6" w:rsidRPr="001E32AE" w:rsidRDefault="002576F6" w:rsidP="007439D2">
            <w:pPr>
              <w:spacing w:before="0" w:after="0"/>
              <w:rPr>
                <w:rFonts w:ascii="Calibri" w:hAnsi="Calibri"/>
                <w:b/>
                <w:bCs/>
                <w:color w:val="000000"/>
                <w:sz w:val="22"/>
                <w:szCs w:val="22"/>
                <w:lang w:val="en-GB" w:eastAsia="da-DK"/>
              </w:rPr>
            </w:pPr>
          </w:p>
        </w:tc>
        <w:tc>
          <w:tcPr>
            <w:tcW w:w="2835" w:type="dxa"/>
          </w:tcPr>
          <w:p w:rsidR="002576F6" w:rsidRPr="001E32AE" w:rsidRDefault="002576F6" w:rsidP="007439D2">
            <w:pPr>
              <w:spacing w:before="0" w:after="0"/>
              <w:rPr>
                <w:rFonts w:ascii="Calibri" w:hAnsi="Calibri"/>
                <w:b/>
                <w:bCs/>
                <w:color w:val="000000"/>
                <w:sz w:val="22"/>
                <w:szCs w:val="22"/>
                <w:lang w:val="en-GB" w:eastAsia="da-DK"/>
              </w:rPr>
            </w:pPr>
          </w:p>
        </w:tc>
        <w:tc>
          <w:tcPr>
            <w:tcW w:w="1984" w:type="dxa"/>
          </w:tcPr>
          <w:p w:rsidR="002576F6" w:rsidRPr="001E32AE" w:rsidRDefault="002576F6" w:rsidP="007439D2">
            <w:pPr>
              <w:spacing w:before="0" w:after="0"/>
              <w:rPr>
                <w:rFonts w:ascii="Calibri" w:hAnsi="Calibri"/>
                <w:b/>
                <w:bCs/>
                <w:color w:val="000000"/>
                <w:sz w:val="22"/>
                <w:szCs w:val="22"/>
                <w:lang w:val="en-GB" w:eastAsia="da-DK"/>
              </w:rPr>
            </w:pPr>
          </w:p>
        </w:tc>
      </w:tr>
      <w:tr w:rsidR="002576F6" w:rsidRPr="001E32AE" w:rsidTr="000A6905">
        <w:tblPrEx>
          <w:tblLook w:val="00A0"/>
        </w:tblPrEx>
        <w:trPr>
          <w:trHeight w:val="300"/>
        </w:trPr>
        <w:tc>
          <w:tcPr>
            <w:tcW w:w="868" w:type="dxa"/>
            <w:noWrap/>
          </w:tcPr>
          <w:p w:rsidR="002576F6" w:rsidRPr="001E32AE" w:rsidRDefault="002576F6" w:rsidP="007439D2">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400</w:t>
            </w:r>
          </w:p>
        </w:tc>
        <w:tc>
          <w:tcPr>
            <w:tcW w:w="4819" w:type="dxa"/>
            <w:noWrap/>
          </w:tcPr>
          <w:p w:rsidR="002576F6" w:rsidRPr="001E32AE" w:rsidRDefault="002576F6" w:rsidP="00C012C7">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 xml:space="preserve">Portable pressure calibrators pneumatic 0 to 200 bar </w:t>
            </w:r>
          </w:p>
          <w:p w:rsidR="002576F6" w:rsidRPr="001E32AE" w:rsidRDefault="002576F6" w:rsidP="00C012C7">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Features:</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Complete portable calibration system</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Pressure generation: Hand pump for lower range to 40 bar and input port for external supply from gas bottle for range up to 200 bar</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Needle valve for accurate pressure control</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Venting valve</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System must be capable of maintaining a stable pressure</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Test and reference ports</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Operating temperature (ambient): 0 to +50°C</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Digital reference pressure indicator to 200 bar</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Operating time on batteries: 30 hours or more</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Over pressure protection valve</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Sensor input for comparison of unit under test with reference</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storage: minimum 300 measurements</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port to PC</w:t>
            </w:r>
          </w:p>
          <w:p w:rsidR="002576F6" w:rsidRPr="001E32AE" w:rsidRDefault="002576F6" w:rsidP="00C012C7">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Specifications:</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Uncertainty: reference pressure indicator: 0.1 % of reading</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Over pressure range: 220 bar</w:t>
            </w:r>
          </w:p>
          <w:p w:rsidR="002576F6" w:rsidRPr="001E32AE" w:rsidRDefault="002576F6" w:rsidP="00C012C7">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Including:</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All tubing, connectors and adaptors required for various types of pressure gauges under test</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Small gas bottle 5 L or less for 200 bar air</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cable to PC and analysis software for generating calibration reports</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Calibration certificate from an accredited calibration laboratory for reference pressure indicator</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User manuals in English</w:t>
            </w:r>
          </w:p>
          <w:p w:rsidR="002576F6" w:rsidRPr="001E32AE" w:rsidRDefault="002576F6" w:rsidP="00C012C7">
            <w:pPr>
              <w:numPr>
                <w:ilvl w:val="0"/>
                <w:numId w:val="40"/>
              </w:numPr>
              <w:spacing w:before="0" w:after="0"/>
              <w:ind w:left="256" w:hanging="283"/>
              <w:rPr>
                <w:rFonts w:ascii="Calibri" w:hAnsi="Calibri" w:cs="Arial"/>
                <w:sz w:val="22"/>
                <w:szCs w:val="22"/>
                <w:lang w:val="en-GB" w:eastAsia="nl-NL"/>
              </w:rPr>
            </w:pPr>
            <w:r w:rsidRPr="00E87D50">
              <w:rPr>
                <w:rFonts w:ascii="Calibri" w:hAnsi="Calibri" w:cs="Arial"/>
                <w:sz w:val="22"/>
                <w:szCs w:val="22"/>
                <w:highlight w:val="lightGray"/>
                <w:lang w:val="en-GB" w:eastAsia="nl-NL"/>
              </w:rPr>
              <w:t>Extended warranty and fast delivery of spare parts</w:t>
            </w:r>
          </w:p>
        </w:tc>
        <w:tc>
          <w:tcPr>
            <w:tcW w:w="4819" w:type="dxa"/>
          </w:tcPr>
          <w:p w:rsidR="002576F6" w:rsidRPr="001E32AE" w:rsidRDefault="002576F6" w:rsidP="007439D2">
            <w:pPr>
              <w:spacing w:before="0" w:after="0"/>
              <w:rPr>
                <w:rFonts w:ascii="Calibri" w:hAnsi="Calibri"/>
                <w:b/>
                <w:bCs/>
                <w:color w:val="000000"/>
                <w:sz w:val="22"/>
                <w:szCs w:val="22"/>
                <w:lang w:val="en-GB" w:eastAsia="da-DK"/>
              </w:rPr>
            </w:pPr>
          </w:p>
        </w:tc>
        <w:tc>
          <w:tcPr>
            <w:tcW w:w="2835" w:type="dxa"/>
          </w:tcPr>
          <w:p w:rsidR="002576F6" w:rsidRPr="001E32AE" w:rsidRDefault="002576F6" w:rsidP="007439D2">
            <w:pPr>
              <w:spacing w:before="0" w:after="0"/>
              <w:rPr>
                <w:rFonts w:ascii="Calibri" w:hAnsi="Calibri"/>
                <w:b/>
                <w:bCs/>
                <w:color w:val="000000"/>
                <w:sz w:val="22"/>
                <w:szCs w:val="22"/>
                <w:lang w:val="en-GB" w:eastAsia="da-DK"/>
              </w:rPr>
            </w:pPr>
          </w:p>
        </w:tc>
        <w:tc>
          <w:tcPr>
            <w:tcW w:w="1984" w:type="dxa"/>
          </w:tcPr>
          <w:p w:rsidR="002576F6" w:rsidRPr="001E32AE" w:rsidRDefault="002576F6" w:rsidP="007439D2">
            <w:pPr>
              <w:spacing w:before="0" w:after="0"/>
              <w:rPr>
                <w:rFonts w:ascii="Calibri" w:hAnsi="Calibri"/>
                <w:b/>
                <w:bCs/>
                <w:color w:val="000000"/>
                <w:sz w:val="22"/>
                <w:szCs w:val="22"/>
                <w:lang w:val="en-GB" w:eastAsia="da-DK"/>
              </w:rPr>
            </w:pPr>
          </w:p>
        </w:tc>
      </w:tr>
      <w:tr w:rsidR="002576F6" w:rsidRPr="001E32AE" w:rsidTr="000A6905">
        <w:tblPrEx>
          <w:tblLook w:val="00A0"/>
        </w:tblPrEx>
        <w:trPr>
          <w:trHeight w:val="300"/>
        </w:trPr>
        <w:tc>
          <w:tcPr>
            <w:tcW w:w="868" w:type="dxa"/>
            <w:noWrap/>
          </w:tcPr>
          <w:p w:rsidR="002576F6" w:rsidRPr="001E32AE" w:rsidRDefault="002576F6" w:rsidP="007439D2">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401</w:t>
            </w:r>
          </w:p>
        </w:tc>
        <w:tc>
          <w:tcPr>
            <w:tcW w:w="4819" w:type="dxa"/>
            <w:noWrap/>
          </w:tcPr>
          <w:p w:rsidR="002576F6" w:rsidRPr="001E32AE" w:rsidRDefault="002576F6" w:rsidP="00C012C7">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 xml:space="preserve">Portable pressure calibrators hydraulic, 0 to 700 bar </w:t>
            </w:r>
          </w:p>
          <w:p w:rsidR="002576F6" w:rsidRPr="001E32AE" w:rsidRDefault="002576F6" w:rsidP="00C012C7">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Features:</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Complete portable calibration system</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Pressure generation: Hydraulic hand pump</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Needle valve for accurate pressure control</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Test and reference ports</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Digital reference pressure indicator 0 to 700 bar</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Over pressure protection valve</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Pressure range: 0 to 700 Bar</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Pressure media: Oil</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Operating time on batteries: Approximately 35 hours</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Maximum weight: 9 kg</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Operating temperature (ambient): 0 to +50°C</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Process temperature: -20 to +80°C</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Sensor input for comparison of unit under test with reference</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storage: 30 sensors, 10 points each</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Functions: Programmable Input: mA/mV/V/Switch Test, Range, Conversion, Engineering Units, Filter, Min/Max/Tare, History Log, Internal/External Sensor, Battery Indicator, Leak Test</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interface to PC</w:t>
            </w:r>
          </w:p>
          <w:p w:rsidR="002576F6" w:rsidRPr="001E32AE" w:rsidRDefault="002576F6" w:rsidP="00C012C7">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Specifications:</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Accuracy ± 0,03 % FS. (10-40 °C), temperature effects: 0,001 % of reading per °C</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mA input 0-30 mA (± 0,03 % FS), V input 0-15 VDC (± 0,05 % FS), at ambient temperature 25°C, temperature effects: ± 0,008 %/°C</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Pressure overload: FS x 1.5</w:t>
            </w:r>
          </w:p>
          <w:p w:rsidR="002576F6" w:rsidRPr="001E32AE" w:rsidRDefault="002576F6" w:rsidP="00C012C7">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Including:</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All tubing, connectors and adaptors required for various types of pressure gauges under test</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Data cable to PC and analysis software for generating calibration reports</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Calibration certificate from an accredited calibration laboratory for reference pressure indicator</w:t>
            </w:r>
          </w:p>
          <w:p w:rsidR="002576F6" w:rsidRPr="001E32AE" w:rsidRDefault="002576F6" w:rsidP="00C012C7">
            <w:pPr>
              <w:numPr>
                <w:ilvl w:val="1"/>
                <w:numId w:val="40"/>
              </w:numPr>
              <w:spacing w:before="0" w:after="0"/>
              <w:ind w:left="540" w:hanging="284"/>
              <w:rPr>
                <w:rFonts w:ascii="Calibri" w:hAnsi="Calibri" w:cs="Arial"/>
                <w:sz w:val="22"/>
                <w:szCs w:val="22"/>
                <w:lang w:val="en-GB" w:eastAsia="nl-NL"/>
              </w:rPr>
            </w:pPr>
            <w:r w:rsidRPr="001E32AE">
              <w:rPr>
                <w:rFonts w:ascii="Calibri" w:hAnsi="Calibri" w:cs="Arial"/>
                <w:sz w:val="22"/>
                <w:szCs w:val="22"/>
                <w:lang w:val="en-GB" w:eastAsia="nl-NL"/>
              </w:rPr>
              <w:t>User manuals in English</w:t>
            </w:r>
          </w:p>
          <w:p w:rsidR="002576F6" w:rsidRPr="001E32AE" w:rsidRDefault="002576F6" w:rsidP="00C012C7">
            <w:pPr>
              <w:numPr>
                <w:ilvl w:val="0"/>
                <w:numId w:val="40"/>
              </w:numPr>
              <w:spacing w:before="0" w:after="0"/>
              <w:ind w:left="256" w:hanging="283"/>
              <w:rPr>
                <w:rFonts w:ascii="Calibri" w:hAnsi="Calibri" w:cs="Arial"/>
                <w:sz w:val="22"/>
                <w:szCs w:val="22"/>
                <w:lang w:val="en-GB" w:eastAsia="nl-NL"/>
              </w:rPr>
            </w:pPr>
            <w:r w:rsidRPr="00E87D50">
              <w:rPr>
                <w:rFonts w:ascii="Calibri" w:hAnsi="Calibri" w:cs="Arial"/>
                <w:sz w:val="22"/>
                <w:szCs w:val="22"/>
                <w:highlight w:val="lightGray"/>
                <w:lang w:val="en-GB" w:eastAsia="nl-NL"/>
              </w:rPr>
              <w:t>Extended warranty and fast delivery of spare parts</w:t>
            </w:r>
          </w:p>
        </w:tc>
        <w:tc>
          <w:tcPr>
            <w:tcW w:w="4819" w:type="dxa"/>
          </w:tcPr>
          <w:p w:rsidR="002576F6" w:rsidRPr="001E32AE" w:rsidRDefault="002576F6" w:rsidP="007439D2">
            <w:pPr>
              <w:spacing w:before="0" w:after="0"/>
              <w:rPr>
                <w:rFonts w:ascii="Calibri" w:hAnsi="Calibri"/>
                <w:b/>
                <w:bCs/>
                <w:color w:val="000000"/>
                <w:sz w:val="22"/>
                <w:szCs w:val="22"/>
                <w:lang w:val="en-GB" w:eastAsia="da-DK"/>
              </w:rPr>
            </w:pPr>
          </w:p>
        </w:tc>
        <w:tc>
          <w:tcPr>
            <w:tcW w:w="2835" w:type="dxa"/>
          </w:tcPr>
          <w:p w:rsidR="002576F6" w:rsidRPr="001E32AE" w:rsidRDefault="002576F6" w:rsidP="007439D2">
            <w:pPr>
              <w:spacing w:before="0" w:after="0"/>
              <w:rPr>
                <w:rFonts w:ascii="Calibri" w:hAnsi="Calibri"/>
                <w:b/>
                <w:bCs/>
                <w:color w:val="000000"/>
                <w:sz w:val="22"/>
                <w:szCs w:val="22"/>
                <w:lang w:val="en-GB" w:eastAsia="da-DK"/>
              </w:rPr>
            </w:pPr>
          </w:p>
        </w:tc>
        <w:tc>
          <w:tcPr>
            <w:tcW w:w="1984" w:type="dxa"/>
          </w:tcPr>
          <w:p w:rsidR="002576F6" w:rsidRPr="001E32AE" w:rsidRDefault="002576F6" w:rsidP="007439D2">
            <w:pPr>
              <w:spacing w:before="0" w:after="0"/>
              <w:rPr>
                <w:rFonts w:ascii="Calibri" w:hAnsi="Calibri"/>
                <w:b/>
                <w:bCs/>
                <w:color w:val="000000"/>
                <w:sz w:val="22"/>
                <w:szCs w:val="22"/>
                <w:lang w:val="en-GB" w:eastAsia="da-DK"/>
              </w:rPr>
            </w:pPr>
          </w:p>
        </w:tc>
      </w:tr>
      <w:tr w:rsidR="002576F6" w:rsidRPr="001E32AE" w:rsidTr="000A6905">
        <w:tblPrEx>
          <w:tblLook w:val="00A0"/>
        </w:tblPrEx>
        <w:trPr>
          <w:trHeight w:val="300"/>
        </w:trPr>
        <w:tc>
          <w:tcPr>
            <w:tcW w:w="868" w:type="dxa"/>
            <w:noWrap/>
          </w:tcPr>
          <w:p w:rsidR="002576F6" w:rsidRPr="001E32AE" w:rsidRDefault="002576F6" w:rsidP="000C374A">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410</w:t>
            </w:r>
          </w:p>
        </w:tc>
        <w:tc>
          <w:tcPr>
            <w:tcW w:w="4819" w:type="dxa"/>
            <w:noWrap/>
          </w:tcPr>
          <w:p w:rsidR="002576F6" w:rsidRPr="001E32AE" w:rsidRDefault="002576F6" w:rsidP="000C374A">
            <w:pPr>
              <w:spacing w:before="0" w:after="0"/>
              <w:rPr>
                <w:rFonts w:ascii="Calibri" w:hAnsi="Calibri"/>
                <w:color w:val="000000"/>
                <w:sz w:val="22"/>
                <w:szCs w:val="22"/>
                <w:lang w:val="en-GB" w:eastAsia="da-DK"/>
              </w:rPr>
            </w:pPr>
            <w:r w:rsidRPr="001E32AE">
              <w:rPr>
                <w:rFonts w:ascii="Calibri" w:hAnsi="Calibri"/>
                <w:b/>
                <w:color w:val="000000"/>
                <w:sz w:val="22"/>
                <w:szCs w:val="22"/>
                <w:lang w:val="en-GB" w:eastAsia="da-DK"/>
              </w:rPr>
              <w:t>System controller PC, Lot 8</w:t>
            </w:r>
          </w:p>
          <w:p w:rsidR="002576F6" w:rsidRPr="001E32AE" w:rsidRDefault="002576F6" w:rsidP="00C7396D">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Desk top computer</w:t>
            </w:r>
          </w:p>
          <w:p w:rsidR="002576F6" w:rsidRPr="001E32AE" w:rsidRDefault="002576F6" w:rsidP="00C7396D">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Processor: Intel-i7, or equivalent, or better</w:t>
            </w:r>
          </w:p>
          <w:p w:rsidR="002576F6" w:rsidRPr="001E32AE" w:rsidRDefault="002576F6" w:rsidP="00C7396D">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Internal memory: at least 8 Gb</w:t>
            </w:r>
          </w:p>
          <w:p w:rsidR="002576F6" w:rsidRPr="001E32AE" w:rsidRDefault="002576F6" w:rsidP="00C7396D">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Hard drive: at least 500 Gb, HHD and/or SSD</w:t>
            </w:r>
          </w:p>
          <w:p w:rsidR="002576F6" w:rsidRPr="001E32AE" w:rsidRDefault="002576F6" w:rsidP="00C7396D">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Keyboard and wireless mouse</w:t>
            </w:r>
          </w:p>
          <w:p w:rsidR="002576F6" w:rsidRPr="001E32AE" w:rsidRDefault="002576F6" w:rsidP="00C7396D">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Colour monitor at least 20" flat widescreen with zero dead pixels guarantee (ISO 13406-2 Class II for 3 years)</w:t>
            </w:r>
          </w:p>
          <w:p w:rsidR="002576F6" w:rsidRPr="001E32AE" w:rsidRDefault="002576F6" w:rsidP="00C7396D">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Communication: WIFI, BT, at least 3 USB slots, and HDMI. Webcam, speakers, and microphone integrated</w:t>
            </w:r>
          </w:p>
          <w:p w:rsidR="002576F6" w:rsidRPr="001E32AE" w:rsidRDefault="002576F6" w:rsidP="00C7396D">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Windows 8 or equivalent</w:t>
            </w:r>
          </w:p>
          <w:p w:rsidR="002576F6" w:rsidRPr="001E32AE" w:rsidRDefault="002576F6" w:rsidP="00C7396D">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 xml:space="preserve">Software for word-processing, spreadsheets, </w:t>
            </w:r>
            <w:r w:rsidRPr="001E32AE">
              <w:rPr>
                <w:rFonts w:ascii="Calibri" w:hAnsi="Calibri" w:cs="Arial"/>
                <w:sz w:val="22"/>
                <w:szCs w:val="22"/>
                <w:lang w:val="en-GB" w:eastAsia="nl-NL"/>
              </w:rPr>
              <w:br/>
              <w:t>e-mail, presentation, and internet browser, compatible with the latest Microsoft Office programmes (2013 version)</w:t>
            </w:r>
          </w:p>
          <w:p w:rsidR="002576F6" w:rsidRPr="001E32AE" w:rsidRDefault="002576F6" w:rsidP="00C7396D">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Virus protection and internet security software with subscription for 3 years</w:t>
            </w:r>
          </w:p>
          <w:p w:rsidR="002576F6" w:rsidRPr="001E32AE" w:rsidRDefault="002576F6" w:rsidP="00C7396D">
            <w:pPr>
              <w:numPr>
                <w:ilvl w:val="0"/>
                <w:numId w:val="40"/>
              </w:numPr>
              <w:spacing w:before="0" w:after="0"/>
              <w:ind w:left="256" w:hanging="283"/>
              <w:rPr>
                <w:rFonts w:ascii="Calibri" w:hAnsi="Calibri"/>
                <w:color w:val="000000"/>
                <w:sz w:val="22"/>
                <w:szCs w:val="22"/>
                <w:lang w:val="en-GB" w:eastAsia="da-DK"/>
              </w:rPr>
            </w:pPr>
            <w:r w:rsidRPr="001E32AE">
              <w:rPr>
                <w:rFonts w:ascii="Calibri" w:hAnsi="Calibri" w:cs="Arial"/>
                <w:sz w:val="22"/>
                <w:szCs w:val="22"/>
                <w:lang w:val="en-GB" w:eastAsia="nl-NL"/>
              </w:rPr>
              <w:t>Supplied with a UPS for 15</w:t>
            </w:r>
            <w:r w:rsidRPr="001E32AE">
              <w:rPr>
                <w:rFonts w:ascii="Calibri" w:hAnsi="Calibri"/>
                <w:color w:val="000000"/>
                <w:sz w:val="22"/>
                <w:szCs w:val="22"/>
                <w:lang w:val="en-GB" w:eastAsia="da-DK"/>
              </w:rPr>
              <w:t xml:space="preserve"> minutes</w:t>
            </w:r>
          </w:p>
        </w:tc>
        <w:tc>
          <w:tcPr>
            <w:tcW w:w="4819" w:type="dxa"/>
          </w:tcPr>
          <w:p w:rsidR="002576F6" w:rsidRPr="001E32AE" w:rsidRDefault="002576F6" w:rsidP="007439D2">
            <w:pPr>
              <w:spacing w:before="0" w:after="0"/>
              <w:rPr>
                <w:rFonts w:ascii="Calibri" w:hAnsi="Calibri"/>
                <w:b/>
                <w:bCs/>
                <w:color w:val="000000"/>
                <w:sz w:val="22"/>
                <w:szCs w:val="22"/>
                <w:lang w:val="en-GB" w:eastAsia="da-DK"/>
              </w:rPr>
            </w:pPr>
          </w:p>
        </w:tc>
        <w:tc>
          <w:tcPr>
            <w:tcW w:w="2835" w:type="dxa"/>
          </w:tcPr>
          <w:p w:rsidR="002576F6" w:rsidRPr="001E32AE" w:rsidRDefault="002576F6" w:rsidP="007439D2">
            <w:pPr>
              <w:spacing w:before="0" w:after="0"/>
              <w:rPr>
                <w:rFonts w:ascii="Calibri" w:hAnsi="Calibri"/>
                <w:b/>
                <w:bCs/>
                <w:color w:val="000000"/>
                <w:sz w:val="22"/>
                <w:szCs w:val="22"/>
                <w:lang w:val="en-GB" w:eastAsia="da-DK"/>
              </w:rPr>
            </w:pPr>
          </w:p>
        </w:tc>
        <w:tc>
          <w:tcPr>
            <w:tcW w:w="1984" w:type="dxa"/>
          </w:tcPr>
          <w:p w:rsidR="002576F6" w:rsidRPr="001E32AE" w:rsidRDefault="002576F6" w:rsidP="007439D2">
            <w:pPr>
              <w:spacing w:before="0" w:after="0"/>
              <w:rPr>
                <w:rFonts w:ascii="Calibri" w:hAnsi="Calibri"/>
                <w:b/>
                <w:bCs/>
                <w:color w:val="000000"/>
                <w:sz w:val="22"/>
                <w:szCs w:val="22"/>
                <w:lang w:val="en-GB" w:eastAsia="da-DK"/>
              </w:rPr>
            </w:pPr>
          </w:p>
        </w:tc>
      </w:tr>
      <w:tr w:rsidR="002576F6" w:rsidRPr="001E32AE" w:rsidTr="005B7578">
        <w:tblPrEx>
          <w:tblLook w:val="00A0"/>
        </w:tblPrEx>
        <w:trPr>
          <w:trHeight w:val="300"/>
        </w:trPr>
        <w:tc>
          <w:tcPr>
            <w:tcW w:w="868" w:type="dxa"/>
            <w:noWrap/>
          </w:tcPr>
          <w:p w:rsidR="002576F6" w:rsidRPr="001E32AE" w:rsidRDefault="002576F6" w:rsidP="005B7578">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415</w:t>
            </w:r>
          </w:p>
        </w:tc>
        <w:tc>
          <w:tcPr>
            <w:tcW w:w="4819" w:type="dxa"/>
            <w:noWrap/>
          </w:tcPr>
          <w:p w:rsidR="002576F6" w:rsidRPr="001E32AE" w:rsidRDefault="002576F6" w:rsidP="005B7578">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Set of IEEE-488 (GPIB) cables</w:t>
            </w:r>
          </w:p>
          <w:p w:rsidR="002576F6" w:rsidRPr="001E32AE" w:rsidRDefault="002576F6" w:rsidP="005B7578">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Shielded with stackable male/female GPIB connectors at both ends</w:t>
            </w:r>
          </w:p>
          <w:p w:rsidR="002576F6" w:rsidRPr="001E32AE" w:rsidRDefault="002576F6" w:rsidP="005B7578">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Qty and length: 1 x 2 m, 2 x 1 m and 3 x 0.5 m</w:t>
            </w:r>
          </w:p>
        </w:tc>
        <w:tc>
          <w:tcPr>
            <w:tcW w:w="4819" w:type="dxa"/>
          </w:tcPr>
          <w:p w:rsidR="002576F6" w:rsidRPr="001E32AE" w:rsidRDefault="002576F6" w:rsidP="005B7578">
            <w:pPr>
              <w:spacing w:before="0" w:after="0"/>
              <w:rPr>
                <w:rFonts w:ascii="Calibri" w:hAnsi="Calibri"/>
                <w:b/>
                <w:bCs/>
                <w:color w:val="000000"/>
                <w:sz w:val="22"/>
                <w:szCs w:val="22"/>
                <w:lang w:val="en-GB" w:eastAsia="da-DK"/>
              </w:rPr>
            </w:pPr>
          </w:p>
        </w:tc>
        <w:tc>
          <w:tcPr>
            <w:tcW w:w="2835" w:type="dxa"/>
          </w:tcPr>
          <w:p w:rsidR="002576F6" w:rsidRPr="001E32AE" w:rsidRDefault="002576F6" w:rsidP="005B7578">
            <w:pPr>
              <w:spacing w:before="0" w:after="0"/>
              <w:rPr>
                <w:rFonts w:ascii="Calibri" w:hAnsi="Calibri"/>
                <w:b/>
                <w:bCs/>
                <w:color w:val="000000"/>
                <w:sz w:val="22"/>
                <w:szCs w:val="22"/>
                <w:lang w:val="en-GB" w:eastAsia="da-DK"/>
              </w:rPr>
            </w:pPr>
          </w:p>
        </w:tc>
        <w:tc>
          <w:tcPr>
            <w:tcW w:w="1984" w:type="dxa"/>
          </w:tcPr>
          <w:p w:rsidR="002576F6" w:rsidRPr="001E32AE" w:rsidRDefault="002576F6" w:rsidP="005B7578">
            <w:pPr>
              <w:spacing w:before="0" w:after="0"/>
              <w:rPr>
                <w:rFonts w:ascii="Calibri" w:hAnsi="Calibri"/>
                <w:b/>
                <w:bCs/>
                <w:color w:val="000000"/>
                <w:sz w:val="22"/>
                <w:szCs w:val="22"/>
                <w:lang w:val="en-GB" w:eastAsia="da-DK"/>
              </w:rPr>
            </w:pPr>
          </w:p>
        </w:tc>
      </w:tr>
      <w:tr w:rsidR="002576F6" w:rsidRPr="00E83EC3" w:rsidTr="000A6905">
        <w:tblPrEx>
          <w:tblLook w:val="00A0"/>
        </w:tblPrEx>
        <w:trPr>
          <w:trHeight w:val="300"/>
        </w:trPr>
        <w:tc>
          <w:tcPr>
            <w:tcW w:w="868" w:type="dxa"/>
            <w:noWrap/>
          </w:tcPr>
          <w:p w:rsidR="002576F6" w:rsidRPr="001E32AE" w:rsidRDefault="002576F6" w:rsidP="00985546">
            <w:pPr>
              <w:spacing w:before="0" w:after="0"/>
              <w:jc w:val="center"/>
              <w:rPr>
                <w:rFonts w:ascii="Calibri" w:hAnsi="Calibri"/>
                <w:color w:val="000000"/>
                <w:sz w:val="22"/>
                <w:szCs w:val="22"/>
                <w:lang w:val="en-GB" w:eastAsia="da-DK"/>
              </w:rPr>
            </w:pPr>
            <w:r w:rsidRPr="001E32AE">
              <w:rPr>
                <w:rFonts w:ascii="Calibri" w:hAnsi="Calibri"/>
                <w:color w:val="000000"/>
                <w:sz w:val="22"/>
                <w:szCs w:val="22"/>
                <w:lang w:val="en-GB" w:eastAsia="da-DK"/>
              </w:rPr>
              <w:t>416</w:t>
            </w:r>
          </w:p>
        </w:tc>
        <w:tc>
          <w:tcPr>
            <w:tcW w:w="4819" w:type="dxa"/>
            <w:noWrap/>
          </w:tcPr>
          <w:p w:rsidR="002576F6" w:rsidRPr="001E32AE" w:rsidRDefault="002576F6" w:rsidP="000C374A">
            <w:pPr>
              <w:spacing w:before="0" w:after="0"/>
              <w:rPr>
                <w:rFonts w:ascii="Calibri" w:hAnsi="Calibri" w:cs="Arial"/>
                <w:b/>
                <w:sz w:val="22"/>
                <w:szCs w:val="22"/>
                <w:lang w:val="en-GB" w:eastAsia="nl-NL"/>
              </w:rPr>
            </w:pPr>
            <w:r w:rsidRPr="001E32AE">
              <w:rPr>
                <w:rFonts w:ascii="Calibri" w:hAnsi="Calibri" w:cs="Arial"/>
                <w:b/>
                <w:sz w:val="22"/>
                <w:szCs w:val="22"/>
                <w:lang w:val="en-GB" w:eastAsia="nl-NL"/>
              </w:rPr>
              <w:t>IEEE-488 to USB adapter</w:t>
            </w:r>
          </w:p>
          <w:p w:rsidR="002576F6" w:rsidRPr="001E32AE" w:rsidRDefault="002576F6" w:rsidP="00C7396D">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For connecting instruments with IEEE-488 (GPIB) bus to a computer (PC or Laptop)</w:t>
            </w:r>
          </w:p>
          <w:p w:rsidR="002576F6" w:rsidRPr="001E32AE" w:rsidRDefault="002576F6" w:rsidP="00C7396D">
            <w:pPr>
              <w:numPr>
                <w:ilvl w:val="0"/>
                <w:numId w:val="40"/>
              </w:numPr>
              <w:spacing w:before="0" w:after="0"/>
              <w:ind w:left="256" w:hanging="283"/>
              <w:rPr>
                <w:rFonts w:ascii="Calibri" w:hAnsi="Calibri" w:cs="Arial"/>
                <w:sz w:val="22"/>
                <w:szCs w:val="22"/>
                <w:lang w:val="en-GB" w:eastAsia="nl-NL"/>
              </w:rPr>
            </w:pPr>
            <w:r w:rsidRPr="001E32AE">
              <w:rPr>
                <w:rFonts w:ascii="Calibri" w:hAnsi="Calibri" w:cs="Arial"/>
                <w:sz w:val="22"/>
                <w:szCs w:val="22"/>
                <w:lang w:val="en-GB" w:eastAsia="nl-NL"/>
              </w:rPr>
              <w:t>Including hardware drivers for Windows operating systems and com drivers for MS Excel and other applications</w:t>
            </w:r>
          </w:p>
        </w:tc>
        <w:tc>
          <w:tcPr>
            <w:tcW w:w="4819" w:type="dxa"/>
          </w:tcPr>
          <w:p w:rsidR="002576F6" w:rsidRPr="00E83EC3" w:rsidRDefault="002576F6" w:rsidP="007439D2">
            <w:pPr>
              <w:spacing w:before="0" w:after="0"/>
              <w:rPr>
                <w:rFonts w:ascii="Calibri" w:hAnsi="Calibri"/>
                <w:b/>
                <w:bCs/>
                <w:color w:val="000000"/>
                <w:sz w:val="22"/>
                <w:szCs w:val="22"/>
                <w:lang w:val="en-GB" w:eastAsia="da-DK"/>
              </w:rPr>
            </w:pPr>
          </w:p>
        </w:tc>
        <w:tc>
          <w:tcPr>
            <w:tcW w:w="2835" w:type="dxa"/>
          </w:tcPr>
          <w:p w:rsidR="002576F6" w:rsidRPr="00E83EC3" w:rsidRDefault="002576F6" w:rsidP="007439D2">
            <w:pPr>
              <w:spacing w:before="0" w:after="0"/>
              <w:rPr>
                <w:rFonts w:ascii="Calibri" w:hAnsi="Calibri"/>
                <w:b/>
                <w:bCs/>
                <w:color w:val="000000"/>
                <w:sz w:val="22"/>
                <w:szCs w:val="22"/>
                <w:lang w:val="en-GB" w:eastAsia="da-DK"/>
              </w:rPr>
            </w:pPr>
          </w:p>
        </w:tc>
        <w:tc>
          <w:tcPr>
            <w:tcW w:w="1984" w:type="dxa"/>
          </w:tcPr>
          <w:p w:rsidR="002576F6" w:rsidRPr="00E83EC3" w:rsidRDefault="002576F6" w:rsidP="007439D2">
            <w:pPr>
              <w:spacing w:before="0" w:after="0"/>
              <w:rPr>
                <w:rFonts w:ascii="Calibri" w:hAnsi="Calibri"/>
                <w:b/>
                <w:bCs/>
                <w:color w:val="000000"/>
                <w:sz w:val="22"/>
                <w:szCs w:val="22"/>
                <w:lang w:val="en-GB" w:eastAsia="da-DK"/>
              </w:rPr>
            </w:pPr>
          </w:p>
        </w:tc>
      </w:tr>
      <w:tr w:rsidR="002576F6" w:rsidRPr="00E83EC3" w:rsidTr="000A6905">
        <w:tblPrEx>
          <w:tblLook w:val="00A0"/>
        </w:tblPrEx>
        <w:trPr>
          <w:trHeight w:val="300"/>
        </w:trPr>
        <w:tc>
          <w:tcPr>
            <w:tcW w:w="868" w:type="dxa"/>
            <w:noWrap/>
          </w:tcPr>
          <w:p w:rsidR="002576F6" w:rsidRPr="001E32AE" w:rsidRDefault="002576F6" w:rsidP="00985546">
            <w:pPr>
              <w:spacing w:before="0" w:after="0"/>
              <w:jc w:val="center"/>
              <w:rPr>
                <w:rFonts w:ascii="Calibri" w:hAnsi="Calibri"/>
                <w:color w:val="000000"/>
                <w:sz w:val="22"/>
                <w:szCs w:val="22"/>
                <w:lang w:val="en-GB" w:eastAsia="da-DK"/>
              </w:rPr>
            </w:pPr>
            <w:r>
              <w:rPr>
                <w:rFonts w:ascii="Calibri" w:hAnsi="Calibri"/>
                <w:color w:val="000000"/>
                <w:sz w:val="22"/>
                <w:szCs w:val="22"/>
                <w:lang w:val="en-GB" w:eastAsia="da-DK"/>
              </w:rPr>
              <w:t>425</w:t>
            </w:r>
          </w:p>
        </w:tc>
        <w:tc>
          <w:tcPr>
            <w:tcW w:w="4819" w:type="dxa"/>
            <w:noWrap/>
          </w:tcPr>
          <w:p w:rsidR="002576F6" w:rsidRPr="00B105EB" w:rsidRDefault="002576F6" w:rsidP="00231955">
            <w:pPr>
              <w:spacing w:before="0" w:after="0"/>
              <w:ind w:left="-27"/>
              <w:rPr>
                <w:rFonts w:ascii="Calibri" w:hAnsi="Calibri" w:cs="Arial"/>
                <w:b/>
                <w:sz w:val="22"/>
                <w:szCs w:val="22"/>
                <w:lang w:val="en-GB" w:eastAsia="nl-NL"/>
              </w:rPr>
            </w:pPr>
            <w:r w:rsidRPr="00B105EB">
              <w:rPr>
                <w:rFonts w:ascii="Calibri" w:hAnsi="Calibri" w:cs="Arial"/>
                <w:b/>
                <w:sz w:val="22"/>
                <w:szCs w:val="22"/>
                <w:lang w:val="en-GB" w:eastAsia="nl-NL"/>
              </w:rPr>
              <w:t>Precision barometric pressure monitor</w:t>
            </w:r>
          </w:p>
          <w:p w:rsidR="002576F6" w:rsidRPr="00351E56" w:rsidRDefault="002576F6" w:rsidP="00231955">
            <w:pPr>
              <w:numPr>
                <w:ilvl w:val="0"/>
                <w:numId w:val="40"/>
              </w:numPr>
              <w:spacing w:before="0" w:after="0"/>
              <w:ind w:left="256" w:hanging="283"/>
              <w:rPr>
                <w:rFonts w:ascii="Calibri" w:hAnsi="Calibri" w:cs="Arial"/>
                <w:sz w:val="22"/>
                <w:szCs w:val="22"/>
                <w:lang w:val="en-GB" w:eastAsia="nl-NL"/>
              </w:rPr>
            </w:pPr>
            <w:r>
              <w:rPr>
                <w:rFonts w:ascii="Calibri" w:hAnsi="Calibri" w:cs="Arial"/>
                <w:sz w:val="22"/>
                <w:szCs w:val="22"/>
                <w:lang w:val="en-GB" w:eastAsia="nl-NL"/>
              </w:rPr>
              <w:t>Features</w:t>
            </w:r>
            <w:r w:rsidRPr="00351E56">
              <w:rPr>
                <w:rFonts w:ascii="Calibri" w:hAnsi="Calibri" w:cs="Arial"/>
                <w:sz w:val="22"/>
                <w:szCs w:val="22"/>
                <w:lang w:val="en-GB" w:eastAsia="nl-NL"/>
              </w:rPr>
              <w:t>:</w:t>
            </w:r>
          </w:p>
          <w:p w:rsidR="002576F6" w:rsidRDefault="002576F6" w:rsidP="00231955">
            <w:pPr>
              <w:numPr>
                <w:ilvl w:val="1"/>
                <w:numId w:val="40"/>
              </w:numPr>
              <w:spacing w:before="0" w:after="0"/>
              <w:ind w:left="540" w:hanging="284"/>
              <w:rPr>
                <w:rFonts w:ascii="Calibri" w:hAnsi="Calibri" w:cs="Arial"/>
                <w:sz w:val="22"/>
                <w:szCs w:val="22"/>
                <w:lang w:val="en-GB" w:eastAsia="nl-NL"/>
              </w:rPr>
            </w:pPr>
            <w:r>
              <w:rPr>
                <w:rFonts w:ascii="Calibri" w:hAnsi="Calibri" w:cs="Arial"/>
                <w:sz w:val="22"/>
                <w:szCs w:val="22"/>
                <w:lang w:val="en-GB" w:eastAsia="nl-NL"/>
              </w:rPr>
              <w:t xml:space="preserve">Precision barometer (absolute pressure meter) with </w:t>
            </w:r>
          </w:p>
          <w:p w:rsidR="002576F6" w:rsidRDefault="002576F6" w:rsidP="00231955">
            <w:pPr>
              <w:numPr>
                <w:ilvl w:val="1"/>
                <w:numId w:val="40"/>
              </w:numPr>
              <w:spacing w:before="0" w:after="0"/>
              <w:ind w:left="540" w:hanging="284"/>
              <w:rPr>
                <w:rFonts w:ascii="Calibri" w:hAnsi="Calibri" w:cs="Arial"/>
                <w:sz w:val="22"/>
                <w:szCs w:val="22"/>
                <w:lang w:val="en-GB" w:eastAsia="nl-NL"/>
              </w:rPr>
            </w:pPr>
            <w:r>
              <w:rPr>
                <w:rFonts w:ascii="Calibri" w:hAnsi="Calibri" w:cs="Arial"/>
                <w:sz w:val="22"/>
                <w:szCs w:val="22"/>
                <w:lang w:val="en-GB" w:eastAsia="nl-NL"/>
              </w:rPr>
              <w:t>Large digital display</w:t>
            </w:r>
          </w:p>
          <w:p w:rsidR="002576F6" w:rsidRDefault="002576F6" w:rsidP="00231955">
            <w:pPr>
              <w:numPr>
                <w:ilvl w:val="1"/>
                <w:numId w:val="40"/>
              </w:numPr>
              <w:spacing w:before="0" w:after="0"/>
              <w:ind w:left="540" w:hanging="284"/>
              <w:rPr>
                <w:rFonts w:ascii="Calibri" w:hAnsi="Calibri" w:cs="Arial"/>
                <w:sz w:val="22"/>
                <w:szCs w:val="22"/>
                <w:lang w:val="en-GB" w:eastAsia="nl-NL"/>
              </w:rPr>
            </w:pPr>
            <w:r>
              <w:rPr>
                <w:rFonts w:ascii="Calibri" w:hAnsi="Calibri" w:cs="Arial"/>
                <w:sz w:val="22"/>
                <w:szCs w:val="22"/>
                <w:lang w:val="en-GB" w:eastAsia="nl-NL"/>
              </w:rPr>
              <w:t>Selectable units including mmHg, bar and mbar/hectopascal</w:t>
            </w:r>
            <w:r w:rsidRPr="00C7357B">
              <w:rPr>
                <w:rFonts w:ascii="Calibri" w:hAnsi="Calibri" w:cs="Arial"/>
                <w:sz w:val="22"/>
                <w:szCs w:val="22"/>
                <w:lang w:val="en-GB" w:eastAsia="nl-NL"/>
              </w:rPr>
              <w:t xml:space="preserve"> </w:t>
            </w:r>
          </w:p>
          <w:p w:rsidR="002576F6" w:rsidRDefault="002576F6" w:rsidP="00231955">
            <w:pPr>
              <w:numPr>
                <w:ilvl w:val="1"/>
                <w:numId w:val="40"/>
              </w:numPr>
              <w:spacing w:before="0" w:after="0"/>
              <w:ind w:left="540" w:hanging="284"/>
              <w:rPr>
                <w:rFonts w:ascii="Calibri" w:hAnsi="Calibri" w:cs="Arial"/>
                <w:sz w:val="22"/>
                <w:szCs w:val="22"/>
                <w:lang w:val="en-GB" w:eastAsia="nl-NL"/>
              </w:rPr>
            </w:pPr>
            <w:r>
              <w:rPr>
                <w:rFonts w:ascii="Calibri" w:hAnsi="Calibri" w:cs="Arial"/>
                <w:sz w:val="22"/>
                <w:szCs w:val="22"/>
                <w:lang w:val="en-GB" w:eastAsia="nl-NL"/>
              </w:rPr>
              <w:t>Inbuilt data logger function of at least 50 000 measurement values at selectable intervals from 10 seconds to 1 hour</w:t>
            </w:r>
          </w:p>
          <w:p w:rsidR="002576F6" w:rsidRDefault="002576F6" w:rsidP="00231955">
            <w:pPr>
              <w:numPr>
                <w:ilvl w:val="1"/>
                <w:numId w:val="40"/>
              </w:numPr>
              <w:spacing w:before="0" w:after="0"/>
              <w:ind w:left="540" w:hanging="284"/>
              <w:rPr>
                <w:rFonts w:ascii="Calibri" w:hAnsi="Calibri" w:cs="Arial"/>
                <w:sz w:val="22"/>
                <w:szCs w:val="22"/>
                <w:lang w:val="en-GB" w:eastAsia="nl-NL"/>
              </w:rPr>
            </w:pPr>
            <w:r>
              <w:rPr>
                <w:rFonts w:ascii="Calibri" w:hAnsi="Calibri" w:cs="Arial"/>
                <w:sz w:val="22"/>
                <w:szCs w:val="22"/>
                <w:lang w:val="en-GB" w:eastAsia="nl-NL"/>
              </w:rPr>
              <w:t>Data transfer to computer</w:t>
            </w:r>
          </w:p>
          <w:p w:rsidR="002576F6" w:rsidRPr="00351E56" w:rsidRDefault="002576F6" w:rsidP="00231955">
            <w:pPr>
              <w:numPr>
                <w:ilvl w:val="1"/>
                <w:numId w:val="40"/>
              </w:numPr>
              <w:spacing w:before="0" w:after="0"/>
              <w:ind w:left="540" w:hanging="284"/>
              <w:rPr>
                <w:rFonts w:ascii="Calibri" w:hAnsi="Calibri" w:cs="Arial"/>
                <w:sz w:val="22"/>
                <w:szCs w:val="22"/>
                <w:lang w:val="en-GB" w:eastAsia="nl-NL"/>
              </w:rPr>
            </w:pPr>
            <w:r>
              <w:rPr>
                <w:rFonts w:ascii="Calibri" w:hAnsi="Calibri" w:cs="Arial"/>
                <w:sz w:val="22"/>
                <w:szCs w:val="22"/>
                <w:lang w:val="en-GB" w:eastAsia="nl-NL"/>
              </w:rPr>
              <w:t>Operation on rechargeable battery and line power, alternatively non-rechargeable battery operation with battery life of 4 years or more</w:t>
            </w:r>
          </w:p>
          <w:p w:rsidR="002576F6" w:rsidRDefault="002576F6" w:rsidP="00231955">
            <w:pPr>
              <w:numPr>
                <w:ilvl w:val="0"/>
                <w:numId w:val="40"/>
              </w:numPr>
              <w:spacing w:before="0" w:after="0"/>
              <w:ind w:left="256" w:hanging="283"/>
              <w:rPr>
                <w:rFonts w:ascii="Calibri" w:hAnsi="Calibri" w:cs="Arial"/>
                <w:sz w:val="22"/>
                <w:szCs w:val="22"/>
                <w:lang w:val="en-GB" w:eastAsia="nl-NL"/>
              </w:rPr>
            </w:pPr>
            <w:r>
              <w:rPr>
                <w:rFonts w:ascii="Calibri" w:hAnsi="Calibri" w:cs="Arial"/>
                <w:sz w:val="22"/>
                <w:szCs w:val="22"/>
                <w:lang w:val="en-GB" w:eastAsia="nl-NL"/>
              </w:rPr>
              <w:t>Specifications:</w:t>
            </w:r>
          </w:p>
          <w:p w:rsidR="002576F6" w:rsidRDefault="002576F6" w:rsidP="00231955">
            <w:pPr>
              <w:numPr>
                <w:ilvl w:val="1"/>
                <w:numId w:val="40"/>
              </w:numPr>
              <w:spacing w:before="0" w:after="0"/>
              <w:ind w:left="540" w:hanging="284"/>
              <w:rPr>
                <w:rFonts w:ascii="Calibri" w:hAnsi="Calibri" w:cs="Arial"/>
                <w:sz w:val="22"/>
                <w:szCs w:val="22"/>
                <w:lang w:val="en-GB" w:eastAsia="nl-NL"/>
              </w:rPr>
            </w:pPr>
            <w:r>
              <w:rPr>
                <w:rFonts w:ascii="Calibri" w:hAnsi="Calibri" w:cs="Arial"/>
                <w:sz w:val="22"/>
                <w:szCs w:val="22"/>
                <w:lang w:val="en-GB" w:eastAsia="nl-NL"/>
              </w:rPr>
              <w:t xml:space="preserve">Pressure range: at least including </w:t>
            </w:r>
            <w:r w:rsidRPr="00DF28EB">
              <w:rPr>
                <w:rFonts w:ascii="Calibri" w:hAnsi="Calibri" w:cs="Arial"/>
                <w:sz w:val="22"/>
                <w:szCs w:val="22"/>
                <w:lang w:val="en-GB" w:eastAsia="nl-NL"/>
              </w:rPr>
              <w:t>750-1150 mbar absolute</w:t>
            </w:r>
          </w:p>
          <w:p w:rsidR="002576F6" w:rsidRPr="00351E56" w:rsidRDefault="002576F6" w:rsidP="00231955">
            <w:pPr>
              <w:numPr>
                <w:ilvl w:val="1"/>
                <w:numId w:val="40"/>
              </w:numPr>
              <w:spacing w:before="0" w:after="0"/>
              <w:ind w:left="540" w:hanging="284"/>
              <w:rPr>
                <w:rFonts w:ascii="Calibri" w:hAnsi="Calibri" w:cs="Arial"/>
                <w:sz w:val="22"/>
                <w:szCs w:val="22"/>
                <w:lang w:val="en-GB" w:eastAsia="nl-NL"/>
              </w:rPr>
            </w:pPr>
            <w:r>
              <w:rPr>
                <w:rFonts w:ascii="Calibri" w:hAnsi="Calibri" w:cs="Arial"/>
                <w:sz w:val="22"/>
                <w:szCs w:val="22"/>
                <w:lang w:val="en-GB" w:eastAsia="nl-NL"/>
              </w:rPr>
              <w:t xml:space="preserve">Accuracy:   </w:t>
            </w:r>
            <w:r>
              <w:rPr>
                <w:rFonts w:ascii="Calibri" w:hAnsi="Calibri" w:cs="Arial"/>
                <w:sz w:val="22"/>
                <w:szCs w:val="22"/>
                <w:lang w:val="en-GB" w:eastAsia="nl-NL"/>
              </w:rPr>
              <w:sym w:font="Symbol" w:char="F0B1"/>
            </w:r>
            <w:r>
              <w:rPr>
                <w:rFonts w:ascii="Calibri" w:hAnsi="Calibri" w:cs="Arial"/>
                <w:sz w:val="22"/>
                <w:szCs w:val="22"/>
                <w:lang w:val="en-GB" w:eastAsia="nl-NL"/>
              </w:rPr>
              <w:t xml:space="preserve"> 0.4 mbar over temperature range of at least 15 °C to 45 °C </w:t>
            </w:r>
          </w:p>
          <w:p w:rsidR="002576F6" w:rsidRPr="00351E56" w:rsidRDefault="002576F6" w:rsidP="00231955">
            <w:pPr>
              <w:numPr>
                <w:ilvl w:val="0"/>
                <w:numId w:val="40"/>
              </w:numPr>
              <w:spacing w:before="0" w:after="0"/>
              <w:ind w:left="256" w:hanging="283"/>
              <w:rPr>
                <w:rFonts w:ascii="Calibri" w:hAnsi="Calibri" w:cs="Arial"/>
                <w:sz w:val="22"/>
                <w:szCs w:val="22"/>
                <w:lang w:val="en-GB" w:eastAsia="nl-NL"/>
              </w:rPr>
            </w:pPr>
            <w:r w:rsidRPr="00351E56">
              <w:rPr>
                <w:rFonts w:ascii="Calibri" w:hAnsi="Calibri" w:cs="Arial"/>
                <w:sz w:val="22"/>
                <w:szCs w:val="22"/>
                <w:lang w:val="en-GB" w:eastAsia="nl-NL"/>
              </w:rPr>
              <w:t>Including:</w:t>
            </w:r>
          </w:p>
          <w:p w:rsidR="002576F6" w:rsidRDefault="002576F6" w:rsidP="00231955">
            <w:pPr>
              <w:numPr>
                <w:ilvl w:val="1"/>
                <w:numId w:val="40"/>
              </w:numPr>
              <w:spacing w:before="0" w:after="0"/>
              <w:ind w:left="540" w:hanging="284"/>
              <w:rPr>
                <w:rFonts w:ascii="Calibri" w:hAnsi="Calibri" w:cs="Arial"/>
                <w:sz w:val="22"/>
                <w:szCs w:val="22"/>
                <w:lang w:val="en-GB" w:eastAsia="nl-NL"/>
              </w:rPr>
            </w:pPr>
            <w:r>
              <w:rPr>
                <w:rFonts w:ascii="Calibri" w:hAnsi="Calibri" w:cs="Arial"/>
                <w:sz w:val="22"/>
                <w:szCs w:val="22"/>
                <w:lang w:val="en-GB" w:eastAsia="nl-NL"/>
              </w:rPr>
              <w:t>Battery charger/adaptor in case of rechargeable battery</w:t>
            </w:r>
          </w:p>
          <w:p w:rsidR="002576F6" w:rsidRDefault="002576F6" w:rsidP="00231955">
            <w:pPr>
              <w:numPr>
                <w:ilvl w:val="1"/>
                <w:numId w:val="40"/>
              </w:numPr>
              <w:spacing w:before="0" w:after="0"/>
              <w:ind w:left="540" w:hanging="284"/>
              <w:rPr>
                <w:rFonts w:ascii="Calibri" w:hAnsi="Calibri" w:cs="Arial"/>
                <w:sz w:val="22"/>
                <w:szCs w:val="22"/>
                <w:lang w:val="en-GB" w:eastAsia="nl-NL"/>
              </w:rPr>
            </w:pPr>
            <w:r>
              <w:rPr>
                <w:rFonts w:ascii="Calibri" w:hAnsi="Calibri" w:cs="Arial"/>
                <w:sz w:val="22"/>
                <w:szCs w:val="22"/>
                <w:lang w:val="en-GB" w:eastAsia="nl-NL"/>
              </w:rPr>
              <w:t>Spare rechargeable battery</w:t>
            </w:r>
          </w:p>
          <w:p w:rsidR="002576F6" w:rsidRDefault="002576F6" w:rsidP="00231955">
            <w:pPr>
              <w:numPr>
                <w:ilvl w:val="1"/>
                <w:numId w:val="40"/>
              </w:numPr>
              <w:spacing w:before="0" w:after="0"/>
              <w:ind w:left="540" w:hanging="284"/>
              <w:rPr>
                <w:rFonts w:ascii="Calibri" w:hAnsi="Calibri" w:cs="Arial"/>
                <w:sz w:val="22"/>
                <w:szCs w:val="22"/>
                <w:lang w:val="en-GB" w:eastAsia="nl-NL"/>
              </w:rPr>
            </w:pPr>
            <w:r>
              <w:rPr>
                <w:rFonts w:ascii="Calibri" w:hAnsi="Calibri" w:cs="Arial"/>
                <w:sz w:val="22"/>
                <w:szCs w:val="22"/>
                <w:lang w:val="en-GB" w:eastAsia="nl-NL"/>
              </w:rPr>
              <w:t>Data cable/interface to PC</w:t>
            </w:r>
          </w:p>
          <w:p w:rsidR="002576F6" w:rsidRPr="00351E56" w:rsidRDefault="002576F6" w:rsidP="00231955">
            <w:pPr>
              <w:numPr>
                <w:ilvl w:val="1"/>
                <w:numId w:val="40"/>
              </w:numPr>
              <w:spacing w:before="0" w:after="0"/>
              <w:ind w:left="540" w:hanging="284"/>
              <w:rPr>
                <w:rFonts w:ascii="Calibri" w:hAnsi="Calibri" w:cs="Arial"/>
                <w:sz w:val="22"/>
                <w:szCs w:val="22"/>
                <w:lang w:val="en-GB" w:eastAsia="nl-NL"/>
              </w:rPr>
            </w:pPr>
            <w:r>
              <w:rPr>
                <w:rFonts w:ascii="Calibri" w:hAnsi="Calibri" w:cs="Arial"/>
                <w:sz w:val="22"/>
                <w:szCs w:val="22"/>
                <w:lang w:val="en-GB" w:eastAsia="nl-NL"/>
              </w:rPr>
              <w:t>Data analysis/reporting software for PC/Windows</w:t>
            </w:r>
          </w:p>
          <w:p w:rsidR="002576F6" w:rsidRDefault="002576F6" w:rsidP="00231955">
            <w:pPr>
              <w:numPr>
                <w:ilvl w:val="1"/>
                <w:numId w:val="40"/>
              </w:numPr>
              <w:spacing w:before="0" w:after="0"/>
              <w:ind w:left="540" w:hanging="284"/>
              <w:rPr>
                <w:rFonts w:ascii="Calibri" w:hAnsi="Calibri" w:cs="Arial"/>
                <w:sz w:val="22"/>
                <w:szCs w:val="22"/>
                <w:lang w:val="en-GB" w:eastAsia="nl-NL"/>
              </w:rPr>
            </w:pPr>
            <w:r w:rsidRPr="00351E56">
              <w:rPr>
                <w:rFonts w:ascii="Calibri" w:hAnsi="Calibri" w:cs="Arial"/>
                <w:sz w:val="22"/>
                <w:szCs w:val="22"/>
                <w:lang w:val="en-GB" w:eastAsia="nl-NL"/>
              </w:rPr>
              <w:t xml:space="preserve">Calibration certificate from an accredited calibration laboratory </w:t>
            </w:r>
          </w:p>
          <w:p w:rsidR="002576F6" w:rsidRPr="00231955" w:rsidRDefault="002576F6" w:rsidP="00593AAD">
            <w:pPr>
              <w:numPr>
                <w:ilvl w:val="0"/>
                <w:numId w:val="40"/>
              </w:numPr>
              <w:spacing w:before="0" w:after="0"/>
              <w:ind w:left="256" w:hanging="283"/>
              <w:rPr>
                <w:rFonts w:ascii="Calibri" w:hAnsi="Calibri" w:cs="Arial"/>
                <w:sz w:val="22"/>
                <w:szCs w:val="22"/>
                <w:lang w:val="en-GB" w:eastAsia="nl-NL"/>
              </w:rPr>
            </w:pPr>
            <w:r w:rsidRPr="00593AAD">
              <w:rPr>
                <w:rFonts w:ascii="Calibri" w:hAnsi="Calibri" w:cs="Arial"/>
                <w:sz w:val="22"/>
                <w:szCs w:val="22"/>
                <w:highlight w:val="lightGray"/>
                <w:lang w:val="en-GB" w:eastAsia="nl-NL"/>
              </w:rPr>
              <w:t>Extended warranty plus fast delivery of spare parts</w:t>
            </w:r>
          </w:p>
        </w:tc>
        <w:tc>
          <w:tcPr>
            <w:tcW w:w="4819" w:type="dxa"/>
          </w:tcPr>
          <w:p w:rsidR="002576F6" w:rsidRPr="00E83EC3" w:rsidRDefault="002576F6" w:rsidP="007439D2">
            <w:pPr>
              <w:spacing w:before="0" w:after="0"/>
              <w:rPr>
                <w:rFonts w:ascii="Calibri" w:hAnsi="Calibri"/>
                <w:b/>
                <w:bCs/>
                <w:color w:val="000000"/>
                <w:sz w:val="22"/>
                <w:szCs w:val="22"/>
                <w:lang w:val="en-GB" w:eastAsia="da-DK"/>
              </w:rPr>
            </w:pPr>
          </w:p>
        </w:tc>
        <w:tc>
          <w:tcPr>
            <w:tcW w:w="2835" w:type="dxa"/>
          </w:tcPr>
          <w:p w:rsidR="002576F6" w:rsidRPr="00E83EC3" w:rsidRDefault="002576F6" w:rsidP="007439D2">
            <w:pPr>
              <w:spacing w:before="0" w:after="0"/>
              <w:rPr>
                <w:rFonts w:ascii="Calibri" w:hAnsi="Calibri"/>
                <w:b/>
                <w:bCs/>
                <w:color w:val="000000"/>
                <w:sz w:val="22"/>
                <w:szCs w:val="22"/>
                <w:lang w:val="en-GB" w:eastAsia="da-DK"/>
              </w:rPr>
            </w:pPr>
          </w:p>
        </w:tc>
        <w:tc>
          <w:tcPr>
            <w:tcW w:w="1984" w:type="dxa"/>
          </w:tcPr>
          <w:p w:rsidR="002576F6" w:rsidRPr="00E83EC3" w:rsidRDefault="002576F6" w:rsidP="007439D2">
            <w:pPr>
              <w:spacing w:before="0" w:after="0"/>
              <w:rPr>
                <w:rFonts w:ascii="Calibri" w:hAnsi="Calibri"/>
                <w:b/>
                <w:bCs/>
                <w:color w:val="000000"/>
                <w:sz w:val="22"/>
                <w:szCs w:val="22"/>
                <w:lang w:val="en-GB" w:eastAsia="da-DK"/>
              </w:rPr>
            </w:pPr>
          </w:p>
        </w:tc>
      </w:tr>
    </w:tbl>
    <w:p w:rsidR="002576F6" w:rsidRDefault="002576F6" w:rsidP="005C4176">
      <w:pPr>
        <w:spacing w:before="0"/>
        <w:ind w:left="567" w:hanging="567"/>
        <w:rPr>
          <w:rFonts w:ascii="Calibri" w:hAnsi="Calibri"/>
          <w:lang w:val="en-GB"/>
        </w:rPr>
      </w:pPr>
    </w:p>
    <w:p w:rsidR="002576F6" w:rsidRPr="00673163" w:rsidRDefault="002576F6" w:rsidP="00231955">
      <w:pPr>
        <w:spacing w:before="0"/>
        <w:ind w:left="567" w:hanging="567"/>
        <w:rPr>
          <w:rFonts w:ascii="Calibri" w:hAnsi="Calibri"/>
          <w:b/>
          <w:sz w:val="22"/>
          <w:szCs w:val="22"/>
          <w:lang w:val="en-GB"/>
        </w:rPr>
      </w:pPr>
      <w:r w:rsidRPr="00673163">
        <w:rPr>
          <w:rFonts w:ascii="Calibri" w:hAnsi="Calibri"/>
          <w:b/>
          <w:sz w:val="22"/>
          <w:szCs w:val="22"/>
          <w:lang w:val="en-GB"/>
        </w:rPr>
        <w:t>Requested training:</w:t>
      </w:r>
    </w:p>
    <w:tbl>
      <w:tblPr>
        <w:tblW w:w="105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0A0"/>
      </w:tblPr>
      <w:tblGrid>
        <w:gridCol w:w="868"/>
        <w:gridCol w:w="4819"/>
        <w:gridCol w:w="4819"/>
      </w:tblGrid>
      <w:tr w:rsidR="002576F6" w:rsidRPr="00A65D47" w:rsidTr="00231955">
        <w:trPr>
          <w:trHeight w:val="300"/>
        </w:trPr>
        <w:tc>
          <w:tcPr>
            <w:tcW w:w="868" w:type="dxa"/>
            <w:shd w:val="clear" w:color="auto" w:fill="C6D9F1"/>
            <w:noWrap/>
          </w:tcPr>
          <w:p w:rsidR="002576F6" w:rsidRPr="00A65D47" w:rsidRDefault="002576F6" w:rsidP="00B105EB">
            <w:pPr>
              <w:spacing w:before="0"/>
              <w:ind w:left="567" w:hanging="567"/>
              <w:jc w:val="center"/>
              <w:rPr>
                <w:rFonts w:ascii="Calibri" w:hAnsi="Calibri"/>
                <w:b/>
                <w:sz w:val="22"/>
                <w:szCs w:val="22"/>
                <w:lang w:val="en-GB"/>
              </w:rPr>
            </w:pPr>
            <w:r w:rsidRPr="00A65D47">
              <w:rPr>
                <w:rFonts w:ascii="Calibri" w:hAnsi="Calibri"/>
                <w:b/>
                <w:sz w:val="22"/>
                <w:szCs w:val="22"/>
                <w:lang w:val="en-GB"/>
              </w:rPr>
              <w:t>Spec</w:t>
            </w:r>
          </w:p>
        </w:tc>
        <w:tc>
          <w:tcPr>
            <w:tcW w:w="4819" w:type="dxa"/>
            <w:shd w:val="clear" w:color="auto" w:fill="C6D9F1"/>
            <w:noWrap/>
          </w:tcPr>
          <w:p w:rsidR="002576F6" w:rsidRPr="00A65D47" w:rsidRDefault="002576F6" w:rsidP="00231955">
            <w:pPr>
              <w:spacing w:before="0"/>
              <w:ind w:left="567" w:hanging="567"/>
              <w:jc w:val="center"/>
              <w:rPr>
                <w:rFonts w:ascii="Calibri" w:hAnsi="Calibri"/>
                <w:b/>
                <w:bCs/>
                <w:sz w:val="22"/>
                <w:szCs w:val="22"/>
                <w:lang w:val="en-GB"/>
              </w:rPr>
            </w:pPr>
            <w:r w:rsidRPr="00A65D47">
              <w:rPr>
                <w:rFonts w:ascii="Calibri" w:hAnsi="Calibri"/>
                <w:b/>
                <w:bCs/>
                <w:sz w:val="22"/>
                <w:szCs w:val="22"/>
                <w:lang w:val="en-GB"/>
              </w:rPr>
              <w:t>Equipment</w:t>
            </w:r>
          </w:p>
        </w:tc>
        <w:tc>
          <w:tcPr>
            <w:tcW w:w="4819" w:type="dxa"/>
            <w:shd w:val="clear" w:color="auto" w:fill="C6D9F1"/>
          </w:tcPr>
          <w:p w:rsidR="002576F6" w:rsidRPr="00A65D47" w:rsidRDefault="002576F6" w:rsidP="00231955">
            <w:pPr>
              <w:spacing w:before="0"/>
              <w:ind w:left="567" w:hanging="567"/>
              <w:jc w:val="center"/>
              <w:rPr>
                <w:rFonts w:ascii="Calibri" w:hAnsi="Calibri"/>
                <w:b/>
                <w:bCs/>
                <w:sz w:val="22"/>
                <w:szCs w:val="22"/>
                <w:lang w:val="en-GB"/>
              </w:rPr>
            </w:pPr>
            <w:r w:rsidRPr="00A65D47">
              <w:rPr>
                <w:rFonts w:ascii="Calibri" w:hAnsi="Calibri"/>
                <w:b/>
                <w:bCs/>
                <w:sz w:val="22"/>
                <w:szCs w:val="22"/>
                <w:lang w:val="en-GB"/>
              </w:rPr>
              <w:t>Training</w:t>
            </w:r>
          </w:p>
        </w:tc>
      </w:tr>
      <w:tr w:rsidR="002576F6" w:rsidRPr="00A65D47" w:rsidTr="00231955">
        <w:trPr>
          <w:trHeight w:val="300"/>
        </w:trPr>
        <w:tc>
          <w:tcPr>
            <w:tcW w:w="868" w:type="dxa"/>
            <w:noWrap/>
          </w:tcPr>
          <w:p w:rsidR="002576F6" w:rsidRDefault="002576F6" w:rsidP="00B105EB">
            <w:pPr>
              <w:widowControl w:val="0"/>
              <w:spacing w:before="0" w:after="0"/>
              <w:jc w:val="center"/>
              <w:rPr>
                <w:rFonts w:ascii="Calibri" w:hAnsi="Calibri"/>
                <w:sz w:val="22"/>
                <w:szCs w:val="22"/>
                <w:lang w:val="en-GB"/>
              </w:rPr>
            </w:pPr>
            <w:r>
              <w:rPr>
                <w:rFonts w:ascii="Calibri" w:hAnsi="Calibri"/>
                <w:sz w:val="22"/>
                <w:szCs w:val="22"/>
                <w:lang w:val="en-GB"/>
              </w:rPr>
              <w:t>346</w:t>
            </w:r>
          </w:p>
          <w:p w:rsidR="002576F6" w:rsidRPr="00A65D47" w:rsidRDefault="002576F6" w:rsidP="00B105EB">
            <w:pPr>
              <w:widowControl w:val="0"/>
              <w:spacing w:before="0" w:after="0"/>
              <w:jc w:val="center"/>
              <w:rPr>
                <w:rFonts w:ascii="Calibri" w:hAnsi="Calibri"/>
                <w:sz w:val="22"/>
                <w:szCs w:val="22"/>
                <w:lang w:val="en-GB"/>
              </w:rPr>
            </w:pPr>
            <w:r w:rsidRPr="00A65D47">
              <w:rPr>
                <w:rFonts w:ascii="Calibri" w:hAnsi="Calibri"/>
                <w:sz w:val="22"/>
                <w:szCs w:val="22"/>
                <w:lang w:val="en-GB"/>
              </w:rPr>
              <w:t>347</w:t>
            </w:r>
          </w:p>
          <w:p w:rsidR="002576F6" w:rsidRDefault="002576F6" w:rsidP="00B105EB">
            <w:pPr>
              <w:widowControl w:val="0"/>
              <w:spacing w:before="0" w:after="0"/>
              <w:jc w:val="center"/>
              <w:rPr>
                <w:rFonts w:ascii="Calibri" w:hAnsi="Calibri"/>
                <w:sz w:val="22"/>
                <w:szCs w:val="22"/>
                <w:lang w:val="en-GB"/>
              </w:rPr>
            </w:pPr>
            <w:r>
              <w:rPr>
                <w:rFonts w:ascii="Calibri" w:hAnsi="Calibri"/>
                <w:sz w:val="22"/>
                <w:szCs w:val="22"/>
                <w:lang w:val="en-GB"/>
              </w:rPr>
              <w:t>348</w:t>
            </w:r>
          </w:p>
          <w:p w:rsidR="002576F6" w:rsidRDefault="002576F6" w:rsidP="00B105EB">
            <w:pPr>
              <w:widowControl w:val="0"/>
              <w:spacing w:before="0" w:after="0"/>
              <w:jc w:val="center"/>
              <w:rPr>
                <w:rFonts w:ascii="Calibri" w:hAnsi="Calibri"/>
                <w:sz w:val="22"/>
                <w:szCs w:val="22"/>
                <w:lang w:val="en-GB"/>
              </w:rPr>
            </w:pPr>
            <w:r w:rsidRPr="00A65D47">
              <w:rPr>
                <w:rFonts w:ascii="Calibri" w:hAnsi="Calibri"/>
                <w:sz w:val="22"/>
                <w:szCs w:val="22"/>
                <w:lang w:val="en-GB"/>
              </w:rPr>
              <w:t>349</w:t>
            </w:r>
          </w:p>
          <w:p w:rsidR="002576F6" w:rsidRDefault="002576F6" w:rsidP="00B105EB">
            <w:pPr>
              <w:widowControl w:val="0"/>
              <w:spacing w:before="0" w:after="0"/>
              <w:jc w:val="center"/>
              <w:rPr>
                <w:rFonts w:ascii="Calibri" w:hAnsi="Calibri"/>
                <w:sz w:val="22"/>
                <w:szCs w:val="22"/>
                <w:lang w:val="en-GB"/>
              </w:rPr>
            </w:pPr>
            <w:r>
              <w:rPr>
                <w:rFonts w:ascii="Calibri" w:hAnsi="Calibri"/>
                <w:sz w:val="22"/>
                <w:szCs w:val="22"/>
                <w:lang w:val="en-GB"/>
              </w:rPr>
              <w:t>350</w:t>
            </w:r>
          </w:p>
          <w:p w:rsidR="002576F6" w:rsidRPr="00A65D47" w:rsidRDefault="002576F6" w:rsidP="00B105EB">
            <w:pPr>
              <w:widowControl w:val="0"/>
              <w:spacing w:before="0" w:after="0"/>
              <w:jc w:val="center"/>
              <w:rPr>
                <w:rFonts w:ascii="Calibri" w:hAnsi="Calibri"/>
                <w:sz w:val="22"/>
                <w:szCs w:val="22"/>
                <w:lang w:val="en-GB"/>
              </w:rPr>
            </w:pPr>
            <w:r w:rsidRPr="00A65D47">
              <w:rPr>
                <w:rFonts w:ascii="Calibri" w:hAnsi="Calibri"/>
                <w:sz w:val="22"/>
                <w:szCs w:val="22"/>
                <w:lang w:val="en-GB"/>
              </w:rPr>
              <w:t>351</w:t>
            </w:r>
          </w:p>
          <w:p w:rsidR="002576F6" w:rsidRDefault="002576F6" w:rsidP="00B105EB">
            <w:pPr>
              <w:widowControl w:val="0"/>
              <w:spacing w:before="0" w:after="0"/>
              <w:jc w:val="center"/>
              <w:rPr>
                <w:rFonts w:ascii="Calibri" w:hAnsi="Calibri"/>
                <w:sz w:val="22"/>
                <w:szCs w:val="22"/>
                <w:lang w:val="en-GB"/>
              </w:rPr>
            </w:pPr>
            <w:r>
              <w:rPr>
                <w:rFonts w:ascii="Calibri" w:hAnsi="Calibri"/>
                <w:sz w:val="22"/>
                <w:szCs w:val="22"/>
                <w:lang w:val="en-GB"/>
              </w:rPr>
              <w:t>352</w:t>
            </w:r>
          </w:p>
          <w:p w:rsidR="002576F6" w:rsidRPr="00A65D47" w:rsidRDefault="002576F6" w:rsidP="00B105EB">
            <w:pPr>
              <w:widowControl w:val="0"/>
              <w:spacing w:before="0" w:after="0"/>
              <w:jc w:val="center"/>
              <w:rPr>
                <w:rFonts w:ascii="Calibri" w:hAnsi="Calibri"/>
                <w:sz w:val="22"/>
                <w:szCs w:val="22"/>
                <w:lang w:val="en-GB"/>
              </w:rPr>
            </w:pPr>
            <w:r w:rsidRPr="00A65D47">
              <w:rPr>
                <w:rFonts w:ascii="Calibri" w:hAnsi="Calibri"/>
                <w:sz w:val="22"/>
                <w:szCs w:val="22"/>
                <w:lang w:val="en-GB"/>
              </w:rPr>
              <w:t>353</w:t>
            </w:r>
          </w:p>
          <w:p w:rsidR="002576F6" w:rsidRDefault="002576F6" w:rsidP="00B105EB">
            <w:pPr>
              <w:widowControl w:val="0"/>
              <w:spacing w:before="0" w:after="0"/>
              <w:jc w:val="center"/>
              <w:rPr>
                <w:rFonts w:ascii="Calibri" w:hAnsi="Calibri"/>
                <w:sz w:val="22"/>
                <w:szCs w:val="22"/>
                <w:lang w:val="en-GB"/>
              </w:rPr>
            </w:pPr>
            <w:r>
              <w:rPr>
                <w:rFonts w:ascii="Calibri" w:hAnsi="Calibri"/>
                <w:sz w:val="22"/>
                <w:szCs w:val="22"/>
                <w:lang w:val="en-GB"/>
              </w:rPr>
              <w:t>354</w:t>
            </w:r>
          </w:p>
          <w:p w:rsidR="002576F6" w:rsidRPr="00A65D47" w:rsidRDefault="002576F6" w:rsidP="00B105EB">
            <w:pPr>
              <w:widowControl w:val="0"/>
              <w:spacing w:before="0" w:after="0"/>
              <w:jc w:val="center"/>
              <w:rPr>
                <w:rFonts w:ascii="Calibri" w:hAnsi="Calibri"/>
                <w:sz w:val="22"/>
                <w:szCs w:val="22"/>
                <w:lang w:val="en-GB"/>
              </w:rPr>
            </w:pPr>
            <w:r w:rsidRPr="00A65D47">
              <w:rPr>
                <w:rFonts w:ascii="Calibri" w:hAnsi="Calibri"/>
                <w:sz w:val="22"/>
                <w:szCs w:val="22"/>
                <w:lang w:val="en-GB"/>
              </w:rPr>
              <w:t>355</w:t>
            </w:r>
          </w:p>
          <w:p w:rsidR="002576F6" w:rsidRDefault="002576F6" w:rsidP="00B105EB">
            <w:pPr>
              <w:widowControl w:val="0"/>
              <w:spacing w:before="0" w:after="0"/>
              <w:jc w:val="center"/>
              <w:rPr>
                <w:rFonts w:ascii="Calibri" w:hAnsi="Calibri"/>
                <w:sz w:val="22"/>
                <w:szCs w:val="22"/>
                <w:lang w:val="en-GB"/>
              </w:rPr>
            </w:pPr>
            <w:r>
              <w:rPr>
                <w:rFonts w:ascii="Calibri" w:hAnsi="Calibri"/>
                <w:sz w:val="22"/>
                <w:szCs w:val="22"/>
                <w:lang w:val="en-GB"/>
              </w:rPr>
              <w:t>356</w:t>
            </w:r>
          </w:p>
          <w:p w:rsidR="002576F6" w:rsidRPr="00A65D47" w:rsidRDefault="002576F6" w:rsidP="00B105EB">
            <w:pPr>
              <w:widowControl w:val="0"/>
              <w:spacing w:before="0" w:after="0"/>
              <w:jc w:val="center"/>
              <w:rPr>
                <w:rFonts w:ascii="Calibri" w:hAnsi="Calibri"/>
                <w:sz w:val="22"/>
                <w:szCs w:val="22"/>
                <w:lang w:val="en-GB"/>
              </w:rPr>
            </w:pPr>
            <w:r w:rsidRPr="00A65D47">
              <w:rPr>
                <w:rFonts w:ascii="Calibri" w:hAnsi="Calibri"/>
                <w:sz w:val="22"/>
                <w:szCs w:val="22"/>
                <w:lang w:val="en-GB"/>
              </w:rPr>
              <w:t>357</w:t>
            </w:r>
          </w:p>
        </w:tc>
        <w:tc>
          <w:tcPr>
            <w:tcW w:w="4819" w:type="dxa"/>
            <w:noWrap/>
          </w:tcPr>
          <w:p w:rsidR="002576F6" w:rsidRDefault="002576F6" w:rsidP="00086B60">
            <w:pPr>
              <w:widowControl w:val="0"/>
              <w:spacing w:before="0" w:after="0"/>
              <w:rPr>
                <w:rFonts w:ascii="Calibri" w:hAnsi="Calibri"/>
                <w:sz w:val="22"/>
                <w:szCs w:val="22"/>
                <w:lang w:val="en-GB"/>
              </w:rPr>
            </w:pPr>
            <w:r w:rsidRPr="00A65D47">
              <w:rPr>
                <w:rFonts w:ascii="Calibri" w:hAnsi="Calibri"/>
                <w:sz w:val="22"/>
                <w:szCs w:val="22"/>
                <w:lang w:val="en-GB"/>
              </w:rPr>
              <w:t>High</w:t>
            </w:r>
            <w:r>
              <w:rPr>
                <w:rFonts w:ascii="Calibri" w:hAnsi="Calibri"/>
                <w:sz w:val="22"/>
                <w:szCs w:val="22"/>
                <w:lang w:val="en-GB"/>
              </w:rPr>
              <w:t xml:space="preserve"> pressure primary oil balance</w:t>
            </w:r>
          </w:p>
          <w:p w:rsidR="002576F6" w:rsidRDefault="002576F6" w:rsidP="00086B60">
            <w:pPr>
              <w:widowControl w:val="0"/>
              <w:spacing w:before="0" w:after="0"/>
              <w:rPr>
                <w:rFonts w:ascii="Calibri" w:hAnsi="Calibri"/>
                <w:sz w:val="22"/>
                <w:szCs w:val="22"/>
                <w:lang w:val="en-GB"/>
              </w:rPr>
            </w:pPr>
            <w:r>
              <w:rPr>
                <w:rFonts w:ascii="Calibri" w:hAnsi="Calibri"/>
                <w:sz w:val="22"/>
                <w:szCs w:val="22"/>
                <w:lang w:val="en-GB"/>
              </w:rPr>
              <w:t>Dead weight tester</w:t>
            </w:r>
          </w:p>
          <w:p w:rsidR="002576F6" w:rsidRDefault="002576F6" w:rsidP="00A65D47">
            <w:pPr>
              <w:widowControl w:val="0"/>
              <w:spacing w:before="0" w:after="0"/>
              <w:rPr>
                <w:rFonts w:ascii="Calibri" w:hAnsi="Calibri"/>
                <w:sz w:val="22"/>
                <w:szCs w:val="22"/>
                <w:lang w:val="en-GB"/>
              </w:rPr>
            </w:pPr>
            <w:r>
              <w:rPr>
                <w:rFonts w:ascii="Calibri" w:hAnsi="Calibri"/>
                <w:sz w:val="22"/>
                <w:szCs w:val="22"/>
                <w:lang w:val="en-GB"/>
              </w:rPr>
              <w:t>Absolute pressure balance</w:t>
            </w:r>
          </w:p>
          <w:p w:rsidR="002576F6" w:rsidRDefault="002576F6" w:rsidP="00A65D47">
            <w:pPr>
              <w:widowControl w:val="0"/>
              <w:spacing w:before="0" w:after="0"/>
              <w:rPr>
                <w:rFonts w:ascii="Calibri" w:hAnsi="Calibri"/>
                <w:sz w:val="22"/>
                <w:szCs w:val="22"/>
                <w:lang w:val="en-GB"/>
              </w:rPr>
            </w:pPr>
            <w:r>
              <w:rPr>
                <w:rFonts w:ascii="Calibri" w:hAnsi="Calibri"/>
                <w:sz w:val="22"/>
                <w:szCs w:val="22"/>
                <w:lang w:val="en-GB"/>
              </w:rPr>
              <w:t>Pneumatic pressure controller</w:t>
            </w:r>
          </w:p>
          <w:p w:rsidR="002576F6" w:rsidRDefault="002576F6" w:rsidP="00A65D47">
            <w:pPr>
              <w:widowControl w:val="0"/>
              <w:spacing w:before="0" w:after="0"/>
              <w:rPr>
                <w:rFonts w:ascii="Calibri" w:hAnsi="Calibri"/>
                <w:sz w:val="22"/>
                <w:szCs w:val="22"/>
                <w:lang w:val="en-GB"/>
              </w:rPr>
            </w:pPr>
            <w:r>
              <w:rPr>
                <w:rFonts w:ascii="Calibri" w:hAnsi="Calibri"/>
                <w:sz w:val="22"/>
                <w:szCs w:val="22"/>
                <w:lang w:val="en-GB"/>
              </w:rPr>
              <w:t>P</w:t>
            </w:r>
            <w:r w:rsidRPr="00A65D47">
              <w:rPr>
                <w:rFonts w:ascii="Calibri" w:hAnsi="Calibri"/>
                <w:sz w:val="22"/>
                <w:szCs w:val="22"/>
                <w:lang w:val="en-GB"/>
              </w:rPr>
              <w:t xml:space="preserve">rimary pure </w:t>
            </w:r>
            <w:r>
              <w:rPr>
                <w:rFonts w:ascii="Calibri" w:hAnsi="Calibri"/>
                <w:sz w:val="22"/>
                <w:szCs w:val="22"/>
                <w:lang w:val="en-GB"/>
              </w:rPr>
              <w:t>gas pressure balance</w:t>
            </w:r>
          </w:p>
          <w:p w:rsidR="002576F6" w:rsidRDefault="002576F6" w:rsidP="00A65D47">
            <w:pPr>
              <w:widowControl w:val="0"/>
              <w:spacing w:before="0" w:after="0"/>
              <w:rPr>
                <w:rFonts w:ascii="Calibri" w:hAnsi="Calibri"/>
                <w:sz w:val="22"/>
                <w:szCs w:val="22"/>
                <w:lang w:val="en-GB"/>
              </w:rPr>
            </w:pPr>
            <w:r>
              <w:rPr>
                <w:rFonts w:ascii="Calibri" w:hAnsi="Calibri"/>
                <w:sz w:val="22"/>
                <w:szCs w:val="22"/>
                <w:lang w:val="en-GB"/>
              </w:rPr>
              <w:t>P</w:t>
            </w:r>
            <w:r w:rsidRPr="00A65D47">
              <w:rPr>
                <w:rFonts w:ascii="Calibri" w:hAnsi="Calibri"/>
                <w:sz w:val="22"/>
                <w:szCs w:val="22"/>
                <w:lang w:val="en-GB"/>
              </w:rPr>
              <w:t>ressure bala</w:t>
            </w:r>
            <w:r>
              <w:rPr>
                <w:rFonts w:ascii="Calibri" w:hAnsi="Calibri"/>
                <w:sz w:val="22"/>
                <w:szCs w:val="22"/>
                <w:lang w:val="en-GB"/>
              </w:rPr>
              <w:t>nce for differential pressure</w:t>
            </w:r>
          </w:p>
          <w:p w:rsidR="002576F6" w:rsidRDefault="002576F6" w:rsidP="00A65D47">
            <w:pPr>
              <w:widowControl w:val="0"/>
              <w:spacing w:before="0" w:after="0"/>
              <w:rPr>
                <w:rFonts w:ascii="Calibri" w:hAnsi="Calibri"/>
                <w:sz w:val="22"/>
                <w:szCs w:val="22"/>
                <w:lang w:val="en-GB"/>
              </w:rPr>
            </w:pPr>
            <w:r>
              <w:rPr>
                <w:rFonts w:ascii="Calibri" w:hAnsi="Calibri"/>
                <w:sz w:val="22"/>
                <w:szCs w:val="22"/>
                <w:lang w:val="en-GB"/>
              </w:rPr>
              <w:t xml:space="preserve">Oil gas separator </w:t>
            </w:r>
          </w:p>
          <w:p w:rsidR="002576F6" w:rsidRDefault="002576F6" w:rsidP="00A65D47">
            <w:pPr>
              <w:widowControl w:val="0"/>
              <w:spacing w:before="0" w:after="0"/>
              <w:rPr>
                <w:rFonts w:ascii="Calibri" w:hAnsi="Calibri"/>
                <w:sz w:val="22"/>
                <w:szCs w:val="22"/>
                <w:lang w:val="en-GB"/>
              </w:rPr>
            </w:pPr>
            <w:r>
              <w:rPr>
                <w:rFonts w:ascii="Calibri" w:hAnsi="Calibri"/>
                <w:sz w:val="22"/>
                <w:szCs w:val="22"/>
                <w:lang w:val="en-GB"/>
              </w:rPr>
              <w:t>Working standard</w:t>
            </w:r>
          </w:p>
          <w:p w:rsidR="002576F6" w:rsidRDefault="002576F6" w:rsidP="00A65D47">
            <w:pPr>
              <w:widowControl w:val="0"/>
              <w:spacing w:before="0" w:after="0"/>
              <w:rPr>
                <w:rFonts w:ascii="Calibri" w:hAnsi="Calibri"/>
                <w:sz w:val="22"/>
                <w:szCs w:val="22"/>
                <w:lang w:val="en-GB"/>
              </w:rPr>
            </w:pPr>
            <w:r>
              <w:rPr>
                <w:rFonts w:ascii="Calibri" w:hAnsi="Calibri"/>
                <w:sz w:val="22"/>
                <w:szCs w:val="22"/>
                <w:lang w:val="en-GB"/>
              </w:rPr>
              <w:t>Pressure controller</w:t>
            </w:r>
          </w:p>
          <w:p w:rsidR="002576F6" w:rsidRDefault="002576F6" w:rsidP="00A65D47">
            <w:pPr>
              <w:widowControl w:val="0"/>
              <w:spacing w:before="0" w:after="0"/>
              <w:rPr>
                <w:rFonts w:ascii="Calibri" w:hAnsi="Calibri"/>
                <w:sz w:val="22"/>
                <w:szCs w:val="22"/>
                <w:lang w:val="en-GB"/>
              </w:rPr>
            </w:pPr>
            <w:r>
              <w:rPr>
                <w:rFonts w:ascii="Calibri" w:hAnsi="Calibri"/>
                <w:sz w:val="22"/>
                <w:szCs w:val="22"/>
                <w:lang w:val="en-GB"/>
              </w:rPr>
              <w:t>Digital reference gauge</w:t>
            </w:r>
          </w:p>
          <w:p w:rsidR="002576F6" w:rsidRDefault="002576F6" w:rsidP="00A65D47">
            <w:pPr>
              <w:widowControl w:val="0"/>
              <w:spacing w:before="0" w:after="0"/>
              <w:rPr>
                <w:rFonts w:ascii="Calibri" w:hAnsi="Calibri"/>
                <w:sz w:val="22"/>
                <w:szCs w:val="22"/>
                <w:lang w:val="en-GB"/>
              </w:rPr>
            </w:pPr>
            <w:r>
              <w:rPr>
                <w:rFonts w:ascii="Calibri" w:hAnsi="Calibri"/>
                <w:sz w:val="22"/>
                <w:szCs w:val="22"/>
                <w:lang w:val="en-GB"/>
              </w:rPr>
              <w:t>P</w:t>
            </w:r>
            <w:r w:rsidRPr="00A65D47">
              <w:rPr>
                <w:rFonts w:ascii="Calibri" w:hAnsi="Calibri"/>
                <w:sz w:val="22"/>
                <w:szCs w:val="22"/>
                <w:lang w:val="en-GB"/>
              </w:rPr>
              <w:t>ressure cham</w:t>
            </w:r>
            <w:r>
              <w:rPr>
                <w:rFonts w:ascii="Calibri" w:hAnsi="Calibri"/>
                <w:sz w:val="22"/>
                <w:szCs w:val="22"/>
                <w:lang w:val="en-GB"/>
              </w:rPr>
              <w:t>ber for barometer calibration</w:t>
            </w:r>
          </w:p>
          <w:p w:rsidR="002576F6" w:rsidRPr="00A65D47" w:rsidRDefault="002576F6" w:rsidP="00A65D47">
            <w:pPr>
              <w:widowControl w:val="0"/>
              <w:spacing w:before="0" w:after="0"/>
              <w:rPr>
                <w:rFonts w:ascii="Calibri" w:hAnsi="Calibri"/>
                <w:sz w:val="22"/>
                <w:szCs w:val="22"/>
                <w:lang w:val="en-GB"/>
              </w:rPr>
            </w:pPr>
            <w:r>
              <w:rPr>
                <w:rFonts w:ascii="Calibri" w:hAnsi="Calibri"/>
                <w:sz w:val="22"/>
                <w:szCs w:val="22"/>
                <w:lang w:val="en-GB"/>
              </w:rPr>
              <w:t>D</w:t>
            </w:r>
            <w:r w:rsidRPr="00A65D47">
              <w:rPr>
                <w:rFonts w:ascii="Calibri" w:hAnsi="Calibri"/>
                <w:sz w:val="22"/>
                <w:szCs w:val="22"/>
                <w:lang w:val="en-GB"/>
              </w:rPr>
              <w:t>igital pressure indicator</w:t>
            </w:r>
          </w:p>
        </w:tc>
        <w:tc>
          <w:tcPr>
            <w:tcW w:w="4819" w:type="dxa"/>
          </w:tcPr>
          <w:p w:rsidR="002576F6" w:rsidRPr="00A65D47" w:rsidRDefault="002576F6" w:rsidP="00086B60">
            <w:pPr>
              <w:widowControl w:val="0"/>
              <w:spacing w:before="0" w:after="0"/>
              <w:rPr>
                <w:rFonts w:ascii="Calibri" w:hAnsi="Calibri"/>
                <w:sz w:val="22"/>
                <w:szCs w:val="22"/>
                <w:lang w:val="en-GB"/>
              </w:rPr>
            </w:pPr>
            <w:r w:rsidRPr="00A65D47">
              <w:rPr>
                <w:rFonts w:ascii="Calibri" w:hAnsi="Calibri"/>
                <w:sz w:val="22"/>
                <w:szCs w:val="22"/>
                <w:lang w:val="en-GB"/>
              </w:rPr>
              <w:t xml:space="preserve">4 days </w:t>
            </w:r>
            <w:r>
              <w:rPr>
                <w:rFonts w:ascii="Calibri" w:hAnsi="Calibri"/>
                <w:sz w:val="22"/>
                <w:szCs w:val="22"/>
                <w:lang w:val="en-GB"/>
              </w:rPr>
              <w:t xml:space="preserve">(all specs combined) </w:t>
            </w:r>
            <w:r w:rsidRPr="00A65D47">
              <w:rPr>
                <w:rFonts w:ascii="Calibri" w:hAnsi="Calibri"/>
                <w:sz w:val="22"/>
                <w:szCs w:val="22"/>
                <w:lang w:val="en-GB"/>
              </w:rPr>
              <w:t>for 2 persons</w:t>
            </w:r>
          </w:p>
        </w:tc>
      </w:tr>
      <w:tr w:rsidR="002576F6" w:rsidRPr="00A65D47" w:rsidTr="00231955">
        <w:trPr>
          <w:trHeight w:val="300"/>
        </w:trPr>
        <w:tc>
          <w:tcPr>
            <w:tcW w:w="868" w:type="dxa"/>
            <w:noWrap/>
          </w:tcPr>
          <w:p w:rsidR="002576F6" w:rsidRPr="00A65D47" w:rsidRDefault="002576F6" w:rsidP="00B105EB">
            <w:pPr>
              <w:widowControl w:val="0"/>
              <w:spacing w:before="0" w:after="0"/>
              <w:jc w:val="center"/>
              <w:rPr>
                <w:rFonts w:ascii="Calibri" w:hAnsi="Calibri"/>
                <w:sz w:val="22"/>
                <w:szCs w:val="22"/>
                <w:lang w:val="en-GB"/>
              </w:rPr>
            </w:pPr>
            <w:r w:rsidRPr="00A65D47">
              <w:rPr>
                <w:rFonts w:ascii="Calibri" w:hAnsi="Calibri"/>
                <w:sz w:val="22"/>
                <w:szCs w:val="22"/>
                <w:lang w:val="en-GB"/>
              </w:rPr>
              <w:t>377</w:t>
            </w:r>
          </w:p>
        </w:tc>
        <w:tc>
          <w:tcPr>
            <w:tcW w:w="4819" w:type="dxa"/>
            <w:noWrap/>
          </w:tcPr>
          <w:p w:rsidR="002576F6" w:rsidRPr="00A65D47" w:rsidRDefault="002576F6" w:rsidP="00086B60">
            <w:pPr>
              <w:widowControl w:val="0"/>
              <w:spacing w:before="0" w:after="0"/>
              <w:rPr>
                <w:rFonts w:ascii="Calibri" w:hAnsi="Calibri"/>
                <w:sz w:val="22"/>
                <w:szCs w:val="22"/>
                <w:lang w:val="en-GB"/>
              </w:rPr>
            </w:pPr>
            <w:r w:rsidRPr="00A65D47">
              <w:rPr>
                <w:rFonts w:ascii="Calibri" w:hAnsi="Calibri"/>
                <w:sz w:val="22"/>
                <w:szCs w:val="22"/>
                <w:lang w:val="en-GB"/>
              </w:rPr>
              <w:t>Tire pressure gauge calibrator</w:t>
            </w:r>
          </w:p>
        </w:tc>
        <w:tc>
          <w:tcPr>
            <w:tcW w:w="4819" w:type="dxa"/>
          </w:tcPr>
          <w:p w:rsidR="002576F6" w:rsidRPr="00A65D47" w:rsidRDefault="002576F6" w:rsidP="00086B60">
            <w:pPr>
              <w:widowControl w:val="0"/>
              <w:spacing w:before="0" w:after="0"/>
              <w:rPr>
                <w:rFonts w:ascii="Calibri" w:hAnsi="Calibri"/>
                <w:sz w:val="22"/>
                <w:szCs w:val="22"/>
                <w:lang w:val="en-GB"/>
              </w:rPr>
            </w:pPr>
            <w:r w:rsidRPr="00A65D47">
              <w:rPr>
                <w:rFonts w:ascii="Calibri" w:hAnsi="Calibri"/>
                <w:sz w:val="22"/>
                <w:szCs w:val="22"/>
                <w:lang w:val="en-GB"/>
              </w:rPr>
              <w:t>½ day for max. 4 persons</w:t>
            </w:r>
          </w:p>
        </w:tc>
      </w:tr>
      <w:tr w:rsidR="002576F6" w:rsidRPr="00A65D47" w:rsidTr="00231955">
        <w:trPr>
          <w:trHeight w:val="300"/>
        </w:trPr>
        <w:tc>
          <w:tcPr>
            <w:tcW w:w="868" w:type="dxa"/>
            <w:noWrap/>
          </w:tcPr>
          <w:p w:rsidR="002576F6" w:rsidRPr="00A65D47" w:rsidRDefault="002576F6" w:rsidP="00B105EB">
            <w:pPr>
              <w:widowControl w:val="0"/>
              <w:spacing w:before="0" w:after="0"/>
              <w:jc w:val="center"/>
              <w:rPr>
                <w:rFonts w:ascii="Calibri" w:hAnsi="Calibri"/>
                <w:sz w:val="22"/>
                <w:szCs w:val="22"/>
                <w:lang w:val="en-GB"/>
              </w:rPr>
            </w:pPr>
            <w:r w:rsidRPr="00A65D47">
              <w:rPr>
                <w:rFonts w:ascii="Calibri" w:hAnsi="Calibri"/>
                <w:sz w:val="22"/>
                <w:szCs w:val="22"/>
                <w:lang w:val="en-GB"/>
              </w:rPr>
              <w:t>380</w:t>
            </w:r>
          </w:p>
        </w:tc>
        <w:tc>
          <w:tcPr>
            <w:tcW w:w="4819" w:type="dxa"/>
            <w:noWrap/>
          </w:tcPr>
          <w:p w:rsidR="002576F6" w:rsidRPr="00A65D47" w:rsidRDefault="002576F6" w:rsidP="00086B60">
            <w:pPr>
              <w:widowControl w:val="0"/>
              <w:spacing w:before="0" w:after="0"/>
              <w:rPr>
                <w:rFonts w:ascii="Calibri" w:hAnsi="Calibri"/>
                <w:sz w:val="22"/>
                <w:szCs w:val="22"/>
                <w:lang w:val="en-GB"/>
              </w:rPr>
            </w:pPr>
            <w:r w:rsidRPr="00A65D47">
              <w:rPr>
                <w:rFonts w:ascii="Calibri" w:hAnsi="Calibri"/>
                <w:sz w:val="22"/>
                <w:szCs w:val="22"/>
                <w:lang w:val="en-GB"/>
              </w:rPr>
              <w:t>Electronic force transducers</w:t>
            </w:r>
          </w:p>
          <w:p w:rsidR="002576F6" w:rsidRPr="00A65D47" w:rsidRDefault="002576F6" w:rsidP="00086B60">
            <w:pPr>
              <w:widowControl w:val="0"/>
              <w:spacing w:before="0" w:after="0"/>
              <w:rPr>
                <w:rFonts w:ascii="Calibri" w:hAnsi="Calibri"/>
                <w:sz w:val="22"/>
                <w:szCs w:val="22"/>
                <w:lang w:val="en-GB"/>
              </w:rPr>
            </w:pPr>
            <w:r w:rsidRPr="00A65D47">
              <w:rPr>
                <w:rFonts w:ascii="Calibri" w:hAnsi="Calibri"/>
                <w:sz w:val="22"/>
                <w:szCs w:val="22"/>
                <w:lang w:val="en-GB"/>
              </w:rPr>
              <w:t>(to be combined with Lot 3 / spec 381)</w:t>
            </w:r>
          </w:p>
        </w:tc>
        <w:tc>
          <w:tcPr>
            <w:tcW w:w="4819" w:type="dxa"/>
          </w:tcPr>
          <w:p w:rsidR="002576F6" w:rsidRPr="00A65D47" w:rsidRDefault="002576F6" w:rsidP="00086B60">
            <w:pPr>
              <w:widowControl w:val="0"/>
              <w:spacing w:before="0" w:after="0"/>
              <w:rPr>
                <w:rFonts w:ascii="Calibri" w:hAnsi="Calibri"/>
                <w:sz w:val="22"/>
                <w:szCs w:val="22"/>
                <w:lang w:val="en-GB"/>
              </w:rPr>
            </w:pPr>
            <w:r w:rsidRPr="00A65D47">
              <w:rPr>
                <w:rFonts w:ascii="Calibri" w:hAnsi="Calibri"/>
                <w:sz w:val="22"/>
                <w:szCs w:val="22"/>
                <w:lang w:val="en-GB"/>
              </w:rPr>
              <w:t>1 day for max. 4 persons</w:t>
            </w:r>
          </w:p>
        </w:tc>
      </w:tr>
      <w:tr w:rsidR="002576F6" w:rsidRPr="00A65D47" w:rsidTr="00231955">
        <w:trPr>
          <w:trHeight w:val="300"/>
        </w:trPr>
        <w:tc>
          <w:tcPr>
            <w:tcW w:w="868" w:type="dxa"/>
            <w:noWrap/>
          </w:tcPr>
          <w:p w:rsidR="002576F6" w:rsidRDefault="002576F6" w:rsidP="00B105EB">
            <w:pPr>
              <w:widowControl w:val="0"/>
              <w:spacing w:before="0" w:after="0"/>
              <w:jc w:val="center"/>
              <w:rPr>
                <w:rFonts w:ascii="Calibri" w:hAnsi="Calibri"/>
                <w:sz w:val="22"/>
                <w:szCs w:val="22"/>
                <w:lang w:val="en-GB"/>
              </w:rPr>
            </w:pPr>
            <w:r>
              <w:rPr>
                <w:rFonts w:ascii="Calibri" w:hAnsi="Calibri"/>
                <w:sz w:val="22"/>
                <w:szCs w:val="22"/>
                <w:lang w:val="en-GB"/>
              </w:rPr>
              <w:t>398</w:t>
            </w:r>
          </w:p>
          <w:p w:rsidR="002576F6" w:rsidRPr="00A65D47" w:rsidRDefault="002576F6" w:rsidP="00B105EB">
            <w:pPr>
              <w:widowControl w:val="0"/>
              <w:spacing w:before="0" w:after="0"/>
              <w:jc w:val="center"/>
              <w:rPr>
                <w:rFonts w:ascii="Calibri" w:hAnsi="Calibri"/>
                <w:sz w:val="22"/>
                <w:szCs w:val="22"/>
                <w:lang w:val="en-GB"/>
              </w:rPr>
            </w:pPr>
            <w:r w:rsidRPr="00A65D47">
              <w:rPr>
                <w:rFonts w:ascii="Calibri" w:hAnsi="Calibri"/>
                <w:sz w:val="22"/>
                <w:szCs w:val="22"/>
                <w:lang w:val="en-GB"/>
              </w:rPr>
              <w:t>399</w:t>
            </w:r>
          </w:p>
          <w:p w:rsidR="002576F6" w:rsidRDefault="002576F6" w:rsidP="00B105EB">
            <w:pPr>
              <w:widowControl w:val="0"/>
              <w:spacing w:before="0" w:after="0"/>
              <w:jc w:val="center"/>
              <w:rPr>
                <w:rFonts w:ascii="Calibri" w:hAnsi="Calibri"/>
                <w:sz w:val="22"/>
                <w:szCs w:val="22"/>
                <w:lang w:val="en-GB"/>
              </w:rPr>
            </w:pPr>
            <w:r>
              <w:rPr>
                <w:rFonts w:ascii="Calibri" w:hAnsi="Calibri"/>
                <w:sz w:val="22"/>
                <w:szCs w:val="22"/>
                <w:lang w:val="en-GB"/>
              </w:rPr>
              <w:t>400</w:t>
            </w:r>
          </w:p>
          <w:p w:rsidR="002576F6" w:rsidRPr="00A65D47" w:rsidRDefault="002576F6" w:rsidP="00B105EB">
            <w:pPr>
              <w:widowControl w:val="0"/>
              <w:spacing w:before="0" w:after="0"/>
              <w:jc w:val="center"/>
              <w:rPr>
                <w:rFonts w:ascii="Calibri" w:hAnsi="Calibri"/>
                <w:sz w:val="22"/>
                <w:szCs w:val="22"/>
                <w:lang w:val="en-GB"/>
              </w:rPr>
            </w:pPr>
            <w:r w:rsidRPr="00A65D47">
              <w:rPr>
                <w:rFonts w:ascii="Calibri" w:hAnsi="Calibri"/>
                <w:sz w:val="22"/>
                <w:szCs w:val="22"/>
                <w:lang w:val="en-GB"/>
              </w:rPr>
              <w:t>401</w:t>
            </w:r>
          </w:p>
          <w:p w:rsidR="002576F6" w:rsidRDefault="002576F6" w:rsidP="00B105EB">
            <w:pPr>
              <w:widowControl w:val="0"/>
              <w:spacing w:before="0" w:after="0"/>
              <w:jc w:val="center"/>
              <w:rPr>
                <w:rFonts w:ascii="Calibri" w:hAnsi="Calibri"/>
                <w:sz w:val="22"/>
                <w:szCs w:val="22"/>
                <w:lang w:val="en-GB"/>
              </w:rPr>
            </w:pPr>
            <w:r>
              <w:rPr>
                <w:rFonts w:ascii="Calibri" w:hAnsi="Calibri"/>
                <w:sz w:val="22"/>
                <w:szCs w:val="22"/>
                <w:lang w:val="en-GB"/>
              </w:rPr>
              <w:t>082</w:t>
            </w:r>
          </w:p>
          <w:p w:rsidR="002576F6" w:rsidRPr="00A65D47" w:rsidRDefault="002576F6" w:rsidP="00B105EB">
            <w:pPr>
              <w:widowControl w:val="0"/>
              <w:spacing w:before="0" w:after="0"/>
              <w:jc w:val="center"/>
              <w:rPr>
                <w:rFonts w:ascii="Calibri" w:hAnsi="Calibri"/>
                <w:sz w:val="22"/>
                <w:szCs w:val="22"/>
                <w:lang w:val="en-GB"/>
              </w:rPr>
            </w:pPr>
            <w:r w:rsidRPr="00A65D47">
              <w:rPr>
                <w:rFonts w:ascii="Calibri" w:hAnsi="Calibri"/>
                <w:sz w:val="22"/>
                <w:szCs w:val="22"/>
                <w:lang w:val="en-GB"/>
              </w:rPr>
              <w:t>41</w:t>
            </w:r>
            <w:r>
              <w:rPr>
                <w:rFonts w:ascii="Calibri" w:hAnsi="Calibri"/>
                <w:sz w:val="22"/>
                <w:szCs w:val="22"/>
                <w:lang w:val="en-GB"/>
              </w:rPr>
              <w:t>5</w:t>
            </w:r>
          </w:p>
          <w:p w:rsidR="002576F6" w:rsidRDefault="002576F6" w:rsidP="00B105EB">
            <w:pPr>
              <w:widowControl w:val="0"/>
              <w:spacing w:before="0" w:after="0"/>
              <w:jc w:val="center"/>
              <w:rPr>
                <w:rFonts w:ascii="Calibri" w:hAnsi="Calibri"/>
                <w:sz w:val="22"/>
                <w:szCs w:val="22"/>
                <w:lang w:val="en-GB"/>
              </w:rPr>
            </w:pPr>
            <w:r>
              <w:rPr>
                <w:rFonts w:ascii="Calibri" w:hAnsi="Calibri"/>
                <w:sz w:val="22"/>
                <w:szCs w:val="22"/>
                <w:lang w:val="en-GB"/>
              </w:rPr>
              <w:t>416</w:t>
            </w:r>
          </w:p>
          <w:p w:rsidR="002576F6" w:rsidRPr="00A65D47" w:rsidRDefault="002576F6" w:rsidP="00B105EB">
            <w:pPr>
              <w:widowControl w:val="0"/>
              <w:spacing w:before="0" w:after="0"/>
              <w:jc w:val="center"/>
              <w:rPr>
                <w:rFonts w:ascii="Calibri" w:hAnsi="Calibri"/>
                <w:sz w:val="22"/>
                <w:szCs w:val="22"/>
                <w:lang w:val="en-GB"/>
              </w:rPr>
            </w:pPr>
            <w:r w:rsidRPr="00A65D47">
              <w:rPr>
                <w:rFonts w:ascii="Calibri" w:hAnsi="Calibri"/>
                <w:sz w:val="22"/>
                <w:szCs w:val="22"/>
                <w:lang w:val="en-GB"/>
              </w:rPr>
              <w:t>410</w:t>
            </w:r>
          </w:p>
        </w:tc>
        <w:tc>
          <w:tcPr>
            <w:tcW w:w="4819" w:type="dxa"/>
            <w:noWrap/>
          </w:tcPr>
          <w:p w:rsidR="002576F6" w:rsidRDefault="002576F6" w:rsidP="00A65D47">
            <w:pPr>
              <w:widowControl w:val="0"/>
              <w:spacing w:before="0" w:after="0"/>
              <w:rPr>
                <w:rFonts w:ascii="Calibri" w:hAnsi="Calibri"/>
                <w:sz w:val="22"/>
                <w:szCs w:val="22"/>
                <w:lang w:val="en-GB"/>
              </w:rPr>
            </w:pPr>
            <w:r>
              <w:rPr>
                <w:rFonts w:ascii="Calibri" w:hAnsi="Calibri"/>
                <w:sz w:val="22"/>
                <w:szCs w:val="22"/>
                <w:lang w:val="en-GB"/>
              </w:rPr>
              <w:t>Dead weight tester</w:t>
            </w:r>
          </w:p>
          <w:p w:rsidR="002576F6" w:rsidRDefault="002576F6" w:rsidP="00B105EB">
            <w:pPr>
              <w:widowControl w:val="0"/>
              <w:spacing w:before="0" w:after="0"/>
              <w:rPr>
                <w:rFonts w:ascii="Calibri" w:hAnsi="Calibri"/>
                <w:sz w:val="22"/>
                <w:szCs w:val="22"/>
                <w:lang w:val="en-GB"/>
              </w:rPr>
            </w:pPr>
            <w:r>
              <w:rPr>
                <w:rFonts w:ascii="Calibri" w:hAnsi="Calibri"/>
                <w:sz w:val="22"/>
                <w:szCs w:val="22"/>
                <w:lang w:val="en-GB"/>
              </w:rPr>
              <w:t>Dead weight tester</w:t>
            </w:r>
          </w:p>
          <w:p w:rsidR="002576F6" w:rsidRDefault="002576F6" w:rsidP="00B105EB">
            <w:pPr>
              <w:widowControl w:val="0"/>
              <w:spacing w:before="0" w:after="0"/>
              <w:rPr>
                <w:rFonts w:ascii="Calibri" w:hAnsi="Calibri"/>
                <w:sz w:val="22"/>
                <w:szCs w:val="22"/>
                <w:lang w:val="en-GB"/>
              </w:rPr>
            </w:pPr>
            <w:r>
              <w:rPr>
                <w:rFonts w:ascii="Calibri" w:hAnsi="Calibri"/>
                <w:sz w:val="22"/>
                <w:szCs w:val="22"/>
                <w:lang w:val="en-GB"/>
              </w:rPr>
              <w:t xml:space="preserve">Portable pressure calibrators </w:t>
            </w:r>
          </w:p>
          <w:p w:rsidR="002576F6" w:rsidRDefault="002576F6" w:rsidP="00B105EB">
            <w:pPr>
              <w:widowControl w:val="0"/>
              <w:spacing w:before="0" w:after="0"/>
              <w:rPr>
                <w:rFonts w:ascii="Calibri" w:hAnsi="Calibri"/>
                <w:sz w:val="22"/>
                <w:szCs w:val="22"/>
                <w:lang w:val="en-GB"/>
              </w:rPr>
            </w:pPr>
            <w:r>
              <w:rPr>
                <w:rFonts w:ascii="Calibri" w:hAnsi="Calibri"/>
                <w:sz w:val="22"/>
                <w:szCs w:val="22"/>
                <w:lang w:val="en-GB"/>
              </w:rPr>
              <w:t xml:space="preserve">Portable pressure calibrators </w:t>
            </w:r>
          </w:p>
          <w:p w:rsidR="002576F6" w:rsidRDefault="002576F6" w:rsidP="00A65D47">
            <w:pPr>
              <w:widowControl w:val="0"/>
              <w:spacing w:before="0" w:after="0"/>
              <w:rPr>
                <w:rFonts w:ascii="Calibri" w:hAnsi="Calibri"/>
                <w:sz w:val="22"/>
                <w:szCs w:val="22"/>
                <w:lang w:val="en-GB"/>
              </w:rPr>
            </w:pPr>
            <w:r>
              <w:rPr>
                <w:rFonts w:ascii="Calibri" w:hAnsi="Calibri"/>
                <w:sz w:val="22"/>
                <w:szCs w:val="22"/>
                <w:lang w:val="en-GB"/>
              </w:rPr>
              <w:t>E</w:t>
            </w:r>
            <w:r w:rsidRPr="00A65D47">
              <w:rPr>
                <w:rFonts w:ascii="Calibri" w:hAnsi="Calibri"/>
                <w:sz w:val="22"/>
                <w:szCs w:val="22"/>
                <w:lang w:val="en-GB"/>
              </w:rPr>
              <w:t xml:space="preserve">nvironmental </w:t>
            </w:r>
            <w:r>
              <w:rPr>
                <w:rFonts w:ascii="Calibri" w:hAnsi="Calibri"/>
                <w:sz w:val="22"/>
                <w:szCs w:val="22"/>
                <w:lang w:val="en-GB"/>
              </w:rPr>
              <w:t xml:space="preserve">monitor T/RH </w:t>
            </w:r>
          </w:p>
          <w:p w:rsidR="002576F6" w:rsidRDefault="002576F6" w:rsidP="00A65D47">
            <w:pPr>
              <w:widowControl w:val="0"/>
              <w:spacing w:before="0" w:after="0"/>
              <w:rPr>
                <w:rFonts w:ascii="Calibri" w:hAnsi="Calibri"/>
                <w:sz w:val="22"/>
                <w:szCs w:val="22"/>
                <w:lang w:val="en-GB"/>
              </w:rPr>
            </w:pPr>
            <w:r>
              <w:rPr>
                <w:rFonts w:ascii="Calibri" w:hAnsi="Calibri"/>
                <w:sz w:val="22"/>
                <w:szCs w:val="22"/>
                <w:lang w:val="en-GB"/>
              </w:rPr>
              <w:t>IEEE-488 cable set</w:t>
            </w:r>
          </w:p>
          <w:p w:rsidR="002576F6" w:rsidRDefault="002576F6" w:rsidP="00A65D47">
            <w:pPr>
              <w:widowControl w:val="0"/>
              <w:spacing w:before="0" w:after="0"/>
              <w:rPr>
                <w:rFonts w:ascii="Calibri" w:hAnsi="Calibri"/>
                <w:sz w:val="22"/>
                <w:szCs w:val="22"/>
                <w:lang w:val="en-GB"/>
              </w:rPr>
            </w:pPr>
            <w:r>
              <w:rPr>
                <w:rFonts w:ascii="Calibri" w:hAnsi="Calibri"/>
                <w:sz w:val="22"/>
                <w:szCs w:val="22"/>
                <w:lang w:val="en-GB"/>
              </w:rPr>
              <w:t>IEEE-488 to USB adapter</w:t>
            </w:r>
          </w:p>
          <w:p w:rsidR="002576F6" w:rsidRPr="00A65D47" w:rsidRDefault="002576F6" w:rsidP="00A65D47">
            <w:pPr>
              <w:widowControl w:val="0"/>
              <w:spacing w:before="0" w:after="0"/>
              <w:rPr>
                <w:rFonts w:ascii="Calibri" w:hAnsi="Calibri"/>
                <w:sz w:val="22"/>
                <w:szCs w:val="22"/>
                <w:lang w:val="en-GB"/>
              </w:rPr>
            </w:pPr>
            <w:r>
              <w:rPr>
                <w:rFonts w:ascii="Calibri" w:hAnsi="Calibri"/>
                <w:sz w:val="22"/>
                <w:szCs w:val="22"/>
                <w:lang w:val="en-GB"/>
              </w:rPr>
              <w:t>S</w:t>
            </w:r>
            <w:r w:rsidRPr="00A65D47">
              <w:rPr>
                <w:rFonts w:ascii="Calibri" w:hAnsi="Calibri"/>
                <w:sz w:val="22"/>
                <w:szCs w:val="22"/>
                <w:lang w:val="en-GB"/>
              </w:rPr>
              <w:t>ystem controller</w:t>
            </w:r>
          </w:p>
        </w:tc>
        <w:tc>
          <w:tcPr>
            <w:tcW w:w="4819" w:type="dxa"/>
          </w:tcPr>
          <w:p w:rsidR="002576F6" w:rsidRPr="00A65D47" w:rsidRDefault="002576F6" w:rsidP="00086B60">
            <w:pPr>
              <w:widowControl w:val="0"/>
              <w:spacing w:before="0" w:after="0"/>
              <w:rPr>
                <w:rFonts w:ascii="Calibri" w:hAnsi="Calibri"/>
                <w:sz w:val="22"/>
                <w:szCs w:val="22"/>
                <w:lang w:val="en-GB"/>
              </w:rPr>
            </w:pPr>
            <w:r w:rsidRPr="00A65D47">
              <w:rPr>
                <w:rFonts w:ascii="Calibri" w:hAnsi="Calibri"/>
                <w:sz w:val="22"/>
                <w:szCs w:val="22"/>
                <w:lang w:val="en-GB"/>
              </w:rPr>
              <w:t xml:space="preserve">1 day </w:t>
            </w:r>
            <w:r>
              <w:rPr>
                <w:rFonts w:ascii="Calibri" w:hAnsi="Calibri"/>
                <w:sz w:val="22"/>
                <w:szCs w:val="22"/>
                <w:lang w:val="en-GB"/>
              </w:rPr>
              <w:t xml:space="preserve">(all specs combined) </w:t>
            </w:r>
            <w:r w:rsidRPr="00A65D47">
              <w:rPr>
                <w:rFonts w:ascii="Calibri" w:hAnsi="Calibri"/>
                <w:sz w:val="22"/>
                <w:szCs w:val="22"/>
                <w:lang w:val="en-GB"/>
              </w:rPr>
              <w:t>for max. 4 persons</w:t>
            </w:r>
          </w:p>
        </w:tc>
      </w:tr>
    </w:tbl>
    <w:p w:rsidR="002576F6" w:rsidRPr="00EE70C1" w:rsidRDefault="002576F6" w:rsidP="00231955">
      <w:pPr>
        <w:spacing w:before="0"/>
        <w:ind w:left="567" w:hanging="567"/>
        <w:rPr>
          <w:rFonts w:ascii="Calibri" w:hAnsi="Calibri"/>
          <w:lang w:val="en-GB"/>
        </w:rPr>
      </w:pPr>
    </w:p>
    <w:p w:rsidR="002576F6" w:rsidRPr="00C40F19" w:rsidRDefault="002576F6" w:rsidP="00231955">
      <w:pPr>
        <w:spacing w:before="0"/>
        <w:ind w:left="567" w:hanging="567"/>
        <w:rPr>
          <w:rFonts w:ascii="Calibri" w:hAnsi="Calibri"/>
          <w:b/>
          <w:sz w:val="22"/>
          <w:szCs w:val="22"/>
          <w:lang w:val="en-GB"/>
        </w:rPr>
      </w:pPr>
      <w:r w:rsidRPr="00C40F19">
        <w:rPr>
          <w:rFonts w:ascii="Calibri" w:hAnsi="Calibri"/>
          <w:b/>
          <w:sz w:val="22"/>
          <w:szCs w:val="22"/>
          <w:lang w:val="en-GB"/>
        </w:rPr>
        <w:t>General Remarks:</w:t>
      </w:r>
    </w:p>
    <w:p w:rsidR="002576F6" w:rsidRPr="00C40F19" w:rsidRDefault="002576F6" w:rsidP="00231955">
      <w:pPr>
        <w:numPr>
          <w:ilvl w:val="0"/>
          <w:numId w:val="41"/>
        </w:numPr>
        <w:spacing w:before="0"/>
        <w:rPr>
          <w:rFonts w:ascii="Calibri" w:hAnsi="Calibri"/>
          <w:sz w:val="22"/>
          <w:szCs w:val="22"/>
          <w:lang w:val="en-GB"/>
        </w:rPr>
      </w:pPr>
      <w:r w:rsidRPr="00C40F19">
        <w:rPr>
          <w:rFonts w:ascii="Calibri" w:hAnsi="Calibri"/>
          <w:sz w:val="22"/>
          <w:szCs w:val="22"/>
          <w:lang w:val="en-GB"/>
        </w:rPr>
        <w:t>If calibration is required, the calibration certificate must be issued by a calibration laboratory accredited by an accreditation body, which is a signatory of the Mutual Recognition Arrangement of the International Laboratory Accreditation Cooperation (ILAC-MRA).</w:t>
      </w:r>
    </w:p>
    <w:p w:rsidR="002576F6" w:rsidRPr="00C40F19" w:rsidRDefault="002576F6" w:rsidP="00231955">
      <w:pPr>
        <w:numPr>
          <w:ilvl w:val="0"/>
          <w:numId w:val="41"/>
        </w:numPr>
        <w:spacing w:before="0"/>
        <w:rPr>
          <w:rFonts w:ascii="Calibri" w:hAnsi="Calibri"/>
          <w:sz w:val="22"/>
          <w:szCs w:val="22"/>
          <w:lang w:val="en-GB"/>
        </w:rPr>
      </w:pPr>
      <w:r w:rsidRPr="00C40F19">
        <w:rPr>
          <w:rFonts w:ascii="Calibri" w:hAnsi="Calibri"/>
          <w:sz w:val="22"/>
          <w:szCs w:val="22"/>
          <w:lang w:val="en-GB"/>
        </w:rPr>
        <w:t>All electrical equipment should be suitable for operating on 220-240V / 50-60 Hz (unless otherwise specified), and provided with a BS-1363 plug, or with a suitable adapter.</w:t>
      </w:r>
    </w:p>
    <w:p w:rsidR="002576F6" w:rsidRPr="00C40F19" w:rsidRDefault="002576F6" w:rsidP="00231955">
      <w:pPr>
        <w:numPr>
          <w:ilvl w:val="0"/>
          <w:numId w:val="41"/>
        </w:numPr>
        <w:spacing w:before="0"/>
        <w:rPr>
          <w:rFonts w:ascii="Calibri" w:hAnsi="Calibri"/>
          <w:sz w:val="22"/>
          <w:szCs w:val="22"/>
          <w:lang w:val="en-GB"/>
        </w:rPr>
      </w:pPr>
      <w:r w:rsidRPr="00C40F19">
        <w:rPr>
          <w:rFonts w:ascii="Calibri" w:hAnsi="Calibri"/>
          <w:sz w:val="22"/>
          <w:szCs w:val="22"/>
          <w:lang w:val="en-GB"/>
        </w:rPr>
        <w:t>Software that is required for the realisation of functionalities of equipment must be the latest version, and should be compatible with a Windows 8 or equivalent operating system. Software updates should be provided for free during at least for a period of 36 months.</w:t>
      </w:r>
    </w:p>
    <w:p w:rsidR="002576F6" w:rsidRPr="00C40F19" w:rsidRDefault="002576F6" w:rsidP="00231955">
      <w:pPr>
        <w:numPr>
          <w:ilvl w:val="0"/>
          <w:numId w:val="41"/>
        </w:numPr>
        <w:spacing w:before="0"/>
        <w:rPr>
          <w:rFonts w:ascii="Calibri" w:hAnsi="Calibri"/>
          <w:sz w:val="22"/>
          <w:szCs w:val="22"/>
          <w:lang w:val="en-GB"/>
        </w:rPr>
      </w:pPr>
      <w:r w:rsidRPr="00C40F19">
        <w:rPr>
          <w:rFonts w:ascii="Calibri" w:hAnsi="Calibri"/>
          <w:sz w:val="22"/>
          <w:szCs w:val="22"/>
          <w:lang w:val="en-GB"/>
        </w:rPr>
        <w:t xml:space="preserve">For computers/system controllers and related supplementary equipment (e.g. flat screen, printer, UPS) that are considered to be an integrated part of the equipment configuration and that are not further specified, the contractor will provide systems of good quality and reputable brands, based on latest technology, and latest software for operating systems (Windows 8, or equivalent), for office applications (MS Office, or equivalent), and anti-virus protection at least for a period of 36 months. </w:t>
      </w:r>
    </w:p>
    <w:p w:rsidR="002576F6" w:rsidRPr="00086B60" w:rsidRDefault="002576F6" w:rsidP="00086B60">
      <w:pPr>
        <w:spacing w:before="0"/>
        <w:ind w:left="567" w:hanging="567"/>
        <w:rPr>
          <w:rFonts w:ascii="Calibri" w:hAnsi="Calibri"/>
          <w:b/>
          <w:lang w:val="en-GB"/>
        </w:rPr>
      </w:pPr>
      <w:r w:rsidRPr="00086B60">
        <w:rPr>
          <w:rFonts w:ascii="Calibri" w:hAnsi="Calibri"/>
          <w:b/>
          <w:lang w:val="en-GB"/>
        </w:rPr>
        <w:t xml:space="preserve">Additional information on selected items for better understanding the nature of the repairs / refurbishment required </w:t>
      </w:r>
    </w:p>
    <w:tbl>
      <w:tblPr>
        <w:tblW w:w="1485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0A0"/>
      </w:tblPr>
      <w:tblGrid>
        <w:gridCol w:w="868"/>
        <w:gridCol w:w="4819"/>
        <w:gridCol w:w="9169"/>
      </w:tblGrid>
      <w:tr w:rsidR="002576F6" w:rsidRPr="00086B60" w:rsidTr="00086B60">
        <w:trPr>
          <w:trHeight w:val="300"/>
        </w:trPr>
        <w:tc>
          <w:tcPr>
            <w:tcW w:w="868" w:type="dxa"/>
            <w:shd w:val="clear" w:color="auto" w:fill="C6D9F1"/>
            <w:noWrap/>
          </w:tcPr>
          <w:p w:rsidR="002576F6" w:rsidRPr="00086B60" w:rsidRDefault="002576F6" w:rsidP="00086B60">
            <w:pPr>
              <w:spacing w:before="0"/>
              <w:ind w:left="567" w:hanging="567"/>
              <w:jc w:val="center"/>
              <w:rPr>
                <w:rFonts w:ascii="Calibri" w:hAnsi="Calibri"/>
                <w:b/>
                <w:sz w:val="22"/>
                <w:szCs w:val="22"/>
                <w:lang w:val="en-GB"/>
              </w:rPr>
            </w:pPr>
            <w:r w:rsidRPr="00086B60">
              <w:rPr>
                <w:rFonts w:ascii="Calibri" w:hAnsi="Calibri"/>
                <w:b/>
                <w:sz w:val="22"/>
                <w:szCs w:val="22"/>
                <w:lang w:val="en-GB"/>
              </w:rPr>
              <w:t>Spec</w:t>
            </w:r>
          </w:p>
        </w:tc>
        <w:tc>
          <w:tcPr>
            <w:tcW w:w="4819" w:type="dxa"/>
            <w:shd w:val="clear" w:color="auto" w:fill="C6D9F1"/>
            <w:noWrap/>
          </w:tcPr>
          <w:p w:rsidR="002576F6" w:rsidRPr="00086B60" w:rsidRDefault="002576F6" w:rsidP="00086B60">
            <w:pPr>
              <w:spacing w:before="0"/>
              <w:ind w:left="567" w:hanging="567"/>
              <w:jc w:val="center"/>
              <w:rPr>
                <w:rFonts w:ascii="Calibri" w:hAnsi="Calibri"/>
                <w:b/>
                <w:bCs/>
                <w:sz w:val="22"/>
                <w:szCs w:val="22"/>
                <w:lang w:val="en-GB"/>
              </w:rPr>
            </w:pPr>
            <w:r w:rsidRPr="00086B60">
              <w:rPr>
                <w:rFonts w:ascii="Calibri" w:hAnsi="Calibri"/>
                <w:b/>
                <w:bCs/>
                <w:sz w:val="22"/>
                <w:szCs w:val="22"/>
                <w:lang w:val="en-GB"/>
              </w:rPr>
              <w:t>Equipment</w:t>
            </w:r>
          </w:p>
        </w:tc>
        <w:tc>
          <w:tcPr>
            <w:tcW w:w="9169" w:type="dxa"/>
            <w:shd w:val="clear" w:color="auto" w:fill="C6D9F1"/>
          </w:tcPr>
          <w:p w:rsidR="002576F6" w:rsidRPr="00086B60" w:rsidRDefault="002576F6" w:rsidP="00086B60">
            <w:pPr>
              <w:spacing w:before="0"/>
              <w:ind w:left="567" w:hanging="567"/>
              <w:jc w:val="center"/>
              <w:rPr>
                <w:rFonts w:ascii="Calibri" w:hAnsi="Calibri"/>
                <w:b/>
                <w:bCs/>
                <w:sz w:val="22"/>
                <w:szCs w:val="22"/>
                <w:lang w:val="en-GB"/>
              </w:rPr>
            </w:pPr>
            <w:r w:rsidRPr="00086B60">
              <w:rPr>
                <w:rFonts w:ascii="Calibri" w:hAnsi="Calibri"/>
                <w:b/>
                <w:bCs/>
                <w:sz w:val="22"/>
                <w:szCs w:val="22"/>
                <w:lang w:val="en-GB"/>
              </w:rPr>
              <w:t>Description</w:t>
            </w:r>
          </w:p>
        </w:tc>
      </w:tr>
      <w:tr w:rsidR="002576F6" w:rsidRPr="00086B60" w:rsidTr="00086B60">
        <w:trPr>
          <w:trHeight w:val="300"/>
        </w:trPr>
        <w:tc>
          <w:tcPr>
            <w:tcW w:w="868" w:type="dxa"/>
            <w:noWrap/>
          </w:tcPr>
          <w:p w:rsidR="002576F6" w:rsidRPr="00086B60" w:rsidRDefault="002576F6" w:rsidP="00086B60">
            <w:pPr>
              <w:spacing w:before="0"/>
              <w:ind w:left="567" w:hanging="567"/>
              <w:jc w:val="center"/>
              <w:rPr>
                <w:rFonts w:ascii="Calibri" w:hAnsi="Calibri"/>
                <w:sz w:val="22"/>
                <w:szCs w:val="22"/>
                <w:lang w:val="en-GB"/>
              </w:rPr>
            </w:pPr>
            <w:r w:rsidRPr="00086B60">
              <w:rPr>
                <w:rFonts w:ascii="Calibri" w:hAnsi="Calibri"/>
                <w:sz w:val="22"/>
                <w:szCs w:val="22"/>
                <w:lang w:val="en-GB"/>
              </w:rPr>
              <w:t>352</w:t>
            </w:r>
          </w:p>
          <w:p w:rsidR="002576F6" w:rsidRPr="00086B60" w:rsidRDefault="002576F6" w:rsidP="00086B60">
            <w:pPr>
              <w:spacing w:before="0"/>
              <w:ind w:left="567" w:hanging="567"/>
              <w:jc w:val="center"/>
              <w:rPr>
                <w:rFonts w:ascii="Calibri" w:hAnsi="Calibri"/>
                <w:sz w:val="22"/>
                <w:szCs w:val="22"/>
                <w:lang w:val="en-GB"/>
              </w:rPr>
            </w:pPr>
          </w:p>
        </w:tc>
        <w:tc>
          <w:tcPr>
            <w:tcW w:w="4819" w:type="dxa"/>
            <w:noWrap/>
          </w:tcPr>
          <w:p w:rsidR="002576F6" w:rsidRPr="00086B60" w:rsidRDefault="002576F6" w:rsidP="00086B60">
            <w:pPr>
              <w:spacing w:before="0" w:after="0"/>
              <w:rPr>
                <w:rFonts w:ascii="Calibri" w:hAnsi="Calibri" w:cs="Arial"/>
                <w:b/>
                <w:sz w:val="22"/>
                <w:szCs w:val="22"/>
                <w:lang w:val="en-GB" w:eastAsia="nl-NL"/>
              </w:rPr>
            </w:pPr>
            <w:r w:rsidRPr="00086B60">
              <w:rPr>
                <w:rFonts w:ascii="Calibri" w:hAnsi="Calibri" w:cs="Arial"/>
                <w:b/>
                <w:sz w:val="22"/>
                <w:szCs w:val="22"/>
                <w:lang w:val="en-GB" w:eastAsia="nl-NL"/>
              </w:rPr>
              <w:t>Oil-gas separator repair/upgrade</w:t>
            </w:r>
          </w:p>
          <w:p w:rsidR="002576F6" w:rsidRPr="00086B60" w:rsidRDefault="002576F6" w:rsidP="00086B60">
            <w:pPr>
              <w:spacing w:before="0"/>
              <w:ind w:left="567" w:hanging="567"/>
              <w:rPr>
                <w:rFonts w:ascii="Calibri" w:hAnsi="Calibri"/>
                <w:sz w:val="22"/>
                <w:szCs w:val="22"/>
                <w:lang w:val="en-GB"/>
              </w:rPr>
            </w:pPr>
          </w:p>
        </w:tc>
        <w:tc>
          <w:tcPr>
            <w:tcW w:w="9169" w:type="dxa"/>
          </w:tcPr>
          <w:p w:rsidR="002576F6" w:rsidRPr="007B13A8" w:rsidRDefault="002576F6" w:rsidP="00A5256C">
            <w:pPr>
              <w:numPr>
                <w:ilvl w:val="0"/>
                <w:numId w:val="40"/>
              </w:numPr>
              <w:spacing w:before="0" w:after="0"/>
              <w:ind w:left="256" w:hanging="283"/>
              <w:rPr>
                <w:rFonts w:ascii="Calibri" w:hAnsi="Calibri"/>
                <w:b/>
                <w:sz w:val="22"/>
                <w:szCs w:val="22"/>
                <w:lang w:val="en-GB"/>
              </w:rPr>
            </w:pPr>
            <w:r w:rsidRPr="007B13A8">
              <w:rPr>
                <w:rFonts w:ascii="Calibri" w:hAnsi="Calibri" w:cs="Arial"/>
                <w:b/>
                <w:sz w:val="22"/>
                <w:szCs w:val="22"/>
                <w:lang w:val="en-GB" w:eastAsia="nl-NL"/>
              </w:rPr>
              <w:t>Existing</w:t>
            </w:r>
            <w:r w:rsidRPr="007B13A8">
              <w:rPr>
                <w:rFonts w:ascii="Calibri" w:hAnsi="Calibri"/>
                <w:b/>
                <w:sz w:val="22"/>
                <w:szCs w:val="22"/>
                <w:lang w:val="en-GB"/>
              </w:rPr>
              <w:t xml:space="preserve"> equipment:</w:t>
            </w:r>
          </w:p>
          <w:p w:rsidR="002576F6" w:rsidRPr="00A5256C" w:rsidRDefault="002576F6" w:rsidP="00A5256C">
            <w:pPr>
              <w:numPr>
                <w:ilvl w:val="1"/>
                <w:numId w:val="40"/>
              </w:numPr>
              <w:spacing w:before="0" w:after="0"/>
              <w:ind w:left="540" w:hanging="284"/>
              <w:rPr>
                <w:rFonts w:ascii="Calibri" w:hAnsi="Calibri"/>
                <w:sz w:val="22"/>
                <w:szCs w:val="22"/>
                <w:lang w:val="en-GB"/>
              </w:rPr>
            </w:pPr>
            <w:r w:rsidRPr="00A5256C">
              <w:rPr>
                <w:rFonts w:ascii="Calibri" w:hAnsi="Calibri"/>
                <w:sz w:val="22"/>
                <w:szCs w:val="22"/>
                <w:lang w:val="en-GB"/>
              </w:rPr>
              <w:t>The Gas/Oil Separator is of Brand/Type: Hensel</w:t>
            </w:r>
            <w:r>
              <w:rPr>
                <w:rFonts w:ascii="Calibri" w:hAnsi="Calibri"/>
                <w:sz w:val="22"/>
                <w:szCs w:val="22"/>
                <w:lang w:val="en-GB"/>
              </w:rPr>
              <w:t xml:space="preserve"> </w:t>
            </w:r>
            <w:r w:rsidRPr="00A5256C">
              <w:rPr>
                <w:rFonts w:ascii="Calibri" w:hAnsi="Calibri"/>
                <w:sz w:val="22"/>
                <w:szCs w:val="22"/>
                <w:lang w:val="en-GB"/>
              </w:rPr>
              <w:t>/ HE MTG 400.01</w:t>
            </w:r>
          </w:p>
          <w:p w:rsidR="002576F6" w:rsidRPr="00A5256C" w:rsidRDefault="002576F6" w:rsidP="00A5256C">
            <w:pPr>
              <w:numPr>
                <w:ilvl w:val="1"/>
                <w:numId w:val="40"/>
              </w:numPr>
              <w:spacing w:before="0" w:after="0"/>
              <w:ind w:left="540" w:hanging="284"/>
              <w:rPr>
                <w:rFonts w:ascii="Calibri" w:hAnsi="Calibri" w:cs="Arial"/>
                <w:bCs/>
                <w:sz w:val="22"/>
                <w:szCs w:val="22"/>
                <w:lang w:val="en-GB"/>
              </w:rPr>
            </w:pPr>
            <w:r w:rsidRPr="00A5256C">
              <w:rPr>
                <w:rFonts w:ascii="Calibri" w:hAnsi="Calibri"/>
                <w:sz w:val="22"/>
                <w:szCs w:val="22"/>
                <w:lang w:val="en-GB"/>
              </w:rPr>
              <w:t xml:space="preserve">The existing system consists of a standard gas cylinder outside of the laboratory and tubing valves and pressure gauges, essentially as shown in the figure below. </w:t>
            </w:r>
          </w:p>
          <w:p w:rsidR="002576F6" w:rsidRPr="00A5256C" w:rsidRDefault="002576F6" w:rsidP="00A5256C">
            <w:pPr>
              <w:numPr>
                <w:ilvl w:val="0"/>
                <w:numId w:val="40"/>
              </w:numPr>
              <w:spacing w:before="0" w:after="0"/>
              <w:ind w:left="256" w:hanging="283"/>
              <w:rPr>
                <w:rFonts w:ascii="Calibri" w:hAnsi="Calibri" w:cs="Arial"/>
                <w:b/>
                <w:bCs/>
                <w:sz w:val="22"/>
                <w:szCs w:val="22"/>
                <w:lang w:val="en-GB"/>
              </w:rPr>
            </w:pPr>
            <w:r w:rsidRPr="00A5256C">
              <w:rPr>
                <w:rFonts w:ascii="Calibri" w:hAnsi="Calibri" w:cs="Arial"/>
                <w:b/>
                <w:bCs/>
                <w:sz w:val="22"/>
                <w:szCs w:val="22"/>
                <w:lang w:val="en-GB"/>
              </w:rPr>
              <w:t>Condition of existing equipment:</w:t>
            </w:r>
          </w:p>
          <w:p w:rsidR="002576F6" w:rsidRPr="00A5256C" w:rsidRDefault="002576F6" w:rsidP="00A5256C">
            <w:pPr>
              <w:numPr>
                <w:ilvl w:val="1"/>
                <w:numId w:val="40"/>
              </w:numPr>
              <w:spacing w:before="0" w:after="0"/>
              <w:ind w:left="540" w:hanging="284"/>
              <w:rPr>
                <w:rFonts w:ascii="Calibri" w:hAnsi="Calibri" w:cs="Arial"/>
                <w:bCs/>
                <w:sz w:val="22"/>
                <w:szCs w:val="22"/>
                <w:lang w:val="en-GB"/>
              </w:rPr>
            </w:pPr>
            <w:r w:rsidRPr="00A5256C">
              <w:rPr>
                <w:rFonts w:ascii="Calibri" w:hAnsi="Calibri"/>
                <w:sz w:val="22"/>
                <w:szCs w:val="22"/>
                <w:lang w:val="en-GB"/>
              </w:rPr>
              <w:t>The existing tubing is unsuitable for the pressures used, but was used because of unavailability of the correct type.</w:t>
            </w:r>
          </w:p>
          <w:p w:rsidR="002576F6" w:rsidRPr="00A5256C" w:rsidRDefault="002576F6" w:rsidP="00A5256C">
            <w:pPr>
              <w:numPr>
                <w:ilvl w:val="0"/>
                <w:numId w:val="40"/>
              </w:numPr>
              <w:spacing w:before="0" w:after="0"/>
              <w:ind w:left="256" w:hanging="283"/>
              <w:rPr>
                <w:rFonts w:ascii="Calibri" w:hAnsi="Calibri" w:cs="Arial"/>
                <w:b/>
                <w:bCs/>
                <w:sz w:val="22"/>
                <w:szCs w:val="22"/>
                <w:lang w:val="en-GB"/>
              </w:rPr>
            </w:pPr>
            <w:r w:rsidRPr="00A5256C">
              <w:rPr>
                <w:rFonts w:ascii="Calibri" w:hAnsi="Calibri" w:cs="Arial"/>
                <w:b/>
                <w:bCs/>
                <w:sz w:val="22"/>
                <w:szCs w:val="22"/>
                <w:lang w:val="en-GB"/>
              </w:rPr>
              <w:t>Works and supplies included in this item:</w:t>
            </w:r>
          </w:p>
          <w:p w:rsidR="002576F6" w:rsidRPr="00A5256C" w:rsidRDefault="002576F6" w:rsidP="00A5256C">
            <w:pPr>
              <w:numPr>
                <w:ilvl w:val="1"/>
                <w:numId w:val="40"/>
              </w:numPr>
              <w:spacing w:before="0" w:after="0"/>
              <w:ind w:left="540" w:hanging="284"/>
              <w:rPr>
                <w:rFonts w:ascii="Calibri" w:hAnsi="Calibri"/>
                <w:sz w:val="22"/>
                <w:szCs w:val="22"/>
                <w:lang w:val="en-GB"/>
              </w:rPr>
            </w:pPr>
            <w:r w:rsidRPr="00A5256C">
              <w:rPr>
                <w:rFonts w:ascii="Calibri" w:hAnsi="Calibri"/>
                <w:sz w:val="22"/>
                <w:szCs w:val="22"/>
                <w:lang w:val="en-GB"/>
              </w:rPr>
              <w:t xml:space="preserve">The works under this tender include the replacement of this tubing, connectors and valves. </w:t>
            </w:r>
          </w:p>
          <w:p w:rsidR="002576F6" w:rsidRPr="00A5256C" w:rsidRDefault="002576F6" w:rsidP="00A5256C">
            <w:pPr>
              <w:numPr>
                <w:ilvl w:val="1"/>
                <w:numId w:val="40"/>
              </w:numPr>
              <w:spacing w:before="0" w:after="0"/>
              <w:ind w:left="540" w:hanging="284"/>
              <w:rPr>
                <w:rFonts w:ascii="Calibri" w:hAnsi="Calibri"/>
                <w:sz w:val="22"/>
                <w:szCs w:val="22"/>
                <w:lang w:val="en-GB"/>
              </w:rPr>
            </w:pPr>
            <w:r w:rsidRPr="00A5256C">
              <w:rPr>
                <w:rFonts w:ascii="Calibri" w:hAnsi="Calibri"/>
                <w:sz w:val="22"/>
                <w:szCs w:val="22"/>
                <w:lang w:val="en-GB"/>
              </w:rPr>
              <w:t>The existing Oil/Gas separator should be maintained but pressure gauges, valves and reduction valves should be replaced with new ones.</w:t>
            </w:r>
          </w:p>
          <w:p w:rsidR="002576F6" w:rsidRPr="00A5256C" w:rsidRDefault="002576F6" w:rsidP="00A5256C">
            <w:pPr>
              <w:numPr>
                <w:ilvl w:val="1"/>
                <w:numId w:val="40"/>
              </w:numPr>
              <w:spacing w:before="0" w:after="0"/>
              <w:ind w:left="540" w:hanging="284"/>
              <w:rPr>
                <w:rFonts w:ascii="Calibri" w:hAnsi="Calibri"/>
                <w:sz w:val="22"/>
                <w:szCs w:val="22"/>
                <w:lang w:val="en-GB"/>
              </w:rPr>
            </w:pPr>
            <w:r w:rsidRPr="00A5256C">
              <w:rPr>
                <w:rFonts w:ascii="Calibri" w:hAnsi="Calibri"/>
                <w:sz w:val="22"/>
                <w:szCs w:val="22"/>
                <w:lang w:val="en-GB"/>
              </w:rPr>
              <w:t>Checking of the system for leaks and testing of proper operation are part of the included work and a test report should be made, before the commissioning of the system.</w:t>
            </w:r>
          </w:p>
          <w:p w:rsidR="002576F6" w:rsidRDefault="002576F6" w:rsidP="00FF1E4C">
            <w:pPr>
              <w:numPr>
                <w:ilvl w:val="1"/>
                <w:numId w:val="40"/>
              </w:numPr>
              <w:spacing w:before="0" w:after="0"/>
              <w:ind w:left="540" w:hanging="284"/>
              <w:rPr>
                <w:rFonts w:ascii="Calibri" w:hAnsi="Calibri"/>
                <w:sz w:val="22"/>
                <w:szCs w:val="22"/>
                <w:lang w:val="en-GB"/>
              </w:rPr>
            </w:pPr>
            <w:r w:rsidRPr="00FF1E4C">
              <w:rPr>
                <w:rFonts w:ascii="Calibri" w:hAnsi="Calibri"/>
                <w:sz w:val="22"/>
                <w:szCs w:val="22"/>
                <w:lang w:val="en-GB"/>
              </w:rPr>
              <w:t>The length of tubing from the outdoor gas cylinder to the pressure reduction valve inside the laboratory is approximately 100 metres maximum</w:t>
            </w:r>
          </w:p>
          <w:p w:rsidR="002576F6" w:rsidRPr="004029C0" w:rsidRDefault="002576F6" w:rsidP="004029C0">
            <w:pPr>
              <w:spacing w:before="0" w:after="0"/>
              <w:ind w:left="256"/>
              <w:rPr>
                <w:rFonts w:ascii="Calibri" w:hAnsi="Calibri"/>
                <w:sz w:val="22"/>
                <w:szCs w:val="22"/>
                <w:lang w:val="en-GB"/>
              </w:rPr>
            </w:pPr>
          </w:p>
        </w:tc>
      </w:tr>
    </w:tbl>
    <w:p w:rsidR="002576F6" w:rsidRDefault="002576F6">
      <w:pPr>
        <w:spacing w:before="0" w:after="0"/>
        <w:rPr>
          <w:rFonts w:ascii="Calibri" w:hAnsi="Calibri"/>
          <w:b/>
          <w:lang w:val="en-GB"/>
        </w:rPr>
      </w:pPr>
    </w:p>
    <w:p w:rsidR="002576F6" w:rsidRDefault="002576F6">
      <w:pPr>
        <w:spacing w:before="0" w:after="0"/>
        <w:rPr>
          <w:rFonts w:ascii="Calibri" w:hAnsi="Calibri"/>
          <w:b/>
          <w:lang w:val="en-GB"/>
        </w:rPr>
      </w:pPr>
      <w:r w:rsidRPr="003423A2">
        <w:rPr>
          <w:rFonts w:cs="Arial"/>
          <w:noProof/>
          <w:szCs w:val="24"/>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599.25pt;height:372.75pt;visibility:visible" o:gfxdata="UEsDBBQABgAIAAAAIQB64hbbCwEAABUCAAATAAAAW0NvbnRlbnRfVHlwZXNdLnhtbJSRy07DMBBF&#10;90j8g+Utih26QAgl6YKUJSBUPsCyx4nV+CGPCenf46RlQQSVWFqjc+fccbWd7EBGiGi8q+ktKykB&#10;J70yrqvp+/6puKcEk3BKDN5BTY+AdNtcX1X7YwAkmXZY0z6l8MA5yh6sQOYDuDzRPlqR8jN2PAh5&#10;EB3wTVneceldApeKNGfQpnrJAtEoIK8ipmdh8x6uInLY+NZLlqMoeTwx89qaihAGI0XK0nx0ilks&#10;vNZGAmsj7hbqZqZ4U7WgxceQyG7KK08twepVnrGz21TMk9+ZCAOuoLXEz9bFuTHL5CKKvQl4wepy&#10;y3Obvy6l/KeLMP73VG3G3mD8tuLLpzZf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Wwq/vICAABIBgAADgAAAGRycy9lMm9Eb2MueG1spFVdb9sgFH2ftP+A&#10;eF/tfDhNrCbV1CrTpG6L2k57JhjHaBg8IHH273cAp02eKnWWHPN57rnnHsjN7bFV5CCsk0Yv6egq&#10;p0Robiqpd0v683n9aU6J80xXTBktlvSvcPR29fHDTd+VYmwaoyphCUC0K/tuSRvvuzLLHG9Ey9yV&#10;6YTGZG1syzy6dpdVlvVAb1U2zvNZ1htbddZw4RxG79MkXUX8uhbc/6hrJzxRYJdPZpMxJX5JZ9d5&#10;MaPELulinBdTSrZo5bN8QbPVDSt3lnWN5AMv9g5aLZMaLF6g7plnZG/lO6A6yf3eCqChVeIdaKH1&#10;32j6sJF8YxM0/37YWCKrJUUVNWtRLsyG2GQUdEHAMqxJO1ig8mD4b0e0uWuY3onProPgEBrbT0PW&#10;mr4RrHJhGCDZJUrsXrDYKtmtpVJBvNAeskWp3vaGqWvJxb3h+1ZonwxihWIe7nSN7BxKXop2K5Cj&#10;/VqBJ4c5PRLtrNQ+Fd9Z/og0ohGct8LzJnCpwWkYz1j5MhETeOUcsnMdZNz230wFYLb3JhrhWNs2&#10;4IAjOUaJ/4bfGEYcPeEYvJ6O4GkYk2NuWlxP5osiisbK0/bOOv9FmJaEBrIA0wjPDg8ucAa305IQ&#10;zRklq5Oczu62d8qSA8NpWMcn7nUNq0QanRd5HkmFHNPyiHmBozTpl3Q+X2Ap4QzH1v1JQG9FSwQv&#10;wFrpcQMo2QIRsV+iKx34i3iGkVqUbo+lT03Vk63a20eGKhaRL6lkEGMUACg6MEsxTWCEqR1uJq9Q&#10;euN/Sd88NaxDYfLE+FySuCONM9U1LEkSgYYqnEtiTmyiQBdEHRdaTKrAmeMcWTZUy1jfmOFyWVtz&#10;cpySu8Y/yh2xErem783GD1mk2oI4gYmjaXCNxq8VB/gFVyCegdwJJhXslYLrEpWtOAj1HEo3DupQ&#10;0kCyRV4MJuTgY/YWBonGORdm8Eqq3vm64JKIHo9BMD6ChzOAN9IYkg3X33kf7fM/gNU/AAAA//8D&#10;AFBLAwQUAAYACAAAACEAjiIJQroAAAAhAQAAGQAAAGRycy9fcmVscy9lMm9Eb2MueG1sLnJlbHOE&#10;j8sKwjAQRfeC/xBmb9O6EJGm3YjQrdQPGJJpG2weJFHs3xtwY0FwOfdyz2Hq9mVm9qQQtbMCqqIE&#10;RlY6pe0o4NZfdkdgMaFVODtLAhaK0DbbTX2lGVMexUn7yDLFRgFTSv7EeZQTGYyF82RzM7hgMOUz&#10;jNyjvONIfF+WBx6+GdCsmKxTAkKnKmD94rP5P9sNg5Z0dvJhyKYfCq5NdmcghpGSAENK4yesCjID&#10;8Kbmq8eaNwAAAP//AwBQSwMEFAAGAAgAAAAhAEL9P7vdAAAABgEAAA8AAABkcnMvZG93bnJldi54&#10;bWxMj8FOwzAQRO9I/IO1SNyok4pAmsapqlaVeuBCWiS4OfESR8TrKHbS8Pe4XOCy0mhGM2/zzWw6&#10;NuHgWksC4kUEDKm2qqVGwPl0eEiBOS9Jyc4SCvhGB5vi9iaXmbIXesWp9A0LJeQyKUB732ecu1qj&#10;kW5he6TgfdrBSB/k0HA1yEsoNx1fRtETN7KlsKBljzuN9Vc5GgFUfSS7KT6qPenTeH57T5d1+SLE&#10;/d28XQPzOPu/MFzxAzoUgamyIynHOgHhEf97r168ShNglYDnxyQBXuT8P37xAwAA//8DAFBLAwQU&#10;AAYACAAAACEAUTh0yRMZEADcbrYAFAAAAGRycy9tZWRpYS9pbWFnZTEuZW1m7J3ZlxdFtu+r77ln&#10;rftH3Id+PI/3PtyX+9IPvfr26u7Tg9203e2EIoPMCCggMss8gzaiIKCgojiAiEo3gyKIgOCMAlYp&#10;opQMRQFVUCP7xieKXQRh/n5VBehp8RtrJZkZGbFjxyd2RCa5d+XvJxUVFQPC5mn3/6io+F//7mcV&#10;Fa3/5ycVv3mlouKnv/jt/6uo+EnFoUEbKv4tXKbeZem/V1T89b9VVPQNFz687EJFxf+c9O8V7//f&#10;f6u4IeTfEup7ytvy/D1Bh/8ddPhDyPiPsI0M25GBbfV+WrGnwq9z7e2LZX9S8dNwdqlcPLn4jymJ&#10;gAiIgAiIgAiIgAiIgAiIgAiIgAiIgAiIgAiIgAiIgAiIgAiIgAiIgAiIgAiIgAiIgAiIgAiIgAiI&#10;gAiIgAiIgAiIgAiIgAiIgAiIgAiIgAiIgAiIgAiIgAiIgAiIgAiIgAiIgAiIgAiIgAiIgAiIgAiI&#10;gAiIgAiIgAiIgAiIgAiIgAiIgAiIgAiIgAiIgAiIgAiIgAiIgAiIgAiIgAiIgAiIgAiIgAiIgAiI&#10;gAiIgAiIgAiIgAiIgAiIgAiIgAiIgAiIgAiIgAiIgAiIgAiIgAiIgAiIgAiIgAiIgAiIgAiIgAiI&#10;gAiIgAiIgAiIgAiIgAiIgAiIgAiIgAiIgAiIgAiIgAiIgAiIgAiIgAiIgAiIgAiIgAiIgAiIgAiI&#10;gAiIgAiIgAiIgAiIgAiIgAiIgAiIgAiIgAiIwH8RgQsXLvwXtaxmRUAE/lUINDc32/nz562pqeky&#10;lRobGy87z09qamqMNaS1tdVaWlrixvH1nPI1E0b0XUkEREAEREAEREAEREAEREAEREAEREAErpQA&#10;7xvKbVcqV/VEQAREQAREQAREQAREQAREQASs3actFiIgAiLQEYHq6mo7e/as1dfX28mTJ+3MmTPf&#10;quJxMsTHsOVxJN+q8APL8BigIrWLYoLoP/FGxB0piYAIiIAIiIAIiIAIiIAIiIAIiIAIiEBHBMrF&#10;x1xv71k6YqHrIiACIiACIiACIiACIiACInCtCfDNA74boSQCIiACOQH/Hkye7+fEfZT6voy/z/FY&#10;maL4EZfzQ9rDpOgbO7W1tXEtZT2lzPXS3x/S2EhXERABERABERABERABERABERABEbgeCPg7lVL7&#10;66GP6oMIiIAIiIAIiIAIiIAIiIAIfF8E8Nu63zv/u4P8/PvSSe2IgAj86xBgHSAGpKGhIcZ8eEwI&#10;56dOnbJz585969swxMnwfZmi5GvO9RCLBwN4dJTgx7d2KK91tSNaui4CIiACIiACIiACIiACIiAC&#10;IiACIpAS4F1CuS0tq2MREAEREAEREAEREAEREAEREIGOCfB/LPzVue82P+9YkkqIgAhcbwSIASG+&#10;I49pSX8rqGit8O+nFF1DZi7vh8gtjQ+iT6dPn45bUZ89j325GKIfIgfpLAIiIAIiIAIiIAIiIAIi&#10;IAIiIAIi8N0R4F1Cue27a1mSRUAEREAEREAEREAEREAEROD6JlBXV2cnTpywkydPxu8dXN+9Ve9E&#10;QAQ6SyD/VgrxMceOHbMzZ87YoUOHbPfu3bZnzx7bv3+/HTlyJH5bBtl8N4VvqHh8SNre9fTbQzU1&#10;NbZv3z576aWXbM2aNbZx48bIZNeuXbZ371779NNP49qa9r/Ub1KlZXQsAiIgAiIgAiIgAiIgAiIg&#10;AiIgAiIgAuXiY4reuYiYCIiACIiACIiACIiACIiACIhA5wjgx123bp29+OKL0dfduVoqJQIicL0S&#10;SONYiOn44osvbOfOnfbKK6/YCy+8YPfcc4/179/f+vTpYwMHDrRRo0bZwoULbdu2bfF3mPi9JeJp&#10;8hib64nXN998Y6+99prNnj078hg2bJiNHTvWpk+fblOnTrXJkyfbrFmzbOXKlfb222/b8ePHr6fu&#10;qy8iIAIiIAIiIAIiIAIiIAIiIAIiIALfMQHFyHzHgCVeBERABERABERABERABETgR0WA3woh8a2H&#10;zZs325gxY2zEiBG2YcOGmPejgqHOioAIXEaAb0t5qq6ujjF0kyZNskGDBtmAAQNs1apVtmzZMlu0&#10;aJGR36NHD+vWrZsNHz7cli9fbrW1tYaM6+F3lZxDuj916pRt3brVpkyZYj179rRevXrZyJEjbcaM&#10;GTZ//nybMGGC9evXz2688Ua7+eabbfz48bZ+/Xr78ssvr+u4oZSRjkVABERABERABERABERABERA&#10;BERABK6OgGJkro6faouACIiACIiACIiACIiACHy/BDr6Pwy+Y76xwJZ+s4Hz06dPf0tZylCHmBa+&#10;61D0PU3yKFd0LRcYJFhjyDxRU2+vb9llk8dPt7vD9yCeeeoxq68r7cel7fr6+qiLt0Ob5LN5KvU7&#10;K349/b4E9fjmRFdS2hZciPlxfVyW8+B6yrgr7VyLsjmbayHTZcCR8WCDOf10tvQ7TcQspLEPfo06&#10;1PV6ns8elv5NkDQ/l+2s0zIck49cHxu/fqElHGXbhaBuUzCDhnOtsRi/10PbXpdz9EdXtjxRjnx4&#10;06bbFfWKxp8+0L9cFvktwZRbQxNFeqI38rxvOQuPP0v1c8ZdtQWvh44pR2dCG5RJr6XtXumx2wn6&#10;+ndjiPvgOzJVVVVxHCjD77PxjZmPPvoo/s4QMSLdu3e3B+fOs6+/OBwABg3YWsKYtobf0G4Ealts&#10;HuMCK9pI+5PqTL9yvn6deti9J2R4WZjkqagNyuX5cfxDu2lK7Yp8viGzePFi69u3r82ZM8fefPPN&#10;+A2uysrK+L2Yrz7/3Pa8tdOeeGyZzZ46zSbeH2IQhw6zVcuWW3N9W3yiy6d9+ukp1Z18H3u/7nv0&#10;LMfOy32Xe3RgDqFHZxJ9zedbuXqwcDuhHdrz8UJOuj50JAcd07apy29lOXuu0VZHKR2ftCz5yPDr&#10;+bh6WdfB++b56IdOroPXd3lejnM2nxv5de+Ply/a53XyMs6afPTI5wR9QF+2vD3XjXy2tC1k5edp&#10;/aK2XDfqcd11KpJPGefr9Xyf2o7nldunelGOuDh+Y64zyfVMy6IbOqCfX2ef26XX4Vpa1vMZG2yE&#10;Lb/udbwse283709aJj9Gz6JEPu3nCV3I9zbok/eRshyjx7VOaRvIpv30/kubHbWbX0/tp6h+3n/a&#10;hEsqJz3O+5xeoy7n7GmXvSf6Rl/S9sjjnH25zWVczZ4+cX9N20deqj86cM7GsSfvU9ofv3Yl+1S2&#10;10/HOX0OKLJd2Kbj6jKu5d77XKTrtWxHskRABERABERABERABERABERABERABERABERABETgX50A&#10;70nLbf5OPX+37P3yd7qUY+Nds2/UudoUogZijEzt6Ubbvm2vTZ4w3Qbe1deeWL7Iak4eiu+80YH3&#10;0Pjt3HdXrm2ulepPri9xQPm7bHjRHn5LrtE+e5dZSj7l0vfS6XHaLvXpB/7t7zP5WH6XbaaMnGvu&#10;v3SmndHD/TBpWeyP/NQfkV7vyvHpU+fsTG2QdaYxxsTEWBTM2rdwiN+NPqTJxxZd6A/X3T/n/S4q&#10;n+a5Hfl8oh6bn7Nv18P1YY/7ys8TgeiU6oU+nrwtP2dPXkfJ5XVULr/uXPL8rp7T/okTJ2zTpk02&#10;b948W7BgQfxuytGjRwtj+JBPzMxbb71lS5cutWGDBtuGtWvtmy+PWBMxIbjPQoyMXYyRKdKHNrEv&#10;1oYr/Q5NV7gxDoy7rzM+/kV2hL6Ud7579+61Rx55xGbOnGlbtmyJfecacwObPB986fXhWzpffR7i&#10;h/a9G1iss8njxodYxAm26dVXL/PjumxngpxSCR1yn6WX9f7kc8avX80ertg16yfj4/3MedM2Zch3&#10;XnkZ9KA+/aBMnihP7BXxCIxNqeRz36/72Ph50d51Yu/j7uWKdPFr7L2Oz2/Oi/qW1vFjdMvlY2d5&#10;Xi6PMvQTXfNrLjvdI4/ybNT1dp2Nn9MHxoCxgjNzlzodtcH1XOe0fT/Oy3BO255cHx8D18v76+XY&#10;c41yaf30enpMO5T1xDk6++b5ndl73c6U7WyZjvTgurPorMxS5ZBVlNx+i67lediEz9X0GjLgDKPO&#10;po763lk5lEMnNp4X0bGUHtgTW8oCvul52i5ykMt1jukj8r0Oe9atonYpT1mulUrIRYbPzVLlOspH&#10;Trmto/odXS+ab7THuHv8bEcy8uvUhy2xZlebXJbLgbun9NjzrvWe9j0x7mye0vXH87QXAREQAREQ&#10;AREQAREQAREQAREQAREQAREQAREQgR8TAd6hdnbjfTnv1fFX8Q6Zd7zpO9hS3ChT5AMoVT7Nr20I&#10;PsrwWrf+3AXb/faHNnXSTOvXu48tX7rQThw70Kn2kZfryXn+jjh/h5zqUeoYGel751LlKENZ14Nz&#10;/Ouk/Jrnwfj7SPhC2Dzl555/LfdwcBZw6Yq/AP2o0xkfGm3Aly1PeR7n2KnrE3XCxZBsreHP1luC&#10;a7O5MfiZGtp8WCk72kCO9y1vM+23l83LcO59RB/XM9XP81Ldio5TPajj3JDriTLkp3lcS+t62Y72&#10;6M24YLusE7TJdiWyOmrLrx87dsz+8Y9/xN9V4jspqV3gVy+yLX5LiLJ9etxpMydPsW2bNtu50+Hb&#10;C4x1+JbMhYbgywrHxFmk6107d28823Md3xz+NeInUl0omnIodZyJvOwUvqm9IYM20zwqkEe/q6qq&#10;bNu2bbZjx45in2Eol9rN8a+P2oolS23MyFG2aMHCGKdXxI82sJlSPNwO4J+XKVcPuV1Jueyu1KWs&#10;88T22XKOpeTRB1+/8zKMCeOO3SATfulYc40tzctlcE5d2kkT9VIdcxmcU4eN+iTyOPbzVF5+jF89&#10;jW2irc7Uy+X4eanxIT/vm9dhj85pP9NrnTlGftoPl0k+ctk4pm8pQ7/ueZznya/l+UXn3k5+DRmp&#10;nPyc8un1vH5+Tjs5T/K6krrSnnPK1wZ4prZNOS+LPr55PvpxXGRjyLmShDz0KhcDgtyUT84fGTnP&#10;K9Gls3XQhTbzxL0k5Zlfv9pzZLPBizEo0iFtg+uUc76scdRHfxiy57qfO9dS+1T2lRzTFrI9oR+6&#10;eZ9YAzhnLF031x22nu+6c851ynYmeb/KlU3XoZQvOpLIK2qvKK9cO0XXUhkeL+Xlvk/79ja1FwER&#10;EAEREAEREAEREAEREAEREAEREAEREAEREIF/JQL+jrfUvkjXonfIXt/f9/Lumi1NXoY9726R01Gq&#10;bQx/fxsKNQRX4b539tv0B2bbgPAdmVWPP2x1Zw5Hv2/Ru1708HfQtOXvzNP2yEcX9ERGrq+XpQzv&#10;l5FBHS9Lfppoky1N3gZ5efm0nOtB+e87FbVZlHelejmvUvXpO2U64uN80c39HC6T+vgi2PJxpCwx&#10;G1zL2+AcuV6fcebYU334tkhdXb3VnQ31zzVYcxN+PvxEQQeMMkvelts2bXKc88SWiL+grdxmOE/1&#10;9H5nTbWdYoIF24Vghi3Nbb4X2qB9ZMKGPnqbuV6UIS/XobDtJJM69JMt508xdKDPRdcSMVd0iK6w&#10;PHLkSPz9oCIhlKHf3j7HlH9g7DgbP/p+W//CC9Z6PvisYAkvP06EMZb+LQu3ER8nZ0sfPY+q1PEE&#10;mzzuzXn7+HjZUnv0R46PH+XQxe07zXc90AFfZpp83JvPBf0S+2kMtv6PDa/Y7GnT7aHwXZ7PPvss&#10;sk3r+rGz5Jx2fYxdNvnOiWNPqY6edzV7+ul9zeUwHm6XcMAvCqsiW/SxKNKviDvl6Ct99DbyurST&#10;8qANyns5dEK2s/N8+kG99Jwy6O59RXae/Fqez3narl9Px9Dz0n3aPvnolPaJOCHmUtou7ZDnMUIu&#10;gzLUZ0vLp+3lx143zScPbsxFH5dUJy+LHqwLlC3VHvUYO3TKU1Ge98HLMh70lbY8UYY2aRtdvW2O&#10;0TeV69e8brrvaGzSshyjR1oH3bqSSulC32Dk12nDx8XzvB3O0/6hU3ru5Yr2tAM32upsSvub1kFW&#10;2n/0RQ/2XMM2+f6YJ++j98vzr3bvdulc4IHdohv9pF3yWJc6w4r+IjNNrrvnUSbnQr+oB1/K5+Pm&#10;dcvtvX65MlyjLdeTdsptHcnqzHXk0y+Y5v0uZXvomNoZ58jwmJ/OtEsZ2qONcjzzdlwn31PXj9N2&#10;i/LS6505TmVgX4y9kgiIgAiIgAiIgAiIgAiIgAiIgAiIgAiIgAiIgAiIQBuBcu+v/b0v73jTd8+8&#10;K/f3vl6mFM+0Xqky5fL9t5b46ZO9e/bbjClzbHD/Afb0qket/uyX7VX5bsMXX3xhlZWV9vXXX0ef&#10;Q6obx7wv5l24J8/z99ye73vKHz9+3L766ivjWxXeF/b0n/ppG7yjx9fhbfDOnYQc/DGHDh2y9957&#10;zz755JP4nQmuUT5NlO2MrySt869+jL2weYJPys3z8z0sPHHsXD2vo33Klrr4Bxi7tG3GrJzc5mb8&#10;dUkQwbeOL2mB/CI/BO2lfblUo8020nOOc3049/nmZZGJf7q5GX8XNn1JxxD1Yw2NIR6gvi0uIu0v&#10;9dHT2/B9KreUrl4m3aey0vz8ONcBeyj1HY68brlzfFqpbD9mnzNjPtIuNoCf8vDhw7b80SU2btR9&#10;9tzTq+3Cxd9XaiFuJMRBgdTnfDkdOnsNfbC3lK/rW0qG60s5NuqiE/t07Dh2+y4li3zKoUd7v+hn&#10;6Hf9qdq2uKBw/u7uPfEbMjOnTLWPP/44/qZckcy0fb9OXlGf0Nfb9X7k4+MyrmRPf5BHO8h3Hh6n&#10;kMukXLom+XXqtbMJmdgMG7KL+uv18r3rgCznQX3aTZPfI8jjGPvw8qkeXGd80/rpMbKL9Mv76LKR&#10;x3Euk3xPuTz0QV7arpdl7/JyvdMycGRL9aA86yb5V5rQCTmpXGSV04XrXq+oT+T5nGKPfvSf4zxR&#10;Nu9XXoZz9EnL5e2mzDvSPZePXqluV8MzlU2fGR/YsnHeVd2oh23znMacdD351lYqCx7Mg3wcU32K&#10;jpGBXilbyrnuyEzbKZLR1TaLZOR59IcxRTbH9DvXg3P4sqEvZdjDi+SsXDZ95Lon6sHV+86evLwd&#10;L08+PLh3pvbm19nTJjKQ5Yk+pOV5vuK5mFhTnr157s5lUqfc5rKvZo9O6Jrqhjza5RmDZ3h0Q09+&#10;vzR9LixqFz4546Jy5MGJcaWtNKEL+SR0cI4+tmlZjqlPHyjL/PDyebmunqd6oRNynZPvuypT5UVA&#10;BERABERABERABERABERABERABERABERABETgeiHAO9RyG+/Aiet4/fXX48ZvmqxevdpWrlxpa9as&#10;sbVr19pLL71kr7zyim3atCn+rsfOnTttz549tnfvXtu+fbsdPHiw/X0/3LrybjZ40+J3ZOou/tbS&#10;9MmzrX+fu2zx32fZZwd3x/fJ7777ri1fvtxGjx5t99xzj82dO9c2bNhg77//fqGfgHfXRe+1fUzR&#10;j3fpxLIsXrzYZs6caTNmzLAlS5bYc889Z1u3bo1xM5RP/RdwTPvGO2/y+BbDC+E7FdOnT7e7777b&#10;hg4danPmzIn8XnzxRXvnnXcuixdAhr9fd52+6z0+FmJ42Di+lom+pFzwi/k3P4hVgJGntJwzYO/H&#10;Xg4/Br6Effv22RtvvGHr16+3devWRRtl3IhJwg+UJ9qirstL26Ms/hTGA/t59tln7b0P9lnV54fs&#10;xMlv7NTpE3b8ZLXVnDpuTc3IvtzfndoCsmgDG6CvzIfNmzfH3wRiz/bPf/4z2hEMOkquM23Aj9gF&#10;+v3axg229fVNtmfvLjtUecBOnjoWwjvwa6Fbm37o4P42bwd5npDJmCM3L+dlOtrDFd5Hjx6N847+&#10;sTawf+utt+zAgQPRf5bKQa9rkfAX4ptL+4Rc/E30C78Q+qV2Rnn8esTIDB04yFYuW258Q8XC94HS&#10;b6sQH5eOD7KwLX6r6fPPP49rBPObfuN7w55oh77RNgmmyHD7wC7QNdWHctRl3UFeZWVltA18e9XV&#10;1VGW16dsuZTadD4H8jaJA4pb0MmPj1RV2dKHF9uE+8dEO/N+0Oa36meK0G/uGegNE/jt37/fdu3a&#10;FecVzK7VuHvT6ASbXDfnAG/4owtc0c1Z5jaDTK55Xer5MdfQnfqsk59++mnsK3YGZ8qhAzIZc9Yn&#10;T+RjO77ukI+9MN5pIs/74n5wzl1f5JDv59Qtks2YVYVxRM+0bNp+2i9kcI2yKRMvw/U0n3Ypyzxi&#10;PtAW9+G3337bPvjgg8iFunkd2kj9tMihTKojeSTqY/uMGc8g2BB7xjHtR1vpS/+6zpdyLo0bzyLM&#10;L3TO20QP+sOYoyPJdcvLcg0d4IwdbNmyJT4Hbdy40Xbv3h25s+6zpvo4UoeELDb0TOViC+jHPmfU&#10;VrP4Xx+DK1m7Gdc8+bihA7LRp6ampr0Y/Un75OXbC4QDbJ8YRGyC33njGXFJeH7i2ezBBx+0p556&#10;yl599dV4z+YeDvM0FY1her3UMQwYX547uYfznMUz3NNPPx3P+d05bAh7dc6lZF2rfMaY+wX95F7I&#10;b/yhH/vXXnstsuG58plnnokbz9dPPvmkPf7447Zs2bL4G4KUT2M7WG8YA/Y85yIHG2SOwJvyPHPw&#10;XEQ+bWOnPDdwnWelJ554InLh2R0maRy4993nAefMGe7jjCl2jm733XdffO6eOHFiHFfkfvTRR9Fu&#10;qIN9ldsoczUJO8nXAriwZsCa5/bx48fH/xcMGTIk6jp//vz4bMf/V+AEG8Yn7Ss6p7xL6cj6kNsq&#10;58jiXsFaBVvWAhLl07mTyqUs48fGunetUqof85L7MRvjrSQCIiACIiACIiACIiACIiACIiACIiAC&#10;IiACIiACP2YC5d5fc433+PgY7r333hjbQXxHnz597K677orvnQcPHmy8ex42bFgswzvzMWPG2Lhx&#10;42zChAn28MMPx3f0vF8n8Y6Yd8+l3hPnYxFjZIIbp6b2vO3c/q5NnTTTut98s903YqA9v2ZJ1G3K&#10;lCnWv39/+/Of/2y/+93v7K9//av17ds36oNPhPf6qV8WHdiKEj4HfAm868eXc+utt0aZv/nNb6L8&#10;m0Pb9J1r+Bp4F5++W09l4oMhjuGRRx6JfO644w675ZZb7G9/+5vddtttUQ48p02bFmNvPvzww3bf&#10;Qirnuz5Gf/weS5cujRvHpfp0JbqkrJGL7wafEL6gPH6KstidJ7fP9Bz/Af4PZGB7gwYNijYJUzZs&#10;cdGiRdH3hE8o9wWgQ6oTsj3ehtgvfCoDBw6MMm/o9lu7s9dtNvzewTZ6zAibPHW8Pfn0Cjv42ceh&#10;1uW6pr4I/OaM59///nfDPtEJm2Tu9OrVK9oV9vrYY49Ff1NV8NmlzL3fqf+HeYNM4q0WLFhgkyZN&#10;shGjhtp9999rD0wZb4sWL7B1Lz9vH3y012rPHI/64SPH50K8Gjp5SvtPGXxpL7/8chwPL9PZPX5U&#10;fC742h599FGbOnVq9EWxZrAWsA6gL3OKucUcu9aJ/sCKdQV/FL4vOBHPhs8aPyK2gC8MfSmHX3bB&#10;7Dl21509bdXyFdYUYmSa+Nv9prA2YILsLybYEztFLB59GjBgQBxPYt6GDx9uDzzwQPQ3Mj7pWoMe&#10;xArhj8NfTsJOvExqM8Re4HvEl8yaiw8TZu7nJPYLnbENGBLPhT+SdSZNqUz6SsJPi88afyD9gAlr&#10;41tvbLNPPvjQvjh4yM6crIl9/vi99+3Rvy+yqRMnxfFK/dcwTucnssljfWfdwBeO3vh38UszD/FT&#10;T548OcYIrlixIq6b6H4tEuPOvEnnCXJhjV3jJ2edwS86atSouF7gz8UHTf9h52Ph+sAql8c17Io5&#10;giz6w7weOXKkIe+hhx6K44w/NOXlMmGWxkOgH2UZW3yjnhhXb9v3aR5rHzbFGHo7MKCMjwuytwS/&#10;OPfeXD46eLnUTpCFLRHTxj2f+CaSrxPUScsz3qwps2bNinEPs2fPjnNgdIhTHTt2bMzHhomXZY13&#10;O0Qm/UplkZcmymLr3Du5N44bNy7OMdb6ESNGRDtaFvzzrP/oSd/T5DqTRzvMeWIIGDfGCi7cu/OY&#10;AOYHMcDYDO07J/Z+7DIpy7rKvGdt93s7azt6svahK+sFsZDE47leyGIc2HzN5/7DWsWcIR45v2el&#10;/UuPidHxGFFiQ7qa0CntG/XRizEgLoY1nY11wzlTJ39+Y0zpAzFwsCV+mnsB9nD//fdHFv369TOe&#10;n/7yl79Y9+7d4/oJO8Y4xqOG+UCbbvflbCTtJ+VYn2EMO+yONZlnt5/97Gf2xz/+MT5rsVZzX0cP&#10;nlsZH9Yr1q3UPpHdkY2m7Zc7hglzANvj/k//0Yv+s/Gs2q1bt6gjzwNcv/3226M9cb13796x3rzw&#10;u3fEnnmiz4wbeaw91Lnpppvi8wX945mItYk8bJLYcZ5rmEswv/POO+M4sCcP/th8Pq7eHnOItYS5&#10;w7MvYwZjxpK2eSbmGZx20Ic1ijUeHcttLv9K9+mcYk3i2ZL1nnsOzx2//vWv4/M7jHn27tGjRzsj&#10;9OX529eU559/Pv5fAfvvbCqyUep7jCTPIKtWrYprhevqe9rwtpCDHfI8yHM4zyvXKjE3vM2q8JzJ&#10;My7rEs/QSiIgAiIgAiIgAiIgAiIgAiIgAiIgAiIgAiIgAiLwYyZQ7v0113i/y3tkYk9uvPHG6Bsm&#10;DoZ30PgZ8T3x98D4lXiHjj+Y98L4r/CT8D6d9+Xu94A1fqGid8tF4xA8hna2sdmOHT9r27fttcnj&#10;p1u3P/zBut/yJ5s6ue19PDriW8Y3434mvv2CnwofFnoQy+I68L7Y26eP5POumnfJ+Hjwg+JPIJYF&#10;nwD+OPLwHfL+Hb8PPgh8gfhYiA/Ax5L6MvFT4sekLO/lid1AJu+n8YMhFx3xp+GvwY+E/xi/KXqQ&#10;0O27TvQb/yh+MPz+bByT5+/vr0YH+oAP2vuCH4PxoL8wxM8IK08dtUlZfIKw69mzZ2RH/AXjgO1x&#10;jA/I/WD4G7CJ1OeY+tTRC18ONopvh7HAb4RuxEIQEzNtxkQbM35kjJW5odt/Wt8BIabi6eV24LOP&#10;2m0K/d2mkM84Mtbdg5+L8Ueex4osXLgw+tjxJzGn8FExj/D3uo0ii81tAfn4D+knNoWfDZ/awCF3&#10;We++d9jtPW62Hr1ujbE8Cx6cbWvXr7EdO1+Pf5eOrRG3QIyI6+h75BK/4bEssHK/be43pGye8Kkh&#10;F/nMN/oKe2ydfrJW4IvChwwDGDNP0zHPZXblPOVDPfcZEouEX8z9keyZgzDHJugztjdr6rQYI8Nv&#10;LfENmab68G0bpl3Yzp9pi6XBH86cYC1Bzp/+9KdoI8hi7Ogfvk3aJGaAb0OxVuAbxSfPdb4hRayA&#10;J4/LQH9sEI6sF3xnAbumHfyO/t0pbAd7QmdiP+gnMR7E0zBmacxJOrbMJ8aTOEHqoy8+QY917HHL&#10;rfF7MYsWLLQXVj9j2zZtjr87NWf6DJs7Y2ZsK/0+BWunz2XvC3MaHZiTjD9+U/yytMNcZE1h/FlP&#10;uQ4TGF1LP6DrAk9iPfgmA98QoF3aZ6zw6WKb6Ia/mrlOzFYaKwE7mPk8dLnEsXhM3u9///toA+57&#10;Rj5jxngxTtwjGJ/02xvISceFeAbul8xl4lI8/qDIR53mEZeCjRB/QD9J6Ov1OUc2c757WHuI0SNu&#10;y1N6j/I8xpP4H+7b2DjysUWS+1Y5dv2xB2KssD3aYIyxb/z4HjcEW+IRiJ2BG2tEPleR6QkdaAs7&#10;Zn1Ab+QyZ9nww2M7HjMAc9YT2GHb6X0j1Zk1jDmDfjfccIP9/Oc/j3pxP2d8iDEh0T7zlfg+7uvM&#10;d1iRD3/mqz8nwJc+ESeFPWFL9NXjpaiPfvjk/xCeVbjX8XyS3oO8vz628ZtWwW+N/bCWVobnlc4k&#10;7Jc1lfWW+6InHys/L7VnbcjLohNsuB8xh5mv9Nf1R/eUN7LJI46C50DiJ5gbHvPBGgZ/7gdc4z4B&#10;M8owlxgX7rnYHWOfxnKW0jvNJ26MuYSe2AhxIcx7xobnVNY9xpM1Bx1YC5irrNeszcQwY58+532c&#10;/Txtq6vHPEcRI4Vt/Pa3v7Vf/epXUT9ff9CFjfsk9sRYEl/I+sVzksd1oTdzzm3SbZzx43mSOcIz&#10;OvchWGJ/yMQWWfOxK+Y28xMbZxx8LJCdPyNhE8wd2mF9J3YMG2Nes65iozx38zzCNfbMf5+XMGUs&#10;sYtyW1d5lipPLBLxUcQNE3cEC+7/cEcvYk1ZB/jOFesc9yrugTx//fKXv4zrAmsZMZ3EqpRbq0rp&#10;4PmMCePOMw680Yn/I5FPgofv/d4KZ/SHMWOWzuVY+Cr+QQ9vh74hnzlIXJSSCIiACIiACIiACIiA&#10;CIiACIiACIiACIiACIiACPyYCZR7f821LeHv0fGf87e4+KR4H4+fDr8x76V574v/iHfKbLzDx8fC&#10;nveylMnjR7rCm+/I1IUYmfMNZnt3f2z3Dr3Puv3+DzZ29N22+qlFMaYF3w3tkfBr8E4YfzR68i4c&#10;f0T6PtjfF7se+ABI+H3wPeKbw5+C78Xlch3ZvMumT3DBp8H7ZnwO/jfc7ruABazwC8OP+I2qqqr2&#10;v9PFB0F7n1UdsJdefjF8DyT4A2+/yWbPnW4HDu0PrYU4Hmui2atKHY1vY3hd/+XRkyGm4lUbOiz4&#10;jvr0tpfXvRB+b+Z02C59d+SqlAiV3S8AO/5eF18LPqqNm9eGnp61xpbwmyYWBpl/g/2QLrSGf1pC&#10;TjMn8G+1f/xzow0eMsAGDu5ry1Y8Ev/2GT8ndohsxj6NacAvzvjgp3K5jKPbALaDbeDbwV+GPw1f&#10;36VE42HMa76xd3ZtD7/xNd/uvP1mGzF8sG1/Y1O734OxdL8hOuBDom3sb1OIx+AbIe6TxTawLfwV&#10;j69cFmJwHrB7Rw61lU8uj7/nRHvnGsL3QsL417WE72QEDc6H/R7sOfga+wbf4rQJE23juvXRl4Lv&#10;hxgfbJa/oceH5TFIg/r1tn69e9iKpYvt2NHDgSM21dan2K9zrbb/4Bc2c07oV8/e9viKZaGvx9vK&#10;tLb9FpLHc4TM9v5yzNw413A2fL9mofUb0NtmzJpi69Y/b+++/459XX3YjlZ/Gb+Rwd92Y//4/2DC&#10;OgIf/1YFskjwS/21nfFRMo4ey4N/Hb8fdoVfCv8ULPCTMg58RwT/IT40/Nf4aLsHvxj+RXx6xEHQ&#10;prfrPi3WEuY5vlz8atgIPlVPrB+c4x/GF8l6gw+WOJdb/trNeve4zVavWmF14be6UvbNgZ0n4hg8&#10;vgCfJT491i827ISYC/zA9I91B58zvud7Btxhjz8yz45/9VkQ1WQN587GdRgvXFNzmEDhgG/FEAs0&#10;fHD43lf4Xan5M2fZ00+stMceXhz7jW+ZjXbxo+Jfhg1tffzeriAp2At2EyYkcs/UNRjrBhsJfx46&#10;wQbG8EFv+sRcRH9ihvCl8vfr+AFZE/GJsyb62oAsZ85xuvZyXpTQoeZsgzWHPeq8s2e3zZo+Jdwn&#10;BtiwQXdFfyi6MLbMdcaKOEjmCrr6nEfPPKFXU/M5O332pD275inr1fsOGxLkPr7yMdv+1htxnUZH&#10;5jY2zu/H4HvEprAD7OHc6WNBLPMtfGejtibcx8JvGQVFPzl02B5eutLGDBlmG59/0RpqwlpLB9hC&#10;ag1ts/ydaWqw+jD3zzU1hm9DnQlxom/a+NH32/SJ4Rs/4Xs/nljbfH3DVhhH7j2L5022wwffC8Ua&#10;whASe4nUoE1rkB/aYm0JV6w6cHky3K/uCLrfG8bxnR3hGwNhvSURs8CaRYIJ6xm2Sl/xKdNP4kTh&#10;QKwHvnz858xBbIK1nrJLQkwNMR2eWK99vnPfpB2+V0JcBnMU2azN2BcxO3z3gHWO9llLiEvClrAt&#10;T6y9fg/GT82YY2c3hbgJ4lGJX0JPEtc9scax7tMmdoEeJL9Pu0wYs3bRNrbDusDaRr9hRDnWJGye&#10;cuPGjYtl2dOPNP7DYxBog/vBshCLy7xjvaqsrIys07kRFQr/kMcaxXpJnBlzj3gQbNrnD3tn6/VK&#10;7dM2/B5GH9B3+KDBNrhff1sd1otzteG3w9xGL+7Tb1ixBjLmxBASq8J9l9gL5gZxfaz3bByTx7VN&#10;W7fYmhB/Q73bQ7zegF69bfXyFVb9WVWwv7bJkPYDXRm39P5NfAaxEMRPMe+IgcAeud9SnjHxewvc&#10;sBG48UwAb9ZpxpJveMDdk7Pw8yvdMz+45xGPwf2HvhKjhc1wz2LtYfzRE/2YF772cV5uwx6Jx+U+&#10;RzwW8Yms48SCwJk1mD3rH+yx8aqqqrgGcsxcwA6xF9pkc3ug/7RNfBHzjHnB+u33bZ67qEsZ6sCV&#10;ecOc9fsTcWd+f2Ycfdxg6etVztXbz/P9nHo+H5GJPvBk3aD/3H95DtqyZUtkybykf86RY/LgjH7Y&#10;ObF8rBHdw/rHfQ9+pFQX76frwTnJdUmP0ZF1GFn8fwJ7J7lNURfdkc/agwxsj9hA7sXMjVKJupRP&#10;dfOytOtj4nm+hz1M0Il1i3hyyqNTLos20uc+l6G9CIiACIiACIiACIiACIiACIiACIiACIiACIiA&#10;CFxPBHg3Wm7DN4VvixgC/F3EN3hMSal3qMjjvSvXeRfNvis+m5RvjJFparG6+lbbueO9GCODL2XR&#10;gzPC+Yb4zj19R01d2sYXhf8GPwjxAnzPBl8EeqTl0ZV3yrwr5u/yeW+8LPiq8KNSNn2nn/pq8Gnw&#10;Hhs/EPJ5z05CDv3F/8H7bnww+CzwmeXt0jb+09Nna+y1jS/bmLGjbOID4W9I39wcYw/afKtR7BX/&#10;U25suYaPufrEGdu46XUbOWq09end01587hlrrDtlFxov+fCvVIG2Pl7yNcATnxY+U/xGHcXINIXQ&#10;p+YQMtPcdCGM35e26smVNmr0vbbwobm2Z99bl/k5Ux3x3xA7gr8B/xl+R/whbrPu3+D7CYw3/hW+&#10;L0I8hPsxkHch+MjbxgE/d7MdrjxgDz80z0YOH2KLFs61quBvcrugHj4mfPL4ZfEN45NwnxLy0oSt&#10;VB8LvwsU/O3EmSx/fEn4DafwewfBl32+EZ90+F2ylvAdkHBUfeK4rd/wsk0NvunZ06bb1tc2Wm31&#10;N+3+DfqDzwcbx4+Mrzf+rkSfHtbrjltt6eKH7Juvv4gy0/7U1rfYh59W2ozZ8613n772VOB7tvZk&#10;W7mWthgZ99eFzDgn2JPwQe7as8Pmzp9lc+bNtDd3vB77Q9xMy4Uwd86HOKvgy2Es8MXhl+TbU/7N&#10;GrizlsCB5LYST8I/6Th4XtGeecoc5rsq+H6Ih4EBPiqSrwfEsTEefGODtYwYAnzdNwXfGD6yfOzR&#10;nTWEeY7vFR8hsSuVwZeFPxB9sSf64DZAedYC1pv4+xd/+aMN6NvTXl77XLBj5lOwo5Zg1Oyt7TdN&#10;sA/i6ZgTrBXYrX8XBvb0j0Sb9BE/P/r84he/sBGD7rSVSxbYyaNVoUTwaYYJQ3lWlsawbn5+4KA9&#10;FvyF4+67z+bPmm0vPPNsiHt532qDb/abI19Fm8GG+RYHPm5k42+HCTE4u3dsCZLQOYzRxRiZs/WN&#10;7TEy+F/RmdgnGBIvgCzYwYfN10TuBYwBPuxx48bFtRHfZhqT5n0NjV62XnJelFi/zp5vjXEnjU3N&#10;9vL6l2zyxLGhr1NDHNDSuI77nE/rowdjyX2NDZthffD13m3xy68+t2efe9qGhpi48RPH2PZg4zW1&#10;ISYzro2MYVvCxugHMukbaxtrSuWnHwR0xGK02Plz9XFMiJF5/+NDtuDhx+zuEJf2/BOr7NRXRwPf&#10;UCxskVs4bA0b8/984N4Q4mTO1J21HcGuJ4T4ohmTHrAD77fZdygWx9znC/cx7kv4/h9dMM2OHHqf&#10;EsE8WFOQSuxH2EJbWBbWUnPmtK0NuvcPYz/2vtH27q7dbQXCdZj4vQtb4XtnxMhwr2StYw1ljNEb&#10;HZgPzHW+jYVdE8NBbABMeH5IY1N87jPulZWV7bbB+ols7qPMbdpHDzbWOe6nxCSxvrPW+Td16Fua&#10;WHewS2LWfG5hhyTa9vsAebRF7A3z0H3aqSx0RCfij/DDE5eAHsxV5NB3txvWA+ISsCna5RmBPhEv&#10;wTz2RB3qsgYQo8F6hL7YJzJcnpdnT563x5qFHsxZvjviffPxSuuVOnYGXHcbYs4QezRi6DC7O8wP&#10;Yurqak5F+3Q7Ze/rHgz41gxrJOs730HBBrAFHz9vH93I41r18WN2MKwhfGdjxpSpNqRvP5sxfqLt&#10;2hxiBM7WF/YfOchgbSQmg3gMYnKYw8Q2MObIdjujT4y160p9bAi7Zb3Dhvj+CrGBxEizpqVlKX+l&#10;iedQ1kOeofmuCb/9w3h5rBg6Uia9x9IWY+LjzHGpjXr0lfhJ7vfEh9In7kNuP7Ci/9iv98tlcw/3&#10;NZdyuS3Agu/awJg99yYvn6+r5GPbxOywRrD+YdPEK5Fo0+tyTluuD+ck8hgvyrkttl25/F+vx7MF&#10;9xC+mcM9nXs7c46xRRe/f3p5pHCMfGfOObFEy8LzCLZLvBQ2wbefUh4c0wdPfi3VE4YkePP84bFC&#10;HnPj13NZ1GEsiEdinaBPnU3on/aPvvnahm7YF3ls/H/Iv03Hsxj10CUf+862rXIiIAIiIAIiIAIi&#10;IAIiIAIiIAIiIAIiIAIiIAIi8EMmwDvfcht+P3zE+Ll4/46/x//m3t8RF/UfmVznXS3vafN3wlxP&#10;3+sWySAP/119+A2U2jNN9sbW3TZy2P12d/gWwoaXVlvNiUOlqrXn44vxvw3n76x5d+4JvXhPjo7E&#10;xOADwLfI38GT0C/1A/j7ba+PP4q4itGjR7f7p+gXMvH3IQ9fAe/HacOT8+a8PnyvBR/0oRAbMWv2&#10;NLtnxND4XRniDMi/2uRtldrjY66tb7K3d++zicHv2qtnD1v95OPh+wcnAgB8+VeXfIxpnwQH/GH4&#10;DPmNgY5iZFpw4gZ/bmNDi21/c4fNXzAvxMfMs93v7AgX2n4nyt/xMx6pTeK3w4fJNw2IWeA7FvjG&#10;PDG2+FPwrY0bNy7GH7ieXGs7ZgwubQ31tbb2udU2YthgG3nPkBgP4X515OKP4DcG8LXhQ8YO3Ibc&#10;3rx9zpHNd4MWP/qQTZ85OcSZbI3fkPE261tboh/7o08/sQVh7o0ZPdrWPfe8nTt18bsTLizZw5xv&#10;LvA7DXf1vN263/yXEFM216qDv9/ltu2b7FRdk7330UGbNnOu9R8w0J5b86ydrwuy6fPFGJnUdtt0&#10;bmsMP+7SZY/E78esfel5q4vfHbrEqq2NRLFwiN8IPxZ+aOIq/O/9Ly/Vdpa2VXTd8/D94CNfEvyQ&#10;/L07vnkfR8pgE26HnDOP/bsv2CCxMsTW4P9O+0o591sR78R3KIh/SWUhz8eXY0/0k3XntptvDHF9&#10;g+z1za+FS23j3VjfNufhg+74FIk5IFaDv8GnzTSlfYEJaxjl8OuOHNLLnlr2kJ2qZmyD/FbaaHNl&#10;n60/bzvDd0fmzQwxTNNn2BubNtuxr74OZcJcZDq2TclYPtYJc5S1Cv8gPmfiCjaG7wK1hniQlsYQ&#10;L3UxRqbufPBhhrq19c3xmx7MZXyUzC98s+k6mbOiHfpHrATsYQR37yP98/qe165gwQF6hKUhxsgc&#10;/vKIPfTgQhs/ZpRtWLcmxABVtsvNq8K9MsxNvh+Eb5xvPODP9dgk9KDM/k/D932mTYzfrfrnpleD&#10;mDb75htPHP9/9s7zu4oji/b/2XybNWtmvfWeM5gkDBgwNiYHIYHAGBAGE4TJ2CLaGGyDyVlEE0wy&#10;yWALCROFCEI5AD5v/+rqSMW1EIxn5otX1aLVfbsr7jpV3fTefSqebygDzpb5DQ0TGqkdqkeF6iEr&#10;1Jbx3dIkvd/xU+dtxpwF1q9LN1u1cLHdKlWcJ5ro1B7arV1Qs8irQxj/Ul9ofGm+0riePKHAZkyZ&#10;ar+ez6y1pKjhHuu4YdvMafRh8cKZVnHtkmJoIn1c35prxgRUmjWoT7nH1jY2SKe5y0bJ58FU9f/F&#10;M2dDXRgPni98Phwu9gGPW1JS8of2K8sQwA4sua+ik0HDAR6MfX9+IKLjR3zmTZ4zWK8M7QOhI/vh&#10;PGPu8uXLIT52ih0x9xJIQ37s0SLQF/DCzAvEcbuibJ9jeE5wjQx2iRbA6xYy1R/qjY2gReA5AR1e&#10;HKiT8+7xefJC9wL3XlBQEOzdr4Mt9UQjU1z8rB8ZzntdPT57znndeT6jL8gbbUSMQZyms2PHgDje&#10;1+DHPSRvtNZLky+Zr1aukq5OzwQYpp7Hwp5jBdKDBXaBHhUNHLqNlwnYINlgK7tkW+NGjLT+PXvZ&#10;msVLreHuvbb+IS+vG8e0v7y8PMz5+OlA2xDrmuI2gWNsx6T3QLygBZKeg7WQ6Fu0EfE93eP+mT1j&#10;hmcO5jhsAA0U9uh1zbaxuAxsibp3tvkzD8853MOYy9wnWpwX2MX4+bX4fufnfI8NoKlgLkHvzT02&#10;xjVOSx09MA5IRzu5x3Ps4yKuQ3zsaV92Tz3QwKC3pt3gyvMOmrE4xPWKz3OcfQ3dO/MbWht8EjFX&#10;ZbcxHo+ePsbE2wR26G7ADm2gzxXe3x7P82NPX/I8xHMjG1ov4nuc7Pr7b+LEdfDzvmdu83LpC2yE&#10;ORM9axwox9sUn0/HCYGEQEIgIZAQSAgkBBICCYGEQEIgIZAQSAgkBBICCYGEQELgr4oA70U722g3&#10;30PDv/C+m41vhF1rwrvezt7h8m42+70r8Tnv74k7wzajkXlq1dLI7N933MaNnhC+cz/+w14lq3om&#10;6fPqwffNcGRwSfH35rzLJw3vkEvE98Gv840v384SeGfNu24PHPu7fs7RLvgVOAm++4yvwY3AVcJ9&#10;UY4HjuFMPN8bN8uDz5DzF8/Y5CkT5a/gQ9uxa4s1t/kv8ZR/bk/7OtvgmBtFeV26Umoz5Geibx+t&#10;3VK81GoeVqjADN/+50rOpPI+8T3t51t6vjenT16kkQnUsuiXyooHtrx4hRUUTNC6J2vtftUf6wf+&#10;zgVQuh9jq3D/fM/t57hOH8Bpw1+hi6K//xjEiWudmZZGfEFoLaCWetu3W2vqyOdP7ijVX3wafe2B&#10;djJe0D3Az2bbePZYaJK/mHMXTmu9pSk2cvRQ2713u7jxDP+OrwrWWcECfzxz2sZJizBa/O0PBw+1&#10;cZSUR7vhRmM7w+6waXyY9Hz7TZs3e4bdvfWbcoLjz+RPux7UNivvi/bxtE9ssLjQzZu0XkcD7VG8&#10;Vo1MzL/4MRwi+qJphZOlkZlmBw/tU72pqda1aPOTQlnt/cCx1wv9GOshwHPHuiXa47bie9J1Fmj7&#10;vn37wjfbaPh8/HoaxyjOjzFfVlYWuCi0BGh24OhjToy2kgZeCQ6ONZnQP3g+PoZJgw2w9/6mTehp&#10;Bg3oY/m5I+3Q/t2qDniIE29Gq5A5po7gyHhAg+N8Inbq8w15eb7EJ1B3dFhjh/QLGpmHd8p1Vv36&#10;ewZzeOfbFZW2dcNGmzdrtn339Tp7eLcyYzdBi6EYmrvBgc3tEk0DayWhE8D3x9pVy6xOflMeN2ls&#10;tGpkGpqlfdSccfPuozbfEfCT7g+GuoIF+GGb5M05x0tVC/wf8wC6RWzA20eaeIwSt7PQpLkh6GTk&#10;nOXID8dswvh8mzq5wC6cPaFk2HkmkCd95Nw3vxn7jFX8keAbhPuac/vUA850z74dYWx+sVxzYt1D&#10;ZYY/lyq7/4D5J+PLgnFHfA/l5eVhTRJ0IXOkezt/+rguCTCpAeiX2oYWO3T0lE2bWWR93uxiK+Yv&#10;tBu/6J4jvz/ol8CLeGpaGFGZUSVdSFOjHZetTC6YaDPRyFy42IYV7fE+5L6DzgSed82yuXb/5i+Z&#10;nMJ4JtdQTMg/+KhRadX1dbZdtj1Cc/JUreN0+Sf5qFEl4naVlZWFMYttMH5Zx8jHAnkSN+5j73e4&#10;YtYdQqcIB42OiuD15Zh+wQcPWrTi4uK2uczzo5x4fFEW+aC/QZ8Fhw+nTOAafcLG2GJcsTHPE8CK&#10;vLx+nCMu9wl4cXQeaBji+lE+czrr5HDfwm8HNhvf88mTzQN5ErApbB2/GrQPLRlp/Tpx0IiAKf5p&#10;4MfR6xBifMOJ1nO0gXai2+G5Bm0HfmQYywSuv0xwXD2uj0P23DPHj80N6y19uWKlPahQv0kf83uz&#10;bB0DZVOgfWje0BaAD3qNOFAG9SFPNo69XVgj2XDuiuwW/0jdXnnNiqYW2qMbt56xPx+75A1eYAqe&#10;c+bMaetbroFr3A+cAyu2OHgdyBf9FP2DdoDnOfSf/62AloOxgr36sw/aCXw0xvZDPVzj5GVTxxdt&#10;xC0vLw96IcY89slY8rmM69gym+flY4RrzwvYEs/OeXl5YVx43cgjG2Pyi8cL4wfffdxb0WJ43/l4&#10;pkzyIB3n6C+O3U747WmIy3niUzaBuRw9CXMR907WgAIDAnGy+z9c6OBP9nMTcz7zFLaAttrHkyeN&#10;2+jHcZt8/NAW/q8BBujXeD4heBquE2gTgfqSD8+g4b6uOQhtnecXImX98TZiX8x9YII9cV9j8+uO&#10;GWWhX8vJyQn9gp0zjkgHvnHgt9cxPp+OEwIJgYRAQiAhkBBICCQEEgIJgYRAQiAhkBBICCQEEgIJ&#10;gYTAXwkB3p92tnlb4U7hhfh+mu82eQcPd+vvfD0e73R5t+rvZf18vOeavwuPz3d0XC+/CA3idFlr&#10;6eD+E+JsJtnHEyfZ6R8PKnpVeK9MeeRHXbwtHPtv3k/j64DvnN1HDGU5PwE3VixeDm4Mvy/8Jh9/&#10;b+31ogze2/OumbTswQBOCJ63o0A+1IM6kh/bs++9tZ6OfJNs27HZPvjwPRs2YrDtE5+OH5mWoJPp&#10;KNeXP+d4PG8Pv8x29doNmzN3XtDIfL50oVXdu6VCnuWUXr7UP8akfALv43lPD48DH/gijUxzg2xF&#10;1Thx7KTl542XRmu4dCQ7w3pE1M/zpW/oE+cFKMu5C+censWdGM8G0tKnbkvkV1/zQJFcz5DZH1D5&#10;E/PH2qhhg8P3wdhAdiAPgttY9nX//Vi+ek6JQ8+fMNYGvd/fdkp/4+U9ki+fKvl3gCM/IX53nLiq&#10;gvETwlo5EIu/N7bzseBA/d3u4eOwy7yxI6xvTnf7bM5Mq7xzPZP3U+WotZDA70FNkx0+ftryCyYH&#10;PzJbNm+ypvpWjUyrHyFvixK02S7cCvqGUWOG2XTpe348dSzk/buwct9ImXZk+EnHnrzg7uAgGTPZ&#10;PDt95XEp70WB+IxXdA6McThz7w/n9DwPtxUwop+5Dn8Hfw7Xht7NbYY04AnXVFJSEjQ08LH41CIf&#10;2gE3xT7m8rwsfKWQDl9D2MrenVtF9OGXqd2Wfm9pCD5V4GeZe5if4OGzA/UlgAtto15ojfiGHo3M&#10;2uUL7N6tq4qh8RAcLymu5swLl+RnQ3PldOk/juw/kCGjZTdPm+h/Rc8MydAGx4b2oyvAn8frr79u&#10;SxfMtqpKcdWN7RqZRvlB0XJL9kv5reBXDD6RdRucU3ve/A/ejhVtQp+CnXKO37TP86C9LxOYuxoF&#10;6Z3Kh9LOfWcjRwyXz6Q5dvt6qZI/O39l25a3GV4SW8R3CX3qgXve/AVztf5dgXSL6r/WvkPX5sce&#10;l3p73ckDPz/4XRvx4UA7sGe7QGe8RRqZY6ds+qz5NrB7L/ty6edWUX6trU/Agq6h10nFhtU0qN+D&#10;RmaC/Mh8PCWsteT2Sho2Aj6M4OApf/3KRVZ9t1xnlUsYz5k4kuK05a9Vkuxe1UP7dsN39p40ApPy&#10;x0sjc67NPsiTcuC9yRdbxfYIPl/Sd/RjR/MdYwTuGR8PjFXsl+DjnLw5D8/tfie4znnS0k/EpSxv&#10;r6fHhvB3wro+8Nnep1ynPiUlJcGHDfcb18eSB3kRHDP6DlvELxw+SdyPDXGIj42wzhnzBPOMX2c8&#10;ejuI64F6UD75cp35Du4dLQtaLO6DcTrmGcYQ19H70C5C3J44b3Ahb3SY6HrxVcFc5viw7yit5+F7&#10;4nh/cM7rxB6NDH5khsu/2Ori5XZfc44eSnTrkC1hoNpIz1yEPicvLy/483F9T7a+wMuM940trMnX&#10;GMq9LZ84ny9YaP2697C50shUll17pg30Ae2mz7BFX2Nq7969bVmCOX2S3fbs37Qv3N8Vn8D9zP0d&#10;OZYvU/+2gjs5IB/vF+592Bi+b7Aj7tHUmUAdies22UmWf7hEH5aXZ9ZBwx8ZfYFuCe1E3L9ejo+r&#10;OKP4HLYFJmjb0PqxZhDjg0A/ODZxXb2NxEGnx3hGV4rOhj4hLph7X2TXi3SdBXCijgTmWMYjmibG&#10;S1lZWVtS6pfti63tYgcH1MnrzjH1RjOLhsTv8Z4sbm9H7fD6YV9oeNCOMg+7ttbTgC/Bx1ucL//P&#10;4v9Y6K89npfv+bNnzmBOQ3eInofvGHgOKtb/ZZhjDhw4EHzZoA1nnkB/i7+6bt26Bd95PM/QRsrj&#10;/ud26PUCixQSAgmBhEBCICGQEEgIJAQSAgmBhEBCICGQEEgIJAQSAgmBhMBfGQHe2b5o8/e3cJx8&#10;BwuXi994vofmnL9fBifi8pt3v/4+uCP8uObvezu67udqH0tXIi4GOcCBEnE2Ywpsmr5zP3PykPjg&#10;+88ti3qQP/WDh6C+8AbwKfBjfp1yeD/Md/dwvfiD4b24t5m2xO3gmLbx7trbTTnx+2Te/fs14j4P&#10;C+pRIf6Z9XU++niCvdX1dRs7bpTWPfoh+OJ4GnQMjsSf21PfzrZ2jcxNrWPUqpFZskA+J26KtMlw&#10;mX+u5GdTOYb0B5wJPNS77777Qo1Mi17T19U02+6de234sBGWO07f+J86rsxhjTO8NPjSB2zeb156&#10;9m/Oe3yO42+t4VXgcr2uXM+UI1uWXqlcayKV7N5un0z9KPgHQf8A9wC3QF/StuwAX4M9eD3Im3py&#10;jmunzpyw1WuWW7/+71j/gX1a/ciIgwzte2z3aqqtQestHT99yiZL6zBr5qd2vaxcfSPJRV2Gg80u&#10;kzJoFxwN/mOGDh5oi7Q+1cPK25l80Wo8oW8fB43MvoPHbMToXOs/YKBt+n6jdEFVugaHQz3aeWSO&#10;qTsB/wV87/xO3142afJ4O3vupM626z/aj0P0P/wBDzDz/DxCjJWf62xPerh3xjecD/OTB3CA5wPn&#10;5wV4Njh/ODHWQ/BxS3yO2Zgf+B4cm8XHivPXxPF+5ZjgtsN8gJ+A8RrPE8ePtZ3bvtd6RbG2Qjar&#10;33DlcFf4X4DrQ5dByObGwkn9ATPqhJ3Cu+WNGGjfrF5i92/DEepbfs2XhPr6Rjt05KgNGfS+zZXN&#10;lF35JdgMdvOUyVT7sIXY7f3KT/QKcGddunSxz2ZPl93cVF3r5UZGegVdb5LPltrGp3bu56uBA0Q3&#10;SRs8UMc/E+jLbDxflA/zV9DrXL1mixYv1RwxRGvFrbLaKvjcjP12lkdcV/Ra8RimL+ZpjbLxBeOC&#10;htH9JLlt1zf+URvnZaGlQk/R/53utvX79Vq/jLgZjQwaoxNnLljRIq3b07uPrZd/rPvXmW9DlIAB&#10;h6hZaAEbI6teermj8nU0URqWwkmT7eczP7Xdd8AN/LA//KXQJ/g+2rj2c6t/qLzJJcznHWtkKjRf&#10;rF33tfXr09fyx4y1C6fPPGMfcNx7de/E1xrtQiPLPBrb6Yv6jvrF40uVCvVnDKB5YAzD4aLx8Wvh&#10;oPXP8/KnDlyjPs7dk4T7OM8ozAv4mmEcE2I78/FKeuKjkS0oKHhGq8b8wTW0bOg6wQANALbj9xLS&#10;e16hkNY/PvfAZ5M397z58+eHeSmOh93Bb7tGxn3idJQn52gD7UZThw8kdAxoZLw/wJk4LxM8DXFp&#10;D4H0aI9GST84eOB7tvLzL+zBnQqBJ/uRTsZtlbi0raSkJPgxgW/n98uGFtYSfJzRON++fsNWLl1m&#10;wwYOsiWz5ljFr1fbsqHN1Im6oslBA+DaDfwUEbiOnXrgvsy559kN5+P46J7QR/Xo0SNofbh3/Kch&#10;xhZ7wY7wc4amAZ8v+FID5/j50ct82f6jjR7w5YUWC98l6MLQT2D3HdmRp2EPFtx7vUzqA874VerZ&#10;s2e4R/r4waa9XR6fPDjn44DnIjRfOTk5QS9Iu7GtuK6uyQAXnlfYyJt4HjfWusRlMT7QWqNvZVyV&#10;lZVRhRA8LW2ON+rm9fPznoa2E7Bd1lMjXzRY3Ge9rVyP68BvAvV3fP06e/CiL/DHxnzp10jjOPg+&#10;LgN/dmhrmA8cI9JQd9rmx+CFLiYvLy/YLGvZYVPM+2gN8a9E+cThmRt/U1x/9dVX7bXXXgs6GdZd&#10;Qg/L3MZ9P66HtykUmP4kBBICCYGEQEIgIZAQSAgkBBICCYGEQEIgIZAQSAgkBBICCYG/IAL+rvh5&#10;e7gbf49L8+HG+b6R98i8f+UYniZ+l+3vcv199H8Cm1j0wBFC6+7ZdcTGjMizQn1Df/HcMWXbzoc8&#10;rww4M979wj/DP/F9P9/DOifBnu8s4RT5JhXfGLTF32eDC8e0JTtkv0P298vE5b05wdNyjbrAr8MB&#10;sg4L/MXcebNsvNbtwYfIqDHDxVOuses3y5WSd+GZ9+E6+NPhef3q590Pw5XSazZ7TpH169vHipct&#10;sgd3b6h4OP3/TnCswAAuj3f4fO/8Ij8yLFFSr/WAdm7fbUOHDAt+ZEoO7LG6Rq0t1Pzi/nfeh/Lp&#10;CzgG9mz0SWzb2S0lzs1rpVoD4idbv3aVFeSPsaEfDAz6GNZa2rRhXRvXSb5wvR46ypfyGE98Z8/3&#10;v3DZU6d9pDWURgcfQrPnzrQrv14SN44+JdP/j7S+Sk2zfL0cOxo0MrOl1Sj/tTTDUWrdC9eAUL5j&#10;TB0oHx5p3VcrrSBvjBUvW6j1syoz+T5GI8M3whmNzI49WhNo8FDLEV//3bffWE3VPeUPZ0Q9dCjs&#10;PIAJAV0KHFKPXm8HXdfBw1prKWi63G7Fh0lXxDhgjNEP7KkXeZBn9pjiN+34dwJpmH/y8vKCPcEv&#10;vShQD9dDoYtBG4c94kfGuTLy8LbSBvwkwI8TD38DzjtSvsejbXCB3jZ49DEjhgSNzL5d27S0FXOC&#10;2qc1rrx/iVsifnnSpEmBL4XjdFsiX/Jkyw7Uifp+NE7rY61fYdX3NF7pr5C3/DXV1sn3yR4bPWy4&#10;faV1Uh7du69r+tesOK0cd7M0VpSBXYKJY48dMw8yX86bpTVP7t+WRkzeRp7KxlRKk5pQ0/DETp27&#10;Erg8uDg0IZ4HvJ7nSV7YfIxr3BbnseNzsb3F5zs6btK0XK8mXbwsnZTWlBo6ZLBt27xB8OKbIWNr&#10;tJF+8n6hnfwmxJoK6ux9CVeLjS9YVGSjxw7XOkSbFbvdtjmulo+pmGN3/MiXtNwf++W8bRvWr7GH&#10;9yvsqdZNAz9JjOzClTL7YtXXNqhnb1u77AurvCYfT1zURj05pIb0PBspa7Ue0pFDh21C7jibMmGi&#10;XTh5uu0+QxrKx1bwA4Q9wZlu/WaFNVffiXLKtFvRo/ylqXtUJT8yG2xg/wGWr/V1zp74MVMfpSTA&#10;HaN/gDtm/RR8YWCrjiNxKJt+DvVXAdgo+HDebTmOTzzigDtjAL8acMM+tsiT+GzEJbD3/gwn9If8&#10;/Tr5eWBu9HsNGjQ0g9nB+4w84ZzxIYEPB/QSnif2S/vhkeG74ZSZw13/Qv3Ixze3IcqibQTmGzQD&#10;nj57LR/Kdp8drBfHcxbB6xB+tP5xDMibeqLZgReHC3d79nbF6Z533FF9fX5BHzOwbz9bsWxZ+1pt&#10;OCGiOzJdEvDnGQutCroy+sMDde1swxrJhjpc0nNR0YyZNmzAe7Zq4WJ7IN92BPD1OnLMvApGaDfA&#10;jH7tCHvaQF1I8zKBPmJu57kEvRY6j/80eH+QD32MLRHof3SI3HuweXx+xHHdpkLkTv5gA25jRHN8&#10;yJt2FBQUBA0Jek3uTeABVtmYcI75288zjnl+WLhwYfAFQz3x1URfEpc9IS6bY+9r4vLMzT2TMcj4&#10;IXg6+qasrCxohYhXWFgYxhU6DurO/y/Y0Li5VsnTkg82AG7opNCSlJeXh+cv2uAhvueQlraxxfm4&#10;XbHnPM/n7ueHOmHXsT17fC+DPW3xPP065WA/tI15GJ8+4ObB60be1NnLYI89o/9Bg4xu0wP4ev6c&#10;Y251ndA///nPUA4aQzR4aHmZr/j/Dv9H41mBfmBue+ONN+ytt94K2kG0v8Shv7DNuG+93LRPCCQE&#10;EgIJgYRAQiAhkBBICCQEEgIJgYRAQiAhkBBICCQEEgJ/VQR4t9vZFrfb3+PynhbfLLw/h5+Bp0D3&#10;wbvi7JD9Tjr7+ot+i/0KHGGDXn1v37pfa1eMsU+mTLXSK2eUtLYtOeVQPzZ/V+8X4Wn5XjcnJyd8&#10;6wy/5d9nwovAR+FL/s033wzvx/l2lLb4+2j2vNOmDA+c432y8xrxMXGI6++beQcOn1giHpD318G/&#10;gL7nhC/r2u1N69Ovl/QPrOexxe5Im/LkqcqS3qCpJeOD38v8M/vO+pZrcMx1EspculIqjnmOvduv&#10;ry3/XD7mVY+nTe2ajz9TNmkcM8oigAXaoLy8vLDewIs0MrjFeHi/1jZ+t9n6vNPX3u7W1ZZoLaiz&#10;50/ar1cvBX0T3BxcIetooZHANwg8MTYKl8K1EydOBF2KczWhMq1/6EPnO7EL1piAK4X779X9LRvQ&#10;N8e6vfWadXn9/9nIoR/Y/Lmf2qGS3fZU/eN2FOfHsXNH2Fe5+Bv8JMBZrFy5MuixWGsB/mjwEPkl&#10;mJRvn3+x2C7+/JNSZnj4h4/uyfLFeetMjXQyew7st3x94z5V/Oy502daicV2e8TuY35IyQIvhf+S&#10;6VMm2erly6zukXQSsO1oNdDJ6PiB9Edbd5ZYvwHvW/cevWy9fElU3b+rjuN6ht/VQVvwMQGPAw/f&#10;r39vGzl6mH3z3dd2tfyK3br9mz18VCl9TL09qrkfeDD4QOLTH8wT8FBeV7cLCvC8vTDGz4sC+dBf&#10;jCkwdZ8C9Av5+bzAePb5K84TbQff27OhWyOe2yzxXPdE3eHG+T4fvhDbgPdC60T74KtIS3zaBB+K&#10;T6oPpX3Dj8yRA3vVZ+pNrbnTXI+2K9PPpMMnAvmyjo37kYnb7vOIzynUi7ag7ymcOMp2fq/vzavu&#10;6Cz9lbGJ6ppa27J1u+ZL+VVZtVr8tvpUQ7BFuhj2bA2POtaYMR7wUYPvDfzI1DysCPV2jQcameqG&#10;x/bj2Z8tNzc3+F7gO3X4xHg8kA91R5PI5rj6mGAehpvDHvyaahbGTrYtcL6joGqEtZYuXi7Vml8z&#10;bPAHg2z3jq2KCr4Z+yVvNvqFfMEuLo86+nilDH5zT8BWWQMNX0m+Blp9Y43duvNba/7tXDHp6Evn&#10;PrGJ4uJi+ZHpZt9+vcru3r5uTY3iUkmpP79qnao16763d7t2s1WLltjt0jINAPWdrlFP4tGTjH+2&#10;lt/l80J4HpaN5svv0eTxE+zciZNteJOGNjAe4EPxh4GGYPuG1fa4Vn3fllPGPjx/KVrClWrpb7bK&#10;B9OQwR9awbg8O3VUGtTG9jWJ4E/RTXHPeuWVV8L9Eo0fNk+59Dv3TWyAPfx6eXl5wBAs8EkBPnGA&#10;s/ewd6/8hA0fbkVFRWGe8Lj0U7Yt0H9xH5KPzyeeH3vO4a+DecH901DXgG8rXt5fnIePhpdHq8N8&#10;jR0QsFdsmTUb0aLAK/u8ECJ08MfnHu8XeH50dnD6PDOhWaBMjwdmwV70XIBOoKysrK2e2dmTJ+lI&#10;z7wE782aNtyzmHcIxHnZEMclTwL9yXyIPubdnN62fOkye1R5L9hnME6y1wZGcfqQWH/Ix7HlHHGI&#10;mx2/mfS6TtzD+w/YBPkwGiSt5tplX1h9hcprveb14jfYoV/o3r17mDu5x8eBvOLx7dfAjGvYLLbh&#10;eWJr9CdpeE4Az4ICPY9pDvxPA2V2FLAptGBozvBPhh9D7mM8h5DGba+jtB2dI348x5aXl4exhD4D&#10;e0ZH4jqIjvqL9HF/8RubZDzEvpO8bLBjTMTzPbh63jx/Yef4Z0PnEo9PcOZ5GF0Q91J8m6DbYF6h&#10;T9Gq4/uJDVwYi4x3yiR/8GGOIy16PTQgHmK8SRMH0nr9/Dz9EAdwQ9dCn/B8w30gxoX8s/MAA7c3&#10;L584aO/5P1JOTsaXjtsb17Lz9DqAO3VC98uzIvdIj8ve8yc+mNKnjAX8wTAv8dufZYnDsfcR/cMz&#10;C5ixMddy7/XrxCfQFm9P5kz6mxBICCQEEgIJgYRAQiAhkBBICCQEEgIJgYRAQiAhkBBICCQEEgKO&#10;AO+e4RTgpvhekW+0eU8LZ8t7W97j+vtgTxPvSc+74JcJDxpqMxyhou/d/YOx1lKR/AVc/eWskme+&#10;yeV9LuXF79Hb89a7fq1nVPTZLBs4qJ999fVq++36Va1bgf5D387WP7HSX67ZF8uWi68YZvMXfGYV&#10;d2+Fa02Pa//QDsrgvTN7D/Gxv8/mGhxCi3xp7N673aYWfmQD3utrPXp2tbG5I23+wrk2p2hmwA8u&#10;Cm48m3frDEMv+z/d10qDgi8ZNDLTCj+xnj262UcF+XbmxyPKWjod+aN4ghOfVv425sfCsTB8LJ8k&#10;YmgVX98nSweANgIfIvyOsaGu2AdcIzaDruHihWP25DH9KDVU8P2Q4YlbtFYMJHF1w9Owlsp332+x&#10;vv36W++cnta3dw8b0KenTZ00Lqz7lZeXF/x7wGvAt8ALwQHARw7ol2PvvtPTBvXvY4VTJgatwlOt&#10;G0PdMpt2CtgsnBBrxsDN/P3vfw++6MmPjbzxmwIfA99L32DDMZcQ/8YO4Fv27txqMws/tnd6vm1d&#10;33zFcrp3sf59ehnrNM2aMTXoKOCLPIBPzMGgYaquf2w795TYyFGjbXz+ODt5XH2Dnxdtcdx4TIE7&#10;9dzx/TabPGG8fbt+pYrA5tX232m/Ol30XaO20+cuW+GMWdb7nT726cwZdut6ua6DT4aTidvo5blG&#10;Zsj7A2xgv96WO2pY0OKwDtWShUW2qnhpaN+0yQW2oGiWTZ86ycaOHGrjRg+3SeNzbYU0QT9fOBP4&#10;IBUUgs8d/htO50UBThj+jzVMWAMOvpS2xzxRdh70HWXRRxfLrtrY/Dz5Bxpsx0sOCBDhKv88zZpT&#10;gkpIcT0wPlkXA24JHys54r7gD+Hq8mSDbNgIvCLcGBzb29JY5eaNthNaPy2Dqeacplp7onHyRP1X&#10;ryZu3bTNRg0eZJ/Knn+7eFrx1Cnqd1UjBMcfG3U+i7mFeaNQGo6dG9Zb/YNKdal46AbNS+rayrtV&#10;+sZ8WxgXfCfumgP23ofoHsCC/L0MCgRTNC+0sWj6BLvx6086q/oGzZwqplAlfc35iz9b3ugxNmb4&#10;CBs5ZKjNnDrNvlyx0pYuWGgL9I3/xvXfBG0i+kP0RWCCrwv8aeADoKCgIOhw+L49/l4+rkso7AV/&#10;4BSZP+E24VopIzu8TJ5g4fiCNTwsGiDWsuHYA/G47uONvvDg+DL28CPTu/ubtnzZArt/97aiZLQv&#10;aGR+u3XPlhR/KV1aF90HPpU+7pyu+5zUvucuU6+1aDjTovlmx7btGkejbLHWxbt3gzWUMoE+xZ6x&#10;a2zU/chs2bFepsR4l65E82tNbVUYH5LcBDvx+ZmxhtaV9bVoM/ogAvkRGE9oBtCSsVYHnCw6HPwY&#10;wIFjY+CErgofHOg8GA/MpWhf0B3gnwFdjd8j6RPHkLzRsuBDgjHs3DVxwNptlrpk96XXkWvE9eu0&#10;Cc0kXD11c/0c8ciP68T3QJuxIV87jDjk5fnxfIOWjbzQ/cR1io/dNjwd5WCf4MuYYo5At+naHuKh&#10;KaLst99+O5RP/s8LxHdM0IXS12AM/41GyYP3rf9+3t7rTp7UleB2xNjuJ43MgrlFVoG9PZVGgTlS&#10;dWCeIVCfuE+xFe/XTIwM3jHWfp49ulXmMuZv7A+M0Rd6np6O34w9sGN9PPQl2B33bYK3g2Pi/TuB&#10;MmgHtoeeimcT8IxDdpuyf8dx/Zg6dbZhk2HNQo0nxlRxcXHQj1AfxzG7HPrI+8nL8b3bBmnYNm/e&#10;HHzugBXjCxvEthxT0pGG/mbvgWPsB70xtoXejrHuGDu+cd3Ig/kTPRj9h8817pVoRQiU6XMl8Rhv&#10;zP3UEd008wi6GcYZeiFsm3nXdV+0mXLZs6Yiz3jMQcwp1AP78Prx249pR9xexggYkC/XyI/7D2Uy&#10;b6GDQ6fDOEcjk/1cTl6eN+2KcfM+4zz3AP5/xJwZ63i45rj5/YZzjinHvlYVc7nX3dNw3edH7uGM&#10;HXDgPlteXh7qFudLfAL9Q39iCzy3ZNt3Jlb6mxBICCQEEgIJgYRAQiAhkBBICCQEEgIJgYRAQiAh&#10;kBBICCQEEgKOQPz+18/xLpd3sPCBcOW8d4cb45tPvh91bsbf7Xq6P7Ovbpb/ByV8rNf3J46es48m&#10;TLMZ0wrt/NmjOlv1wiwbm2vttxtlNmv2J8HnxbpvvgwaDnx0BE5SFNm9iir7Zt0GGzsmVxzdIrv/&#10;4G64Vl13P+QPBrzbz+YlwID38u6jnMjxe2w4sIOHS4KPmBGjhtjCxfNsy7aNdurMcbtdcUPlVLRx&#10;kKEg/Ykx4532/zrUNIoLgbO9cUf6oEXWt09v+RJ4zxZpDaiN61bbPvk+2S1edsfmLWHbs32HHS7Z&#10;byflZ+CcvufGp8KNm+VWef9O4P0Dpo6t9nF74BXACx4EPox39bt2fmt1tXfUTHqZrZV7g7rUIX5O&#10;GtVVh4/+aMNHjLQ3Xn/Vhqp+q5cvsfOnjwU+hfzQtsCb4OsA3owNDgAfKvjyQCfzidY1Oo1WodWH&#10;SnNDdRsnDieB/fbo0cO6du3a5ieB73jRsMB30M8xN6IatgXO01/ssRe4NnwYoIl549X/Yz3lL2hi&#10;/lhbWbzEdm3bZGdPHbPb18va0nPg48ZPYj9oZB5pMZkdu10jIx8PJ7B9YfUSGpnv1220seLGipd9&#10;ZvV18PTiy5/Waa9OVxZopI6fOm9TCmdYn77v2mfziqyyAp6V8ZHxt+F9SLu8jox7uOS3Xv+/1uPt&#10;N2xyQZ6tWfm5rf9qlW3euN42frPWPtPaUd/LvwztXbtafnlmFmr8jrP3B/S1ge/2tmnynQRHGI+r&#10;mCeKx5Iq02FgDMLHwT3zzTqcePa46azPzlz5OWhkRonHOnXoiGRBAuWJNHcSEcSjDwxoO3nDAdJ+&#10;5jo4LHzRwIVh09QBjQH6LL6L7yaNzJjcEXboyH7VPzPnoJvjWGhag/DftmWHjf7wA5v1UV5GI/NE&#10;GowWzVCMAYUYf8cKW9y7d69NHjvCtmh9tppKjSHZ3pMmccPq2nuV1bZ5067A96FNgYMnxFg4Xxku&#10;RH+Ii44FnnD21Dy7dvm0rsq2NZeGQam/aGQu/XwlaGRGyPfIp4XTbcemzWGOQCNT9Oms4HuCb+Ep&#10;Hx852Av6APRx4IPWAj0bmiLGGXVj8/ZGVer0ECyoM/ch/Jzgl4cAVuSFTbF1dC/Lzti5ReLDvebl&#10;5QWeF17e88rOJ7Y37x++z0fz0C+nq9apWWiVdxhTmhvUN2hkyq5X2IKlK+2tLq/ZTK1ndfbcyaBh&#10;wS6amutafYi1+pHSWmtYjpLZQc11E/PybZkwrrpT0YYVuFFnxgx+F8Aabd+qtUvt7oPflFK61roH&#10;VltX3cono1Nt13/Qbvqc/kBzAX8dc874qABXuFV0DNzvsXl0L6xPw1yHJgjtE+fg/fFrAG9LXPhs&#10;8sYO8AMSY6bKhTGMTVA2WPvYj+2VeNmB6/Q/bSeQr/cPfQHfDn9cUFDwjG8Y4tKfHpffpaWlwRbh&#10;xrmXEMifOGxw0fDdaCi4X5CewDWOva7+29tAHOYMcOnWrVvQC3F/IHi94eiXaT0j7j/oybjuGJE3&#10;eZEvgd+ko3/wReL3UtbC4p7hwfP238/bx/UmTwJzHZqBSbI11lv6YvGStrWWnjJHMjnJIInfWTn0&#10;jY+JuHzScY0xRr3RWGMf2Bb9xZyK3sDrwp52gwlzPM8OzPnoK7zNjg9xY+z53Vmg/eRNwAZ4DkAj&#10;g117H3CN/B0r/82+s0D8zjZwAINFixYFrSU+X5jHXFcS5x2Xzfm4vR6Pc7SFDQzABt84aM/QFdEu&#10;jvF/Fgfix/lxTHp0JDxHMYaxS/TN6DP8OsduM+SHLVAecz73wr26R7nGhev+/MAx57F7xgb1RCvF&#10;/ym4L9H3zEk8e3nf0H7SM7dyX2G9oAKNa+YLyvX5nrzjtnDNN+7bzE3ohdBica8GE7R82N8//vEP&#10;+9vf/ha0auTNvJdtv/FYpCzy9kCdvWy0WytWrAhzBs+ncXD7zMaOOLST/vfnWLfvuBy/d2OfrOvH&#10;PZQ5H7w9T+JTTmw3zOvMF9jCf8NPUtymdJwQSAgkBBICCYGEQEIgIZAQSAgkBBICCYGEQEIgIZAQ&#10;SAgkBP5qCGS/D6Z9vAPmXTXvjjmG5543b17gLODE3Dd6jAXx/N1xfP5Fx/JKA5UfNDKXzpdZ4cef&#10;Smsw3o4d2a2zNeEdcMwJ8F6Y98a8q+Y9e3XNAzvz00mbIj8Wg4cMsl274b4eh61RXKSytyb5ktm1&#10;c6+Ny83TGiqz5GemLFyvrr2vfSbw3tnfa/s533PN30PHHADfqq7+coW0HR9a4fSP7fIv8BKZstv3&#10;nkvm3Xicvv3K/+7okXyUoEE5f+kX+ZGZbl3eelPrC3WRX43+WqdlgI0aOkw+IuQLQH42hmkbLj58&#10;tM7lypdBvtZFmFo42WbMnGaLl84P65FUVLq+QvxutFaUv69nz7fBfNs/YMAA+/ab5dbYcE8NpJfZ&#10;xANCBrPpsLbpd6tp0Npe5y9JazTVunZ50+Z8Ot2ul10WhPUBd/qfPuB7X3g3uBY2+JvjPxwI/mP6&#10;9Opm+Di5IFuQkED5y+9QfXWwY7ga+F54XLgTfGjAUWRzI6pRiO/lxN8XUz4bATvhu2G+v0ZDMuSD&#10;Afb54vlBn1MlLdHvrRqJjA2EJCFtzMdxFr4I/dKjuhbbvmuvjRg52grkE+bsqeOUoq3d7ogf2yd2&#10;hK7n61VrbdC7/WzmJ5Ps1s1LGoNVwhXuUdyd9FHK2o4cP2MTJk2xnN7v2LyiOXb7xjVy63CtLbdz&#10;uCO4PLRH+IfZtGGd+uQXq7h5TXqA63bnZrn9dPq41VbdM7RId2/9ZpfOnbaSPduDVqlPTrewhhWc&#10;WzaH9u+MATBHq4KfCvqupKSkbZ6hrsw5Xmc16plAOYdO/mhj8saF9WvOH/9RHSxcszQy4Eo5Mb7P&#10;ZNT6Ay6rvLw8cHb4tsnLy7PefXrYOPmR2X9gT9BASH0js4ZTQyMjraGEOGhkxg4dbHM+Hm/XL53R&#10;Jfn80CJCrpGJy3UbgVeExx83dJB9I23Sw9s31KXq0xZNaLKZhw9qZYMHgs6FOTnmRMnDsfF2UAbj&#10;iPEJT7xMfD1+DWZOHmulF04ozwbVq17RNSgVHj2qsV9LpT2c/knwIfPd1+usWfPtA+k2zv540i6f&#10;v2ClP18OXD88J/YCt8mciG4BXyOsbedrxLiGh7ypy8veK2gHcz3jHb6cMcdYhkPk/PP6nnIIjLF4&#10;nJMOHAi+Bh9r2KBZwF78nhcitP4BT+8j6g2GrHmBHmjkkIG27kutgdPqR6ZFuhQ0Mleu3rBZ85YE&#10;DdVc6REvXT4nZMOdLuhjHmu9PWyEMw/rtGYV41XHaGTGiXteMGeuPbiV8WdFNWgn9WbP+juUjeZk&#10;wdJZVnrtgtI2yv4Y95n+eyzjeixboa4ExiC8Mz4U0CvQ3hgX+hC+Fw0Sfcbahegz6E9wYq5xrpu8&#10;vL/Rw+DXBz3Dv/71r9A/9L9jTNngiiYCrhrtAxoIAnE6G78hkv7QBreXeO5gfkbDxtzAhubDbd/T&#10;ghd9xx6+Hh1QQUHBMz4WuMb4p47w/nDM6Bo4H7fD84z3fp26MKbg9dGIlWueIJAHAcywM3h693nj&#10;Yz1E6OAPbQZ77qUffPBB0In6PYjoXnYHSZ855dhx0u2YtDzHFU7+2EbJR9Qa1a3uYVWYW3RjJ6JM&#10;KYNLnBl5sZE+u/6MrbKysjD+uccWFxcHXQg+wHwuQIfBvRP7IZCX2yFYcU9n3iMNNkWf+HXKdDxf&#10;tu2UQVwfB+CJLxHskP7CJhwTj8v+ZQP16WwjH/JH58A4QYNF29A84O/E6wUO2FBs33Ffk4+X4/g7&#10;BuSPNoL28MzFcw62RtuyA2k9H/b0IWOf+xl1i+8ljjv14LkLTQh6ZXRyYIi2hv5y/MiP/P+dQJo4&#10;gAdtIf/XX389zFXc28iX+nhZcRrHgXNoMcHZdSLooWgT+hJsj3kCnR6apU2bNoX7SJwnedEHcTvi&#10;fohtnnsaehxsieecOHidfM81L4e8mVfRjlE35tn4evYxZaIT4v9grOWKDRO4J4KJ2xDnaD9aRnR+&#10;aP5SSAgkBBICCYGEQEIgIZAQSAgkBBICCYGEQEIgIZAQSAgkBBICCYHnI8D7Vd7jZr+r5j2uv9/l&#10;HTHvqXmvDEfJe134lTiQ3t8Bx+dfdKwVeLTWhN5Li5K5KI3MlInTAydbsmeTkravcfG8fFj3Z/PW&#10;DZY/Idfmak2LX0p/VlRlpq1FawSZ6NAnIiIPHzqqbytzxdmMsoOHSsRj6po4bG+j5w8etDc+H7cL&#10;XpbfcF68F/909nQr/ETf3+7f1VYua6xQdlOLNDytHC35ZmPsZf4v92gw6vRn34HDNkTal9defcVG&#10;jxhqi+fPts8XFdnaVasN/nvrxu9t55attnXDRlu3eo0tW7jI5mnNK9YK6dGrq/Xq3c2GDPvAVqz6&#10;wkqvXlZ/yf9P0IJkas+7ergFcIMD5XtpuNY1qxdZQz1cjdZ1qq+y+uqqDA8HNSIymfpVPKgJGpmi&#10;eZ/ZgP79bO2aFdagfq1/9CzHA4ZxX1ByTZW+z1+kdH1zpK0ptKtXpFOSPiZjAxluFc4FTplvpeEN&#10;vB/gpNxuvb/57cfk74GynTfhOr5N8LlA2Qf37bKH924rasbuwl5r7aCVyea9yM/L55j2V9U129Yd&#10;e6SRGWWTJhbIh9IpXSEv5RFxSHHbwRrees0Xq+ydHt1t4oRRVvrrKeFzX+mwbWUsuyf/gz+ctNG5&#10;+fJp0dWmTZ1iVy5pnZUn4psaqhQvw1OGg+gY/RlrI+SOHhb8xVy+cFZXo/Y95/ix1hnas3OLTZk0&#10;3iaOHxv0LfBoHqg3nE/cLr/W0Z560H/4p4C/hqPz4N9f85v8wMfzpb+4vnHXDhuudJMLCuzKGa0p&#10;hMYkaGRQFVjwT+L9Sj70LbZMHZkHGL8dBfhNbGDI0PdtmvRxR48fDtoHxr7jhA7iUXWL/O5stTFD&#10;tK7R1AK7deWcKiv9QpM2VYVAXT2AD22AQ0YTMlLrx61eusAqr0vXhC080aZ//5+9+/Dyozj2Bf7P&#10;vXN8jg0GDPiCMFd+j2TA5CBgkdYEiWRAJJkgLJGjDdjmYhukBQwIENjG5LRLTgooJxD96jOrEq3h&#10;99sVYO453Nt9NDszPd3V1d+q7vmpq6Z63drNYYt+phtnbO72WMiE59QVtPXFIQ+e7P9igMyYMaNc&#10;PPeM8vrzT4UShH/MdohM2jjXrl1f3g0fjXtibpgVc775QbvdsS30YMc1/e4ntjvfyPO3wNvY2NhX&#10;bL91n/v163vlyAQuS5Ys6Wzu9vdg1x2UEr/6Wd0W2eb4hjG/Ee8180LmZ93EsG+HVM++JN6FV82/&#10;sDy65M9l84Y1US1ivezwkXnhlfEy76LLygERX8o+gK++HvPSjjFjH670l9n8xfayemPsXRNPt0Rf&#10;7wm78+Fh474gfBc+GH9rF93An8O7l70XvvMunF2ef3l51I7B3vlmTcpvKz+HkFHOy/ASX2LmzJnd&#10;XMhGK+V4MUbF6BJ7AV12ZjpTl+ludvzJem7525hf2f5r2eRvCPrIJxHO4jn8JWKXScZXjj30Utbd&#10;w/iTz/pyyef0jP8cnxQ2cPNE1skyzvohn67qoxgLYurUSdt0wDvCPJNxIWrdoQ94zr47J9/wFFeI&#10;LwvfQr8Pkm9l+BfwW+C/wH49KI5In3f1YYsfcqn3A6t5n+46+VAu23CmR+fOGe18Y2/67aKy4dPQ&#10;YeM6+hnMT15XxPW/rs9nil+MuZB/EkzpJQzomfmFT5A+25dHnJ3nnnuu08kkizc6KqHPxi9mkd8O&#10;+o3HbJMsEvu6T0lr2FlZ84JkTyy/X/mKeadoL/Xcc2WzPffTpdSBYee6Pt8GOsCPxd6OYrHQg+TN&#10;3JxYqFdf9+njseYTNvxw+GzA3++vu+++u3t/JWZoKldjR4Zw5wdvrqZnaIzFnO39z5/Su8V8YGwb&#10;O2KzGEf5bsRHvl+0VdPXZibPlNUePhySs7y8pkv8+A466KBuTKVPiDJ1n7sK8Sfr5j1/ntTNxDT7&#10;bfyaB8wdyvV5VY486nZSPuinrng+Pj7e+aPwkfG7JPunXF3fvZR52qR36phvzGGZ+m1nvn7wHSOj&#10;JfEelOhHtpm06Tc/GvNx+iImjXZuCDQEGgINgYZAQ6Ah0BBoCDQEGgINgYZAQ6Ah0BBoCDQEGgIN&#10;gV0RsL5szdZa63RpYmKi+/7V9+DW0a0R12vM/TXsXE+eii4fmbWbt8beHlvKssf/UWadNFKOPPSw&#10;cv8fbg9TMnv/ZMJfHpnn/PEn73d7HJ197pzyeMQUYX9kiwyLeXfeujn6FeaeF194Jexo55ejjj6y&#10;LFq8sKxYxadh0u/B+rIj15utPVtjZ1dkJ/CtfNqC9dE6u5jubH7/+fODypULLuv2VtKu2Cpbu3gM&#10;yUM0EwkW9Vq7tvpr+5Ml/71/+UiEOb78dckj5djjTihHHRmxXe68rbz/1uuxt8K7ZVPsqfLZprCF&#10;xjfjAVp04fPwTVlbPnzn3TL+6mvl7t/dXhbfuLDMi32MxOk5ZVbEcYi4Cfxkwqq5k1mY6Z8+sanM&#10;mjWr29PooovmlHfeYh8OubDBb4862tkaPgIbt3Q+HKvXbSlvvxf+HrfeVn5xxGFlwRXzy4oP3o44&#10;J2t32hXIh52gxlCby5f9rVx60XldrJN77r6trF+zQid2HuqMhb3Ht8NsYvwDyDL1Ft201USlLpFN&#10;pkEyYl+57777uu+Hxx58oIuhUreZ19tDFzJpJ5M+ZD86H5nYb+qP//XXzkfm3HPOKi+/EL4cXR+m&#10;95G5aeGN5ecHzZj0kXnj72X756ujrjEQfYgm0R977Klywsmzyl5771NmnzlS/vFM2GQ6f4hJ+dV9&#10;5AMGGzZzNpwTjj2yw7f2kRE3Jvu4YU2MUb5oOzD/PGI3weTySy4s1y64vPP1yL5GoU4/Env30yXy&#10;8521uCRsf779zlTThS/eU5ba8B39b25YXI469phyXvgcvPlC6GHnIxO6F/jgus9LLSfPYCOPLRg9&#10;bUjsa3Rpzq9GynULf1NeefWFyI25tPKRMResWLmx3Pv7P0QcmWPLggvPKSsmfDMeAzL+8ZGha8kz&#10;unlt/uGDc/KRh5Ybr76ifPTWmwp3MiXazRF76fnnX+tiTLCz0ceUIxqpw3iv+6QP9mBgQ/Wd/lW/&#10;PquMv/RM0GanpjeTerp+w8ayOmLJPBr2ODGlbl60OPZiiufRdhDszut7vk/GBbspmzl+zAHO7KyZ&#10;8Ggu7OOez/tnc20mNr+RkZEyOjq5/4b8+h1DRsZ29j3r8ZWiz9qEDTxc8zGDMSz4N5BpJuWU0X6N&#10;n+fiuMyfP7+Lc/HIQ/eXt954KXJDmAHOZ+F/Fa5/5V8vv1HOOu/isu/+e5ULLprXxTr78t0UNuEY&#10;M9vjXRV/O9TNWB+GH8WCsG8efOCB5eJ555WP3353p0zjcXdN58VpgYN9a06adXR54umlQYX8jOdJ&#10;e/X6deFfSlaR4MEmy3Y6c+bMLkZDxvUxh2biv8A2zX7PT4E8Jf2HM9nBxZjsy4VM+AyJLVGPEfTd&#10;0wtjlz150aLwxwga/ZSyyXz1+OYaZ97FORbr5941/DLEtpiYmMhH3Vm/HXh3xgPfLfGo+LFItR4u&#10;X7686z8/Ab5T2q/nGH2hI/qOHn4ldmlxU9JXJ/2H87kz/vWbvwg7d99HBh/0N9tzbw4QawI/fnPR&#10;u2+S6j6mLuOJbf7UE04sh0d8MfunrflkxaTOhA53uhP6o5/9hB6/BXooXofYHPgT14h/lT3c3Hvn&#10;wtsYsz+POFPJC1nmeMsx7Gyu58vFRwZtfk+ZYJP8JJ18NtVZHXX13e82/M4I/x3y+q59ZLLt5A9u&#10;4mDxGeKnA5/0AVGmHlc59+AbnfpIevoFy0wTMQboLj8WcWHEH6l9VMm9xi7HoTlS7Chzyn777dfp&#10;HH8Y49W45g98YMxL5OJdzKcmk/ZzzMtzn7qvrfrQl/pQHg/Jhz7zBTOmDz744C62FX+zfkJDgom2&#10;EoPEqF9+0H3WyWdoouVAJ1ONV8qErsIAFjDCs/o1zZoGWskzenzmzLfmAv54Kfe+PNXL9ukJvyox&#10;iMwndUrexTfjA0a3m49MjVC7bgg0BBoCDYGGQEOgIdAQaAg0BBoCDYGGQEOgIdAQaAg0BBoCX0Vg&#10;d9aUrdvmOi170KKw9bClLVwYviZhx8mEVq6Ny6vXzbNM/8xHZs2mLeXDj9fGniRLyy8O/WXExTi4&#10;3HLj1REX4+md7fbr4ce68vJnnywXhg3y+kXXlLXrV0ex8GGJ+C077ZHMB7GcvuLj+E7+nvvCPjI7&#10;9hw6tzz59N/iwaSNC232qXpNe3x8vLPtsPuw2eh3JuvRGZtk75/sUa6+9qrw8YHDZ+XTtSujRxrN&#10;Y3KfBfYtddhl2drwX7eXtP/d582fT+7l85eHxsrJp5wa+02dFvsTRd87W370n29MGOu3bwlbS/jK&#10;OLYHrrHYb1E/XAo2lY8jRsrTy58oi264LnwCzujwfvLpx7s+Zh/IXZ/YDqz5s6vYd+K0sOE++cSD&#10;4e/EJgrvL+1vLteErZ8fB7vyI4/+rRx/3LHllBOPLc8se7QrX+tTZOxM2mF7/9WZp5U5sdfNb69d&#10;UN54ZdJPIbHno0IH2aHY7egsuUppk8B/bddgx+MbYj8INkS6n0n/6ImYAb6ZtxfEo2N/LetWfxJF&#10;dsh7h4/Wzvt4wpbC1skmkv3RrkPfV6/fUv5wf8Q7OenkMm/uueX1nf3Y1VZT84kvunTjdYvLITP/&#10;M/abml3eezd8QL5g5//SRya22ipLHllWTjzl9PCR+Uk5+aQTy9IHI+7F+lVR7kv9j5suaQNfcKOz&#10;886Z0/m7/GP5sni+o4/dPjHB27bQY/uZVfn2XLrvd3d08oBNprQfpZ1IvnamS/Dic2EMkqFv2dk5&#10;B9VNmaKpHlnPOW9emRl22wvmzisTL74c0EQfQt9jWHQ+MsrCUrwGcSRy3wP5UyU2Kt91n33uaLn9&#10;zps7Xz04iB2T4988tGr15vKn++4vs085qSycf0FZ+/6bQTZaD93nIyOlTrhOGbPnL1kS/inHHVlu&#10;uubKr/jIfB7deOedjzsbm7HGbkYf6lTrrnz3ZMrOxubJFnrDNZeU999kh6YzO8ZnXG3aLBbWF+WZ&#10;J5Z1+y399ppryztvxtip7OfrV62Okl9N7P98LEZGRjr/QnFXyMth3Pb5+iqFL3NqmRpHfCHYf9NX&#10;ynjMhG6tF2zw7PP8OcV9oQ9pi1WHjhvrYpvwC2HnrGWhTM2r8a8v/EDsf8MW+cHbEQci4mN1Mg3J&#10;bwuhmstefG2izL1wfjno4IjddME55W+PP1zW7Xg/0ZM8oO7YtC18X2LfoHPCL8Ced78Lf8Etayf3&#10;GozHXcIb/PDMB2Hvvfcux510RHno4T/FfnUro8yk/PC5LWP9RK4+mHvEDuJnRjb0S6p9ZGAJL/Mk&#10;ezkfiOkSHxZl+XHwabD3UepwntHAg31z+HMpx+90UEr5sdnjmf+SmAjGgt8a+p+Jboi1hKY9Vci3&#10;TuYaWDgk84jfLOSdcWRq+ZrXxcvgQ8PGjMcaHzTq+cu95F2hT6Ojox22dKRO+DRf8F2wvxnfMdjW&#10;uqt88umar1fu52Ws2nuGP8c3STXdvDYO6NFRhx1efhZ+EVdeOr+sjH3UQoV3GePaS5m45lsFcz4M&#10;3n8/+tGPOr8J/hTGJv8PPniwE9eEHLWV7xX49TFMmZJFxkIRf4bca1+MWla1buFruqS8+vgydmbM&#10;iBha4d/AZ7CmlfhMRy+fw2aqQzn0az3yG+P222/v/GT4EXnvJCZo4SHPrh2eZzvZ9rCzMcnnT1wn&#10;Ouc+07D+GRvi/KjDj4s+Gytk6uBXRCYO997BmQbJFK9SPsv7rFOfzWs578LJ2DD+/H70XuuPJ3Wz&#10;H3keRC8x9cwY5Ctk3kt55znr4jFxzjzn5M116iA+u99HEROKj4x5T936fZXto5syREO+d5M5Qf/4&#10;16XPi2fZRmJW6w5syMV8mHN40vQ+w8fs2bO7uUg8npYaAg2BhkBDoCHQEGgINAQaAg2BhkBDoCHQ&#10;EGgINAQaAg2BhkBD4NshYN0312mt9bIzWIMXC5/fh7XZTLm+676+zuf986YvPivrt26Lb+jXlLvu&#10;+FOZOeOQsNkcUC656Oy4v6bbsyBtKFnXmjU7g3V6vjH2O3riST4Vk7bHTbHfS14zR7NHb9uyvUxM&#10;vBU2nJvK6WecWi674texP8qj3Zo2/rMN69LsBWyFYgWMhJ3XGnZ+U59r8mnnOOqXR0T7F5a///Pp&#10;smHjmvDTWRW2ZXa8z7pr9mKxFOAl9r37eh09Cn6naVXEaFmxZmP584NLOx+M02adWp58PLAK35cu&#10;lghThmN7/GG0r2zgXX70QzyMtetWxX4hL5VbbrsxfIzOKX/40z2d/0wtY9ixh8GOzZmN4/jjDik3&#10;LL4qYgQ9VN6ZeDXsyeu6ODXrV33ayeXTDRHbXtNxvDk+UW668YZy2iknRgyS+eXj98a7723TVhBc&#10;dkmb7IdiARz9i0PKNRHH58V/Pdv5bMC9O75gL57cW4Z9nN3Hd9XsGhIZsI/Vif2PrNjO2PrY52pZ&#10;sanoH1us52yX9959+65xZDr/ETxs6/KXhC3DPiBsiPxk1K9T5yMTMrr3jw908jn/vLnlzdfYnyZp&#10;1H2vbTow4BOx6OrryxHRt8suPS9syPwv1oY/Ev0PQEPv14YP0tJHnyynnzla9t5n3/J/fz6zXB3x&#10;XZYve6S8O/5K17+MkVTz5dq3zvZNuvY3l5e777g55PdasDWp2x1/O/s6ibl9r/jS3HD9NZ2fzOb1&#10;n+4kadw46v7sfDjFBZuRg+0Hjuw//GXMQVJf/5IUGbHl/uKE48v+Bx5Qzj93bnnrpVdC8OFHEf4D&#10;pgU9kdhxx8bGuvF+5ZVXdjY64x2/7PJ1G8rLM5b5BZwR/ll3RvyidRs+jScxViKGVI7/zyJWT7ic&#10;lSV/XVrmzRkpN199Wdn48TtRLrDYFv5RVDRSLde8pnf6fNasE8pt118dMUXGQ6Qh0/BbIdfYoids&#10;fhGjJva8YK+Gjf6aX5JGzmnwM8exP/MNMA58o29M3HPrdWXV+68HFzw1MDSJ95ZgLpro4knZg+36&#10;iJl1X/R54rUoGyzkAQv4ZZv81thlfR9vTxlzKZ0nd3hmuaCwW7pQl6eP7O/6a24Wr6M/ntCVfHP/&#10;wAMPlMMPP7zrq/L6X9s7leMTxRavHJ75PelTpizPn4GtGU12bX4Zrif3K6P/NCp8gPgaBj5vvPVB&#10;ufhyccZmlDPOPDXmzRvKczFHTfpQwlmdePeFb8yGOJ6Pd9lV4bt0SvjJXcUG/dy/Ooxr3YMffthJ&#10;+QmJA3TYkT8rN9xyTXn2n8vCz5RukVr8pSfxj9zFkrjhhhs63wy27tzbI2nTj0zkRbf5ZLCF8x3L&#10;d59yOX7NGfA0B4+MjHSHPZT6fh9JF99o4cPvBr5udKWOcZF6al5bsmRJNw+La8GnZGxsrOsLfVAO&#10;FvRh4cKFnV0fHvSBzutX9in7iA/zOVnz7bjzzjs71nJ+R5fNudYHPPp9k799si95ZucW40Z8Mhjc&#10;dtttnY7UbSqLtncNX83ce4htnG8EXUtek64zPvhR8Avks8MnrP6dpQwMdifV5ZI3uJPXLw45tMzY&#10;/6flyksu/dJHxm+B+NcdOxrAIz0wx3jv7bPPPh3ufJPMKXTKmEMXn9knfc8kr5ZN5tc6wx/Cu1U8&#10;Gj5o/KSS/5SVevQp85POVGdt0w2xNeBpvPMVyzlSXWVSv/N+KpqeKT/VkfXxWrdlntZPumgM1bFk&#10;YJbzjmt1HYlp0uyfEw/480fjZ2LsiIWYcu/XQdMcSn586MytfqeMj493vil0329dY4v+8p/jH2iO&#10;wLO6w/iSn7wn/4lVn4+8J2O/0fwG23///TvfN/OMVLeTfa31K2kMO8O01qFh5fr59DPbqds1n8CC&#10;jwx/FPzVc0VdFv6pW850wXzjHcKH07s+U59Hbaf88OId6B0rhpZ3L1raVg8dfoVkX/uXJe12bgg0&#10;BBoCDYGGQEOgIdAQaAg0BBoCDYGGQEOgIdAQaAg0BBoCDYHhCOQ6bpao12ut01qjZdvyvbXvca3F&#10;W6fNVJfv08oy9Xnt1k1l02fbyycr1pfbbrm3HPQfM8uBYbOZfcYJZe65J3W2NDYE32pb/9Ue2wZ7&#10;JvvCaWecErbFy8v7H/rG+rPuW/0t3R43YX/0fX+YkbaEnwCb8ufh//Hww0vL8SccUw45bGa58OK5&#10;nT/Hq6++2q2Bp61AnAU2L/3TZu1LwU5k7dt6u7V89s/jT/xl+e2ia8vE22+EjXR92MXXxT4ln5TX&#10;33i5o8/2MDo62mHGBpmpb/PK/H/nmQ/G1uj7w39b1u3lM+vUk8vTyx6LJtiuwg4eNt3ONyZtYnlm&#10;g2Lgj3KfV74QT0X8mHnhI7MgMH/p5X/tYhPAt3V/dnv+A+ybRxw+o5x68pFl9siJZf7F55U7b72p&#10;3HPnXeWxpQ+XDavXFnFuOj+RNRvK6k/XlHfefqtcdcWl5djYY+a6BZd2vhBps04bhJg+7HJi/Jw/&#10;91fh8/NwxydeN0Wshjqui+9z7aHBlvHjH/+481Xx/Xz6hZAlnZ6YmOj45j/gW3/2SYnNI/U4z/gR&#10;S4L+zTs7bM7Rvv2Htm5cWzZEHKFtm9aV90IXlvz1/s6WzR7Hro6P1J0cJ/q+at3m8JH5r3LCiSeX&#10;C86PeCdvhC/HDvlkm3hJO41rY5EteeFV18beZIeU31z167Bhvh28rilbN6+OEkE4RCxOzyNPLC9z&#10;zprb7bX04z33KCccd3Tng3TvXbd0e2Cw77B30UdYZILRG7GH0MUXzi0nHHNkuf6aq8pzzz5VtoQv&#10;GOL6vDl8Qz7fErL75IPy/D+Wlzv5UJ0zWu77/R1dGbTIrd8PebuT0lYIL/ZZPjJiYRij4j7UNin0&#10;lLc3A7sgO9FBgc1e+/4kfGTOLRMvvRyOMRHnhW5HWdqd9I1xdmsyZQe0N0japdCFvTJ0D15seF0c&#10;j+OPLreF/9DGGPMw4Z+3eUdsnYgq0g2txx99olw89+xy+8KryuYVxn/EwNq4NeaqSRt32tK0k9fw&#10;4Qd03uxZ5Y7F14WPzASDbDQRNtmAzrFx46QPj/mR34E5xrjIOQYNNmf35jhzKEyMywMOOKDzlXng&#10;npvLuk/eipa/9JHpdDT85ToJRZNvvvJquezXF5fjjjq6XH3FleXZJ58qqz/6uFMxPGvHmOC3xn/J&#10;GOJf0PcxU7ZOw/xb6jI1HuShH1dccUU3jheGf4R3T+oSGbEX8nVjwyVLuiJuCN+3WgfVoVPmc8/w&#10;zKePr0XaFo2FHKfjYTM25vlY8C+CdxdzaLu9isylgVcE99mwMWJxBWbvfLCyXHnN4rLnXj8sB888&#10;sIyEHG+6ZVF5avnj5Z3w/Vux6qOycvVH5aM1q8vbH31Y7v3TH2MvvOPK0UceVe656+7SxegJOrV+&#10;499BN8l6xowZZY+9/0857czjy7XXX1mWPvyX8snKj7o6K1euKuvWru/eUfQaBvZJ4XeQMQvqvW5q&#10;+z17Od8HdYyj3Jcp5YIHePDbwIdyxiMsM+X8mnTh7d3Ap4S/IP8svyH4ucqX9JW+0nv+OXyAjjji&#10;iM527zdHJjJJfeOfopw5ln7zm0EvdSLbV9e4zfmDLPUj5UsX3ZsPFi9e3NnnxdSgY/CmZ/qnXWfz&#10;pfncux2P5oy05Wurpu0aT+YvPjL8S/Ah/o7fF2jpO17ouHlGWTpmrCqb+zehnanuW+YNOucY8kwd&#10;/GiDL4Q4MgeHT/KCyy6PvRc/mRzTPR8ZPBkL5j72fPqffkv8xmBetwFDh3YcdVIOPc/JyPPUQ+W8&#10;g4xdPjL8NeiC8lLKyrW8zHc/LOU7UzswFivK7zqxt+hLnbJs5vXvM78+Zx+Hnet9gvQtZUaH+Ehl&#10;jCDyTZ2FUfYVDw55+bxuP8eZPP3DhzQxMbnn0s9+9rPOt2XQXIuefPIzB5r7zK053pNXdDMZQ3ww&#10;lOVnpmzKQfm6ncxXF1/ac+hL9ivbSPqemVuMO7xriw7QF5hk/xILdOSpp214JHZownmqlHwl3X5Z&#10;tIz9xKAux8/J2OQjY47AQ5ZDx70EB/1MnuXhWz5/R78lMi6aZ31M5OlX1jfm7JtnLHoH0THP8Ja/&#10;db2n4NhSQ6Ah0BBoCDQEGgINgYZAQ6Ah0BBoCDQEGgINgYZAQ6Ah0BD434yAddOpDuu41ldz/bXG&#10;yjpuvd6cdg32Et8ysiv+dvE15aNPJu2+27fHmrAl+jg+2xL2jnW+l5865TqyNWD2M74JvjVfunRp&#10;t8ZrHdh6PJuJg43pwAMP7Pwj2PusMVurrm37/Raz//L1x7fJ4rqwbaHFvibuiXv+Eewn2uWPk3WH&#10;ndnaRkZGOnslvxDxHHyDz9ZgnZ9vhm8+fcvPFqS/uT5e2xD6PP+77rdsCkt3/HvhXy+Fz9G8MnLm&#10;GeXRx8a6GDDhITBtMyvXxnf55BkH0b76ysvlyssvKRfH/iFPPPJgZ7uoiegje4E+k49v1cXhYUtk&#10;c9xzzz07GVrjZ6/qJ/iwh/omP+0P4lGQB/u765NPPrmTEVsrmzl7H0wlekxPU6/c8yVh6yUbtlk6&#10;xPbCRvmHO+8u115+ZRk56ZRyTNgL58w6rfz+1tvKB+MTkx2uaMZll8hNTATfAIvLwJ7Mruo7a/or&#10;Fgmd4MPjzIdBeTYc+sdW5pw65do3wXhyuK6fZ7lBZ/5i+nV1xPmYmJjo+NP32lYDT32FP5uc8nDs&#10;4qBEPAw2HjaV2k6HR2NSXAA+RZ7rj3HCP834WbRoUbc/Az1nz/Qc/+YGdrdBtp5JBHf/Lx4ysXfh&#10;xdhio+UDYSybA9iY+ALQM/zxSTL2jGV86S/7XupJ0kz7vHu6BEc2f7EG2L3Z5/gUwCF9QODGfkeP&#10;2PnZrFLfkq5zzql8DswJZEAPMmXb5Frz5Z5djtzIxh4Y6mUZz+tEH/nrwSXtnGzs5lD6qE90lN8B&#10;mRmbfFhgZP6a2KE3aBo7mZJ/fMJOLBb6w8YsNpP4AhIbP3sprOFC57Vd20uT5jc9Z5/RpKf64n1A&#10;3nghG/ZC8w2/CXO6vaTsGVLvoWRc1Ync6BWa5iT9oy+uzf/0i4zzHaTvGWMq5YdGjRv6/LdgQFfM&#10;Y+ygZEAn3bsmV+N3NPxM+K9om3zoYV+f8l473nfqwdnYI0u6aly7Nt+weRuH8vkJoa8ddvmcG+rx&#10;mfjinR/I2NhYN98aS3haEnFdzOvO+g93/lb6Q/bjYY9NfXFOenQ2r9E2V/NNME/wMaMz9Ba/5k99&#10;EDvFPE0OZAvLmgY6MDLnkrOy3t3qoWs+6Cdyp6d03/uDL1k/ZRt0TF/JZ+bMmeXQQw/t5IhX8473&#10;jsO1NumK97s5U9/r94820IUpvmBJd9HmSyoeERmZv4xDOqwMveHHRldgw89NH1IP0E28XU+Vct5Q&#10;JutnHBm4wQ8/eOwncwv+0Uh99rtPPJY6Jd06zzVMah8Y2GjbOfnXhvtM7PwwMZf47ZA+f573Mcg6&#10;aOGxr2+eG99Jn157b5j70hcuaXzTszaNJedM8KjnGhi6zz7DhA7jgx6ZfyRjM+v5TZtzTNL1rG4n&#10;8+szPL07/I6gn97VdV/xVsvL+PJ+984zvjMNmr/xTw/Mq3TX/JiJXOs5JfOnOtd9wTf6MOA7Zo4x&#10;VslMORiSZd2G8mSbz5VBJ3Gq6eOj7vdUfOUz+5uZ34zP+rcIbOhl/s7gb9b/P4i28DPV4b3u3eDd&#10;OjHgPaxuprov5idjxNxT/6Ygc3Myn0XywAM8MsE2aRrv7r1PMtE37Xi3a8NzGDtgWtOqr7N+OzcE&#10;GgINgYZAQ6Ah0BBoCDQEGgINgYZAQ+D7iMBU/3fP/0d/H/vVeG4INAQaAg2BSfvMVPO8dU/rvc6S&#10;su6tjUqurUFbl3YtKWMNm138igWXRPyU1yOX70esxVrSjePzMHnwk/k6id2AHYtNOtebXY/FGjm7&#10;3KKwHS0Mm6DDfj7Whq3z1mvm2rOeW6fkv86z3m39mz2RvZHNjD2ZPYr9Bx8wmQo7z5RhR2dHxR//&#10;CGvUbKpsiGixVySeNQ//Hdcb14cgAg4+Muefd0EZ/dWc8tjjj8SWLYTzpV1qGC+xRVXZHKafjVsi&#10;RsbmreWVl+Mb1vCRueSCc8tTjy3daXvK+tbX+aSwWbNNs5Gxi7IhsjXwFWDHhbO8QYmeke1DDz3U&#10;2SLZb/jIsG/yg3DwoWG3EHegjy15920hdIK87aXC9sLeyb568E//oxxz+BHlgrPPKXfdcmv5+7In&#10;y4r3PwhootM7zBNooVknPNIRNiV2PLYK9hJ2a3LXR3zCgPynsyf4Rl9/HK4zTad//DOMDz4MNQ71&#10;mGArwQddx6uy/DZynx72Xn4FyuS4y/adYawNPh5sY6Ojo53PCdsOPyg2bpjyQ2G3Zvv7LhIM2aXM&#10;PWINmAfY9djq2NbpiHmB3Y6PDjzGw3ZvfPb3TPEs57ya14xBYwyL4cBWze7OHkW+9Mah3/RRHIwa&#10;M/LKlPMQGyQfLT4X6VeiTMpIndr+5Zn5SVlzE78G3+snPedsJ/OUVw7+cCErMmEjZWcne7iYY/nf&#10;uDYW2GbZHSV6njy5zzZc6yMMjVvjWF/Y1vjm8EuBPUzoPbp1P9X/NqnuLzr0mR2d/wTZ81vhu6Wv&#10;xjSfELZVY5E9V38z0aG6X5nvTLfwzn+FjNFjT+e7wlfJGOF30u8b/vrzgzbFFTEPTkxMdPoIL351&#10;MMI3XwNntLXn3ZF2yZov9FPO8smazZuviTlIO+SIdzrJl5DPg3cmuZuHvN+M7zquReotudf6Bx/6&#10;Rkf4c5jb8Ea+5gpY41mck7GYF/h11HMPXtGU4OJIzLVjHja301Vy8q4kQ74o/ELgrU1lan47gvHH&#10;O0W75iF+FD/84Q+72Czqk7l5DeZ+Oxjj6bvi2jsn50D0ki/XNcbGCX2nC+Y8/JkL8EZu5gT+Q3g0&#10;B9TjBq1Bid6aG+kEmZmjjFN+ljDNuYXOoc/Ojb45LOVT89vXuUFtysu6rlMuxjz9mc5HRh2JHMxF&#10;fK34dOS7G22yr99v/ftJCpN/8zdknYdG8iWf3OgrPOiw+VNCl1wy9f1H5MMnx0tN0zPvMXpFx8zv&#10;3p3fNtU86Ac9qPWIzOXVctOmenTAmDKWjF0JjSyb45OszE15n8+VNxfAni5oR33tkxf95cdp3vLO&#10;HIQ9HTSX02Xv0NrfwrhJHdNm6jh50FvyoUM59pWveatxwOuglPQ9q+VlnPiNZ78letd/Vydt57rN&#10;QW2gC7vUH1gO8gcbVJeM+BiZV8xX5jpJm/D1m8DvHvNR8pR0lJnuQD99v8koU2Ka9+gk/vL8RuTf&#10;6v9gi+L/HfzvzKv48JvI/GGekeqxmTiih4bfJX5zJh70aSLmTu94Mjb31HqT+oVuv7/yWmoINAQa&#10;Ag2BhkBDoCHQEGgINAQaAg2BhsD3EYHp/v/+fexT47kh0BBoCDQEJhGYbo5nk7NGztaZa7DWUet1&#10;VZT6a9HsbXwBLp5/fnn1dbYGfgRhf9wel2Em3h4uBpG1Wwlta6/DEn7Y7NgmrW/XPjT9OtbDB/Fu&#10;Lb5eg6/rWdtnP+HLMWhteioM0cEf2431ZTSsPeeac65J1+3VdpA6/7u43hz7sXwRcnjuny+UeXPP&#10;C5vs6eXBh/4ce8PY32LSfgkvB/nrvzVxNgVHt1dTyHPT1sB12+flpRdfKOede1Y587QTy5I/77p/&#10;SfIPL32s5QAH9hj+ImwscBqETdKgE3ix7k/m/G7Ud7A/ezZMb8jaM4lcyDdl75k8NPEx8fob5cN3&#10;w/4U+zwN3HMqaOhP1u+I9v7oB/1kK2U3Yd9xz7ZV24CyWupT3jvDiz3NUY+FLDvsjC/962Mpv6bD&#10;JqfP6GdiR2MTE5vFHAAPMoOd9upEN9hL+GHwQ2G7ZdNRV/wn9nR2en4AtdxrGt/muu4L/ugDrOmH&#10;+cA9vejb6bRJBjm3uYdNn8f6Hpb6wjbHfsQHZCxsT/pq3oNZ2itTz9CFGTqDsKMLDnrbf66u/tX5&#10;eDafmPPILPlTBv8Obdc2Wn2HBz3kB8XuysbsG3c27dpXRJvK4ymTfuMvE/p1/+TrNz3im4E3cx3Z&#10;w8W7ZGJiops/1Kv7kzS/7jn72q+HNl6NtSXhp7Yo7ITi5fCd4hNl/MEv5ZT1++MEzrB1JgPXxgVb&#10;KAzpmGt9rev2scdnv7/ooVsnmJOP8cNXw8Gngy+PvtR6mjo/CEvPatulNugC2uRA3ujh37gm+z5/&#10;+oN28um6n8yVsOSTA2d2WfzmbwY0+nTdJ8/OMOjjoB6ezB0OWI/FGGOzNfbIoJ9gnEm/2HDZrvk8&#10;8GeiA3xSzQWZ9K3mj3zpfMoy5eacYyzrOuPb+PPeolf49FvJPZ0YlNByJAZ1Gbx4lgmv/L2MVQcf&#10;LLpgjiHfWh/Uyb44D+I36dbn1CN52TZdIc/d9ZGhA/Dmk8QuT7eSXvLUZexoo69L7s0V4lzADh/5&#10;DlcPjaxDNuZafhv8R/BJDsok/+r0dUpenZTP+RGO8OU/J26Oub1+F9b1vu61eYZuiINkXBszmWp+&#10;Mw9f+e7lX8G3ix+buaFOqaPGM9p0PlPSRSsTfck6+kZXyYuP8TAfGbzChb/LaPic1W0k3TyjqT2/&#10;wegCH1K+TH47Syk/18olj+6HpbpM3Rd86Te/NPN66hs69Dl1H/b0iC6ghUa2nfrhHUAPYG5+4DdI&#10;v+r2hvFHJsYkXxjx5fjKGp/0mP8g/z6+RbDOVNNNfoadvUf5nfJp4d+YeNQ6hK76eMnn+jYev8f4&#10;QvLh4/PFp0gMTvrEj49OSomV65wLYOa9zUeTH6BrY0RZ2BgnaJib6rkYH/05Fd2WGgINgYZAQ6Ah&#10;0BBoCDQEGgINgYZAQ6Ah8H1GYNj/2zP/+9y3xntDoCHQEPjfjkDO5cPO1mfFG/DNch1zO9faB+Fn&#10;XZqdzDfg115/1c44Mp9zjLFkH6Y2cWR2x0fGurp1Weuz/TX2tBnk2nfNS1028+XhO9fG5eeacpZx&#10;b33Yurl+ZFK3TxOtYbhlftbPMxpsFZ5LeXatbf3s99Wz7yp9QSRhknvm6X+UObNHyzHH/rLc/bs7&#10;ysrV7Ii72m8H8ZA+MvZa2h7H0089WWadfHw549Tjy7NPPrqzin7qn6PuM9mSh3X1Pr47K1cXg+SQ&#10;j9H13Dmv81mePU87QOY5y5tKp5XZjv8oNyxpEx19zDSorXxWn2GQWGQfnKU81+UzL/s67Fzzor5y&#10;mdCo+aufKVPjQWfrsq6VN1bqpB/GZfJXP+tf9+v2n+/uvT6i1W8Tz4OS8rBWx9k4zzGpT/L6WGQd&#10;z75JgqU2jO2adn2ddPv9kK/9fn6/bt47J79pA07aw87kiT/lh8lFH+r+u+7zNIx+Pedmmd3lLcsP&#10;Ou9u++Zz2PdTXV9/BpVRB/+D+qB+TSPpw4qvxaBnWcYZ1tocRLsu128nZVyXcd0vV4/Zftlh96lH&#10;nue1M1r4pFuDkj6TKaz7/VY/afXryof97vKqPD7UYStWz1HrrefigPjtYr9ENl22XWO9z1vyg/9h&#10;fUselRlWP+kMO+Mp8Us5JaaZn3Vz/LofhMugsYdmjfGwvmQbea7L5bW5gJ/TdD4yyRs7OXv8zJkz&#10;u7gk42Gfr3nJtpzxqb/qpq+wfO2x5S+MOFfqe4/UNOhV8sdmzwfhBz/4QbcPDd+/b5P4fvBvEKNH&#10;PyYmJr4NuV3q8t9A2z6d4mnRIan2c4AJ/YWJg58JPzZ+CGLz8Dmpy2cD5g7xskbDf2XRokWdP2g+&#10;64/Denzw3xLb8KCDDup+24tXUie44wNf9uUTH0kbfOzq5LlEntpTh78cvxA+MuKN8Hfup5RjP3+q&#10;+1oX1OeLKe6gWDv8P/hpZYLL7rTBr0cf0KZT/Lv0VczI3U10X9w9MYj4n9jjzz5w+i9umThQtY9M&#10;yh997U51oM0PZSR8/XxzkH5bea77qM/wz+Sa3xk5ix0jFpV5EF+jIUtjTDKXZEp5msf5C4kzxIfK&#10;XJr48wtGQ/w548Z7rqWGQEOgIdAQaAg0BBoCDYGGQEOgIdAQaAj8T0Zgqv+75/+X/yf3v/WtIdAQ&#10;aAj8T0Zgujne98q+I7S+at3Ymq11VOux1latu+faeOLkO2DfPNp34S8P/rGsWbcyHrGrhX2eiT6O&#10;bVviz2BTW5IZesaztWFrwOwoeMi13ayEN4f1aOVyHdy5LssWVK8zq+8+bTie658zWv333nT4JT9o&#10;KosX9NjqBvGd5f/bziGD7eEKs+yJp0Nep4dN7LBy8603ho/MR8HCpB0Lz8l/n69V68JuHqKMMDLl&#10;rbffKTffdGM58vD/Vy6/+PyyfcuXPkbqwR2dPGo5JF0YydcmvJWtU+aTj7Kepx4610nZOmX5frvy&#10;k16W17Y4BmvXh5zYWyIA0g7V7c7bgrb8fhv4URcvyZuxQk/pEJlrq074kdfva5ZBq+5bfY/3qQ7t&#10;ZlIPD3Wq6SYO+HDgW8LfIN2v6dTXNT/D+qR8H7uaxte51p52+nJFw1iDgX4qk7wpm3Xk1Um/9Vfq&#10;4yUP39kv1w70kra67EbsnJJ7dNBNHpXN667QNH+Unap8/7n77EOSpmN46Pc3n+dZ37JP2aZzX29z&#10;/kq6tS4lre/6nPxlOzUvnuGpX0b/2QDF6ICRvmY913WCVz/P85SpeZyszRXOytepj5lnfX7kaSN5&#10;cd9PePacLtc0+7TQ0efkmSzz6Mu9rus669Xl6ms89fmkA+ppA41sK2k743dQ37IMuuqhnXnazWv5&#10;+g3rHMvy1EE3U9Jwrz55sA+zW4uDIR6NfPyYF2qfA31QvqY3yIdLuXoOZ/9XT572s7/4rOvLz/4k&#10;v/VZfxyJt7LaypT57vFY66V68rSfSfn6PvMHnetyea0/Yj9N5yOT+u53If+P/fbbr/vdZx+X5Dnx&#10;Jr/sE57JQNJX8TL4GBx88MHFHn3p81Jjpr56krHLVs8Xgd1fXb4oSTexV9+Bl+SnI1D9MU/bJ4d/&#10;jLbFVZKS16roN7rkV8KXA5Z8XZI3cwbeYM3nIfHQCN8G+67xYdE/8ZnolKSP2RfvFbGV7G+Vvh3o&#10;SXDXlrM6KVvP/K7H009/+tOu7+SXqcZMPj8XOPN7mZiY6IqhiV7SznGjD2J12XtMDBV+FoNwTDlm&#10;m7tzzj4ri0f6sGjRoq4t/edjlcnzxCvz4FLnKZOJf4394sTVwbs4MLubyMDBz8i+kjPDT8w42Guv&#10;vbq9oMQ6qnmDUbadejnsjF9x8OyHpY8ZL0d7Uo4/12jWMpYn8SXKGE98yvbYY49dYj3V8km+6A3Z&#10;0b2F4bOWsYDQE3fO/wf5JdFhOjAoJa1Bz1peQ6Ah0BBoCDQEGgINgYZAQ6Ah0BBoCDQEvk8IDPt/&#10;e+Z/n/rSeG0INAQaAg2BXRHIuXzY2Ros+4H483xexBWvv9fclVrp1vrFk7cmO3/+/PL6+EtRhF2D&#10;/SZs0TscDbZsivXpL006fTJD762tD1pfx7/14f66rPxBSbk+nVzzr2lYo7aGnHScPa/vXQ87tI1u&#10;v63kqaaVeXnONvL+OzmHDLZu/qI88dhTEVd9pBx62CHluuuvLm+/x040aQdJXAfxmnFk3nn/o3LX&#10;3b8vZ5w+qxx+6M/LzYuv7ep/3T4or5082F5cf9OE98SfDFzXiS2AjZO9tLYVZBmaO+jYtG1rWbtp&#10;V3t11vm65+xrv17yCpO0Sclznbg6T3UkDbT1v4+n50kLH32MYJJt9/mr75VzoIGedtiwHMaQeQSd&#10;byPLur1h19ro93FQ2cRxED/5LMfsINy0wz4koeE+y/fbg0fdjuvEVVnt1ff9+u5Txv1n6mp3ELaD&#10;+JGnLfZCtjqyUbefUidgqbx6mZdl5Sdf/Wf6qK4Dj1K/30nn25z7fUzZDZOH/Lq/eMqjz4d87zpz&#10;Q7+dftn6Xr2US/a9/xy9mmbiqJz6xouxQ05wRifp1ljXfanb6F+r71DXmewzhof7QXRq2fXp7e69&#10;9vBd85x1tSl/0LPsa5YddlauTniGq3y42QeNf4y9SvoxMNSrZVDTcT0IE/l92cmTsq+Td5N/M6/P&#10;Z5bPsimDQeXqMsr1k7x+Pt6n6ltNo66bdWBn/53pfGTQUZ8N3e/EffbZp4s9IfZIbVev2+tfi1Gx&#10;YMGCzpfpsMMO6/YXMy9JyY/rvjz4DmiHHX/vvffuYgZN7PDhUH5YIhP0jWv74ohHk7E/+N2kDNLX&#10;ZBid3c031uihuIr2BuJrnmNvEA06jC8xTfzu5v8jNkti4VzLjD8R/PjT+I2ee+gMoi3PvGL/JGNC&#10;nBP7ucmT0K1pJy/i2fDB4S8DY/rRT+qJxTISMU/wzV+k3m+sptuXZZ/WoHtyS/5ggIb2+PCL0WO/&#10;I7jVe6nhP1Mft5Sz9zh/D7509kvy/5fUv6w71Tn9kJTxfYD9pcRY4e/FV4bvFZr4d/BvybYzb6oz&#10;/aEzYizZy1JZCQ06WuOa+YlTVzD+2JdqdHS07LvvvmXPPffs/JfGxsa6x7UsU8fQha29vmCDBynn&#10;Bftb9fejIo/sl7J9vuS11BBoCDQEGgINgYZAQ6Ah0BBoCDQEGgINge8jAlP9vz3/n/597FfjuSHQ&#10;EGgINAS+tL0Om+utefqeWKx48bqt21tT981krodah7ambG3aN62XX355902xNdQNmz8NmCd9ZLZs&#10;jW/sLe/GsXVz2La+au75ikis2WoHf9ZcrcMOW3tVNtd4v0JoQEZNxzW75O7Y8vFirdg68jDcMj+b&#10;zTqwUo99hg1Jvv5pP/spz/03sSNke7t7ts8SWTy1bHnYTGaXGQcdWOaMjpT7H7ivPP/i33chgz/4&#10;6rt+wGrivRXltfH3yl2/v6/MnjNaRuecWa5ZcEV58rGlYdRav3M9fxdC1Q06+jssaQ8Ww8r0MUPP&#10;ej67haPGdxiNbFu/Uv5ZdvWG9eWTtWvKBytXlPfjWLlubdkSMWVYiL5qJUpKX56Ni74c9QmPvtEe&#10;JPfsc/Ytqcl3ZMLjdIeyymhnWNJOYpz9HlZWfrapnuSsjzVv3YMdf7J8nfddXeODHJM344wesEsZ&#10;d57nMzyQD5nTG/UG9d9zc5vxqsygpB4ME8dBZTIv9cx91oNdzZdn7gfle5apX6fPv/qOfn7WzzOe&#10;YAQP5TPpjzbq+v37LFuf4QzvfkJvd/jp1xt2jy/8JPbDynlOjvqIt2+S8M2WjAZ6knuY0R/PU//g&#10;OV07+DYHoDFd2T6/2tfm7siiX7e+x3P2pc6HK54808ZUCQ28kPf/Z+9OvP0oij2A/2PvvPOOep7H&#10;FQWVnSC7bLKDgIIsiiDiggiIhH1XQEQQTCIoCLIqgohKQGQPaxKyAf3mM3kVKuP8frn3kggJ1YdJ&#10;z/RUV1d9q7pnmKrbPxiH7ton9cU/xphEY8zQcTg+2ayhGbchFvgv6uLARx99dJ8PIOcDv2kFD/Yg&#10;exRj5Gt8h5jph7cj0w6v9XUfRnEvMMbDPYc2tHwNrXu5uA7dh/e04z3TkvuH7Gpx9ZnkyJCP7e+9&#10;994mP0K+gt+/sfeJPJbgSR60fAS93FRxePuZyI2xV4l3RzkzQUs2OEwq9siQkyB/g6zz589vjz76&#10;aJ+/aH8Y67/xAnfzzZj2wrjwwgv7fjvssENfX3LJJev9VtGkMefSbm8ausljoae9VuSPkAcW7K0m&#10;Mz+VXwIT791yXuCWfS5j4p7f8pErYg8U+TL2ALEXTfDF2zpFDnlAfoPsuOOO6/d79Hs5wV8dJcaQ&#10;Q2JfSBjj77eojIefuaKP/ZT8JpB78oDMuUXd3DNuFHaIkseJtpnU9OHf2WftDyWPSH6QcZ3DkGyR&#10;2zHkTZbHH3+8LViwoM/t4rf2veGz3heUPMawf77OdqGX9wS5LGzHhuTK+8hk3WE87Qg54M0n+I01&#10;QYn1w/zKsjonkzrGkpMlT8deQHJ38r47QRM81WTiP+eff34/vwITuMkbpY98pGxf45Ep/AafKoVA&#10;IVAIFAKFQCFQCBQChUAhUAgUAoXAloDAtP93r/8P3hIsXDoUAoXABxmBmazxvjP75u4bfMQy/O3t&#10;jTfe2BZ138HtLePvUv2t4wknnNDn0viNg7XfcsUju9jhm93fxS/tvj0Ld3TH6m7vkpnkyLCNb6++&#10;A+dv0dqVSd9kfUc3Pv0iZuRbMF654Ot+juPE/fyd2bfh4fh4bQg/MRoyog1+wf99UXeh3jVdWOSe&#10;P9zfxbeO7f7G9JNt5112aCd947h2znlntkWdfcURbrnllt7e1113Xbv66qt7W4tNnf79s9tp3/1h&#10;2/eAg7s9aPbqf2vpmaee6GwrNrJ+LBoGQ/xz3AQe8GSnjLU+2oY2Gl7PBs/wC79xwE/yePjgbUwR&#10;o7Gji7q1pWve0Y+Mw9hN1hV/foDnbIo4TxT8Mk/3NuR/+tJvUqzI/dA1MDCGc7zFQNSK9qGOca8n&#10;6P5xHXKqh7zRBU30ebd18DMWuY2rzTGpDO/Ra2yOa8u0eGf/1G+shN7uZXrXYovhB4G59lwyds5z&#10;Cf1yW5zjZ+xcXNODrFkXNOgdw3b3+Ouw4DXWji5kzvLSc+gzwTPTRdtcanz4qWOIJ3nHdNOe43tB&#10;o8484BbYzUW26EPGzDfac42Gb5irMA6Z0Lg3vM6+hzeaXFyvfQa/06rPJPvBBL0j88J76MM44gVD&#10;/PQdFm2wC73Jry3TDn3DuOgdWd+QwVjBL4+nLfPFx7NX7T3Fu4m83tw31kTjkEO+wgMPPNDvj/B4&#10;Fz+PYky0IY9rdjIeXNQZr+inntQeNFnmaCMjecbujfEb4p/Xl+A5rc48Y0wyyHmYSY4MG0eBtVxq&#10;eRLyKbwjPPjgg33OCkwXde8T8hDsR8ImJ554Yp9Tg95vNXnP9ExWQi51YE8+8Xo6KnRHL+fFu+nW&#10;W2+9Lk/C7yaJ5dND3o3ff7Kfi/Zdd921fehDH+r3UbG/y7XXXrvON+ie14Z+oDn+E7kFusvdoaN9&#10;jRx0N65cgzvuuKOXDV5+8+e4Ln/F/jjetUIWvhaY4MdH6K+WbyQvhG5+B8f+H3h7L7fXjvwIOesX&#10;X3xxn8cUuSR+4yrmxNDn2DXkl2NBNnuZsKs9aORseM+XQ+//AeQ6yTMhu3FDRjW5Qw/X5J5L4Qfh&#10;o/qHX5i7bEuuefPm9fvByAMiH2zlRYWc3mHJDif7qvi9qfABOVfwIG8eZ5Ks8Q7mPvtYc6Kwh1wU&#10;f1fgfKyQf9oRfcwdeUr2aor962IOsNvQN6Jf1O7L3TE/7Qnk/9Mee+yxXlf3orBRYMrmcnKMCV8l&#10;MNEXjnKHg959MoVcrqsUAoVAIVAIFAKFQCFQCBQChUAhUAgUAlsCAtP+3z3/f/GWoGvpUAgUAoVA&#10;IbA+Ar6/Wut9L/dbBWIbp556av99398k+rYsJnLEEUf0beedd17/zd833RzfX59rXb2fEBBjEkcS&#10;s/K3zqeddlr/d8biCOeee26zr7q/zfXbWe6Jv4jv2Nve93+xEX+DLQbh78bFP/hMjue8n/QtWQqB&#10;QqAQKAS2fATk+9j3wPuIGHEu7nm/ieI3a8SD/U6KPI58L2g+CLU4OGzE+z3r5V3Is7BXiCKmHvkO&#10;8gkix8I98XH5KN4lvB/6LR/vi357U1xeLozcD4ff47GnijGuv/76Pocp8m3wjDHwnVS8Y3jfEMP3&#10;e0T2SLGHjXyZrbbaqu2yyy79sdNOO7Vtt922/+0bORH20vD7SvZckUNBV2NGDoDxNsb7S/5Owp/s&#10;zSGfRI65/Am5MmQlJyxgJS+BTHKL9J92hIxo5HHJA5Mr4p3tpJNO6vnBXe6K/UzYRK7Foi5XSc7Q&#10;TAuM7XGjz0033dTPE++K3gPtHSMHxzukHDO5QJHnNFP+G4OOz9KffN5X5erIBbKfi3wZ76v77LNP&#10;22677Xr7O4cJ+e1Fk/9/hR/MZP5Ps417cpz4JFxy7oh7My3kgKd1zOF8JrLhn+mMae8i/x9nP6Hh&#10;ejgmD1p5VJELhIdzbe7J13Gd82zG+FRbIVAIFAKFQCFQCBQChUAhUAgUAoVAIVAIFAKFQCFQCBQC&#10;mzsC4hdiTb4n2//dHu2+9/smv6Dba8TfSvpuKpaS4yabu94fBPl9d/fdXAxEbEYt5iTewabiXq79&#10;Pa7v/eED2twXX8x/Q/tBwKx0LAQKgUKgEHh/IyC+bz+MyL8IacXBxXwjz0AM27PPO41n2ge1eHeD&#10;lZwL73RyX70HRLxdPcQyYyVevnjx4v63muTK6O99wV50cqz9VqdDroZ9XrxPiP2/23dGdsYHP++k&#10;8hPkmziMax8U+6jI53VPXk7scRPy84XIX8j5MnF/tvVY/gDsvCPLl7FvjndnPuf3eeAs7wCG8CDL&#10;tIPOQ9z4sfwH72R+/8rv9Mi5YUv6Gte+M2HPaTqFDEEDEzqR354r+HtvxE9OE5+RqxIYRr9NVRsP&#10;BrnAF4Z8QV4PedF4P6X7I4880u+hIs/D/Zy7wv5oZ4KNMafZxj3/v7S4mwuxD0vIGWtOXG+oZgc+&#10;EX6xIfq4P5ynbASHYXvQD2t2hU+W17k292JPpzG8cp8h37ouBAqBQqAQKAQKgUKgECgECoFCoBAo&#10;BAqBQqAQKAQKgUJgc0Bg+J3Td9/cJrdi2nfSzUHHknF9BMLGEUNc/+7MrzZGjGnmoxVlIVAIFAKF&#10;QCEwMwQ85xTx3ZxnEDH1mXHZvKnyu1xoAheYRO6BeHje08W9HBP3nBe7DzyDj/5+ryXyLMTU5SSI&#10;0Tu359ywT/RVT7sXdGM02owd+Rrkj31x5E54Z3WPzMMSsmrfGO8vmd9wrLhGMyaL+3TZ0BF8xurI&#10;9xiz8xj9bNs2Fd+ZyjGcu8N+Q78kb/QZ8x304fdDXmPXc7XN2Nhj/N9tW56n75bXWH/rAsyGfuB6&#10;Y8yfsTGrrRAoBAqBQqAQKAQKgUKgECgECoFCoBAoBAqBQqAQKAQKgf8UAr7f+84a35VnOm7ETWZK&#10;X3TvDQK+b7PxsPjG7d5siu/+eLE9f5lt/9mMVbSFQCFQCBQChcBsEIjYredUxKnHnlX5/mz4b260&#10;ntVjz/94loc+mQZeOSbuWh6KI9NF36iNlfu5jmK8sIP3hiFt0A1rtPpNG3fYZ9L1kE/4xyT62bbT&#10;yf4d8grUORdjOJZr99XTjpABDf50UMPDkfEOWrX22b6f6ZNtlPsbP5fQNbdt6nP6kg9u+QisyZQL&#10;ejlc8qXcowMdJ2GW+8b5NNsMMYk+s6nJNSaPtqE+0/iiz/I4n03/SbzHfAzvsMWkftVeCBQChUAh&#10;UAgUAoVAIVAIFAKFQCFQCBQChUAhUAgUAoXA5o6A79FVtkwE4jv3bLTzHX7se/5seBRtIVAIFAKF&#10;QCGwMRAQx8/PJHHhYZv3mPwug9517rcxZHk/8oDHWJw7yzrEJ/pkmg2d4yE3JMfl8/mG+s/1vjHC&#10;jmFX9qez4j1HPoX8nuwDca8n2sT/RD6B8Z2TyUHeOJ9Uz8UWoVtgME09NI5p45BtjFfgPo3/e31P&#10;/sxQTtd8Iu+dNEnOSXaJdnxg53ouhSxxhC3iWj3TEn2Dnkx8fkMl7G6s0Ml5+MRYf3TT7o/1qbZC&#10;oBAoBAqBQqAQKAQKgUKgECgECoFCoBAoBAqBQqAQKAQ2NwTyt9o4n+u34M1N9y1R3pnaLr6R+w7u&#10;PBfXM+WT+9V5IVAIFAKFQCGwMRHYUHxavgSaeG6NPdM2pjzvN170jsNze/jsnoSHdjkdgds0vdCg&#10;zbkp6LVvzDImv3GzTiG3Ogq50OUyE70y/aTzPPY0GvI4hvSh06R6Ek/tQ17TaDfFvf/E+NmOYzqY&#10;2+wrFybmOlvLf/GbarmQF7/IC5mJ/GimHXJkJpUNyT7sh362fYLHTHQJ2lzDamxMbcM5k/sFJrmt&#10;zguBQqAQKAQKgUKgECgECoFCoBAoBAqBQqAQKAQKgUKgENjcEIhvpBEzUMc5XfK3Z+25zPW7bOZR&#10;55sWAd+6xQTiGPseHhKwZ9gfnUPcIduZv4gLTPt+HvyqLgQKgUKgECgE3isEhs+v/Cx7r2R6L8bN&#10;z/b8fjftfcC9/P4X7wTq4bvgJJ2Mmw/99I/3kUn9oj3LHeNm+cfk0CcX/XLRx/ibqhjPO1LsXeM6&#10;Y5DHze1j55nWOdm9e7FL7IMS/TIuw34zvQ7+5DfGsNAFdqHT8P6mvqZryDDpHRQNPRxoAy86uZ5N&#10;CWwn1caIgnfmvyl9LI8Z51UXAoVAIVAIFAKFQCFQCBQChUAhUAgUAoVAIVAIFAKFQCFQCMwOgeF3&#10;5vi+HFzyN99oi/o/8Q04xqr6vUFg6B+kYPccG3hvJKtRC4FCoBAoBD7oCHhnibh9YOH5JCY+qegz&#10;7f6kfptze+QMeKdzHhjEs9z1hsowD2CMHs2QlzHYyPtEvD8MacZ4baht7P0k9NPXGMM8qbnkSkyS&#10;I3CcdN9YgW/Q0F+7HBTyTTvogp4OdB3yCp5zrfHFf6a2CFnnOt5c+hkTDvRX50L2Yck08ojoOFYm&#10;tWfa0HdSncdfunRpW7Zs2bru+myo6J/lDXptmXe0D+th38BqSLeha3zg4RjyjL4z0Sdoqy4ECoFC&#10;oBAoBAqBQqAQKAQKgUKgECgECoFCoBAoBAqBQqAQmBkC+Zusb8wz+XY9M85FVQgUAoVAIVAIFAKF&#10;QCFQCBQChcCWg8Ck3J1o33I0LU0KgUKgECgECoFCoBAoBAqBQqAQKAQKgUKgECgENgUCYvPDv43y&#10;t1v2yH7ttdfW/d3akIYsY22bQsbiWQhs6Qjkv+c29yJnpubYlm750q8QKAQKgUKgECgECoFCoBAo&#10;BGaDgP9HmnbMhlfRFgKFQCFQCBQChUAhUAgUAoVAIVAIFAKFQCFQCHzwEJiUI2N/5tdff71yZD54&#10;LlEavwcIyIuJPfOjJkY+fw/EqiELgUKgECgECoFCoBAoBAqBQqAQeF8hMC0/pv7G4H1lqhKmECgE&#10;CoFCoBAoBAqBQqAQKAQKgUKgECgECoH3JQJjvyUvb8a+FhG3H8ujoUx9f3pfmrSE2gwRkJM2Np/y&#10;/jKboVolciFQCBQChUAhUAgUAoVAIVAIFAIbFYHKkdmocBazQqAQKAQKgUKgECgECoFCoBAoBAqB&#10;QqAQKAQ+cAiMxeXlzdi/QnxeXTkyHzi3KIX/wwj4fbMoy5YtaytWrOgvV61aFc1VFwKFQCFQCBQC&#10;hUAhUAgUAoVAIfCBR6ByZD7wLlAAFAKFQCFQCBQChUAhUAgUAoVAIVAIFAKFQCGw0RHwzUmejNyY&#10;ypHZ6PAWw0Lg3xCIXDW5Mffff3974IEH2muvvfZvdNVQCBQChUAhUAgUAoVAIVAIFAKFwAcZgcqR&#10;+SBbv3QvBAqBQqAQKAQKgUKgECgECoFCoBAoBAqBQmDTI1A5Mpse4xqhEIjvvI888kg766yz2rnn&#10;ntsee+yxAqYQKAQKgUKgECgECoFCoBAoBAqBQiAhEP/vNKlOpHVaCBQChUAhUAgUAoVAIVAIFAKF&#10;QCFQCBQChUAhUAjMGoHKkZk1ZNWhEJgVArFnk99YuuWWW9r+++/fDjvssHb33XfPik8RFwKFQCFQ&#10;CBQChUAhUAgUAoVAIbClIzApNybat3T9S79CoBAoBAqBQqAQKAQKgUKgECgECoFCoBAoBAqBjYeA&#10;b0rDUjkyQ0TqenNGYMzHN6TPslWtvbGmtZXd9Fg1cugvz8XvJJkvsy3B841Vb7XLLr+ibfXpT7av&#10;HXNke+aff+9Yrc/POHJpHM6VVas6AQfFvTVr1vQHmYY0L774Ynv55Zf7XnhFeeONN9rrr7++jjc+&#10;Dv1DP3xjXYh+k2q/15YxD154TCsrV67sx5tGM9t75AgcQo7gQR73sqz5POjU2ifdgx+dhyXTw3FY&#10;AvegI4s2cpJNrbiP/9gYQ576wFFBnzEPPsM+M7nGk2zBj7+43lQl+ye/W7p06bqxY0z6ueegd+gX&#10;NnU96Qge7kffaFOHntGGJxuGTbQP8Q3akCOup9X4hfxBl8fQRhZjk2Gs6M8+Q5nHaGfaNuav0Tf8&#10;MOpoJ9+wLe5FHdgM6bRH4Vf0GdLE/Windy4ZI/ymHblfnOf+0TatDp8IGnYL2aaN7R46dZTs7/k8&#10;2xb/8Jfop9YGr4zZmK+gi2Js1+jgHfTa49x9mDhy39AxeKn53tAecV9f9x3OQ2/1EAfXxnNv2pFl&#10;CN7Gwz+ecTG++7ChV8gQ96bV9EEfJfzSdR7fdeiS9dM+1zJtbYVPFOPlQo6xoj3rot9QB21wyvzx&#10;0pc8WabAcTg++ugP7+EY4c/o3HMdMoeMeOd2tJMKOnIFD3R5/kzqF+36j+kQ96PGH10crsmf+2YZ&#10;Yg5Ff5gsX748LtfNV3SZxzqC7gR/fcg4LHks9/k8Wu35nn7GgJE67gXdpDrLisfQjngNsaNHjKUP&#10;O/KnKFkPNiJz9innQeN5H34U/dXuO7IvO8+0wSP65THIV2XzR2CS30b75q9haVAIFAKFQCFQCBQC&#10;hUAhUAgUAoVAIVAIFAKFQCFQCBQChcCmQ+DVV1/tYwq+4fumLgYQ31edv9GFJVbIkelSH1Z2YSi1&#10;nJnl3Sf2pRomFDyG3+jHSOXI4PfSq0vbpZdd3rbfbtt2yskntOeeerwLaiztYwtjfLSJL/ju7xDL&#10;cNBjLNYyk1wGMg9jIGTWvikKOWPMTTVGxGbETyIu0tu1w0xx7siYkSVky3prnyQnHsbI97UpEbNy&#10;HvI4j3gO++V29yaVkHd4n7xjMg/pNta1sQJPPMkvnkWXMX/dWONmPmJrGe98L87DZpNqOoSdoo8a&#10;fY6/De9lO6CFRxTXcR8Wk/iPtQePqF977bX1cI72wJv8k3TY1HagpzL0uyEeIfNYzYZ0cbzyyivN&#10;ehy4RK0fnuYLOnZxZP3QOrSjib76TTvwJn/Qu55tIUeWJWTQNm1s95RYB4bn5tKGCv/IY2f6rNPQ&#10;RujcN2czXe7v3DMm+3bcp+OYfHQiD59kh9Ax+m2oJgveUWaCH1p0cMy6hM5RB8+oM+7RNlaTJ/Ol&#10;W8g4ibf2SXYZG2NSW8aPDHjiPa3og9bhfJKMmUfIG3rle9ronAt6voe/e/zI3OUTWeboE/KEDmPj&#10;BO20OnSbiU5zHWND44/pN62Pe+TNhWzwercl7BJ2yPxgnXOe8z39+L9+0w5yO8xlNg5MXT/11FPr&#10;2dp42oMmxuOzeS44H9IErTp8Jbc5JweZjREFbZTQw7Vz48R95znfJ9qjb9WbJwJh80n15qlVSV0I&#10;FAKFQCFQCBQChUAhUAgUAoVAIVAIFAKFQCFQCBQChcB7h4Dv9/Edf00Xxpx0rO7CHvEd3jfauRQ5&#10;Mq8uW92eeW5Ju/yKK9seu+/Wzvzed9pLzz/VMV+6jqW4wPC7fr4WP3A9UznQvvTSS32cK+IOOb8B&#10;BhuK4RiT/mrF2K7xC57axWMif8d1lCyrc3Q5doLXuy3kCPkyL/o7jJnlQDO8jn6T+GSZo782/BWx&#10;xCGNdvFnNEM98/j6DQ/05M6xIrIFXe5P/1zQGBN9yJfvTzrXL+vvPOKh7o35p/Z3W/ANfUJ2PI0f&#10;f4OecXAv6OPc9bQDXRR8w1/FF/ntUI/MP2OiPWwTsrofeMcYam3kHto+08zknH3ZYYiBvu+Wdx5/&#10;TIeh7vlaX3JFgY37Gbu4N62mA93YZFgyf/fQZv6Rm6Zt0kEv99RDvLRtqBgj9EYfvuKcf04aN9rx&#10;t87G2HgFP3o74npDsuA5VvQnyxAvmA55k4NOsW6iCb5q94e4ZF1ifDjgM1b0p5f7IUPwJmO2dfCe&#10;VONjLHLpm3EU01eMF+1ZnrBVbhs7N3bWeYjZWB80ZNsYBS+Y0IHMgRneYzqQVx8yu68ekzljgmfY&#10;I8usP7qsf9zPdgpZQsagyTUeYa9oJ2suaMbGQqOdPKGTa+NlHs75gQPdhsoYLtrigAmZhzKFLMHf&#10;uFkO7Zm38+F9+IU+9Igj9NMHzbBfjDkcI54FITu59ScrHtpjjOCpnnbksYbn+BozsFEb0xEFb2Ma&#10;Owr9hphqs0apo5CdHUNW7fhkGm3GHWvLY0Zfdebnusrmi8A03y07b752LckLgUKgECgECoFCoBAo&#10;BAqBQqAQKAQKgUKgECgECoFCYNMh4Nup7+e+rTv3fT2+p7v23d83fOcrV3UxojVd3Oatrk8XzhHR&#10;cTh35OJ7/qR9HzJdPo8cmeeXvNquve76tu+X9m5n/eCMtvTl5zuytbEFsQIyiTVEIZv2SYVOZHn+&#10;eXzeKfTST/+Ibbxzd/2zIf+IrwTVMC4R7cMatuSPeFNgPaTDP8s0iW7YbzbXQwzztfHy+LPhm2nx&#10;yHzoPlbG8IN5ju+RbxIOY+3GHWuP8fEzrlpMaiaFrzjGir0/sq6ZZky/fH8m5/JUchH35tfTCv0D&#10;x5B9Up35TNIRDZ70wVcdtMN4oPuT8MhjOUc3xEhbzFHnxnXNVg78JxW80A55TqKfazvfGdMzMAm+&#10;gY320FWdC17RT+0IrM2b2JtC21ixpkwq/CR4TqozX7hl7KZhHWNGHoZrfemTy6Rxox0tHTMuIRN+&#10;ZEAbBX/rQ34eaDNPzEU13HMf/NDgl9vzuXH0iyPGU5PNmPi/8MILfW5lxLPxCDlD7tzXOZpJ9p/U&#10;J3joO+2gb8Yu9xvyJif91LMtQ14z6T+Xccb40m/oV0E3bIdVLlnufI6Gzc2fYZ/oj/dwDvBVRxQ6&#10;DvnyFfMC1tPWav2y/PTMtsxyoXUvt2UZMh/jkmEmJcvuPN5R8Ms88TL28CBT6KFvxgtt1gcPcmWa&#10;DfmIeY7GQa+hTFl+/M0HmA/Hjf7D9qE+w+vMHw/znhwbKuREO1YCF7xjjSaXPcXyegorvoZ+rOT2&#10;rFfwH+ujjR5VtgwE2HrasWVoWVoUAoVAIVAIFAKFQCFQCBQChUAhUAgUAoVAIVAIFAKFQCEwNwTy&#10;d/TgEDEN3/rdj/ii2IVr39Df6ef7fDre7uI4a7r4yaouj2bF8n+LA+ChvzFyLCTGHtZyZJatfLst&#10;637Q6eZf3dL23muP/reWXnjmiY50/ZwRMuGZ+YoxRDxqyFvcIMc4xFvGYsriGU8//XT729/+1p58&#10;8sn14hSZp/6OKJn3kiVL2j/+8Y/+eOaZZ3oegUPQR02P2cSxot+7reH217/+tb344ovrWGUd3M8x&#10;KDKKCee4zbqO3Unuq50fPffcc30MOcdsMk9xZnlLY3EadBETy+M4d48cxhA3sgcQPtqGvOD7jv+u&#10;jcvpM5PY1nDc7Gtxz5j85fHHH/+3HKyIMQbtpqrJFXaBGVzGfDuwmFSPycd28IaX84xlpod7jgOi&#10;yz7h/iR7Zj5xrr8+2XfcmzR+0Ed/NVzgMKlPpp3pOZ0yPzJmn8583BPbDF/Tz4EHvRwZI33R86cn&#10;nniiWTvESsdiscY0dx2BUV6PjB3jhkwx/qQ66NT444dWwW9DJY+n3xCXSeNGO/70j5J1CKyC1jX7&#10;OkL/6DdWwznLFzRkzP2Nn/046DZUkyNK2DeuozYO+edSzO/QfVIdfI1vDfjXv/7VP8Osj9qGemlj&#10;Y/W7LbCN+Z11zOfvdgz4kTXqzI+v5LHYNevlXvYtPLJ/us42xDv7fx7LOX7orS/4ovV7O555eZzs&#10;c5k/m3ieRjF+Lvpl+nyPrlm3fA9fdp90P9MOz3MfY9NpWNDg/8ADD7Tf//737b777uvflaxVWVd9&#10;8zNIv6GOeMORHdDDLfyIr/LhjGXIog/eeU3CQ/vYGHh4P/jTn/7U7r333v547LHH+jw3coUt1dOO&#10;LG/IooaVdZrtvff95S9/6eddnm+TbJn5xDm977nnnnbrrbe2u+66q8danXWje/ZffbP96BF+Ejp5&#10;Vvz9739fZyf0YbPcN+SoevNCIOw8qd68tClpC4FCoBAoBAqBQqAQKAQKgUKgECgECoFCoBAoBAqB&#10;QqAQ2LgIRDwgc/Xd3XdyMQc5Ibfffnv72c9+1m688cb+G/0NN9zQrrvuunbTTTe1O3+7qP3u9oXt&#10;9kW3tgW33tRuvvH6dv3Prm7XXHlZu/Kyi9rFF1/cHnroofW+5cdYM4kRyJF5o9t6wO82LVx0W/vi&#10;rru0gw/ct939u0XtlRf+1ccg/vznP7frr7++fe9732vf+MY32vnnn9/HPOQ90MX3YUUtRpDjKNrF&#10;FXLsRhxDvIe+Z5xxRjv22GPbfvvt1/bdd992zDHHtPnz5/exFbxzP9c5roAvGcQ2fvzjH7evfvWr&#10;7eijj+5l/P73v9/OPvvs9otf/KLdcccdfT5FxCbIhE+Op2hT8BODwlP8bWMU45D10UcfbRdeeGG7&#10;7bbb1mGV9SFfXIv/3H///b0PsO9Q1sA8YmridAsXLuz96MEHH1wvzhV6i1vB4uabb+79bqjbMP5j&#10;DBj84Q9/aFdeeWVv/29961vt1FNPbaeffnp//OY3v2mPPPJIH1vL/NgKP7kHv/rVr9pVV13V2zTk&#10;zrQzOcdPfBMml19+efv617/e9tlnn3bmmWf288c9WGTfC71nwn8aDR3EJh/vcnIUNoLJOeec0+Z3&#10;vnreeef1tTnLd+RrRaHvtCPo2EYclH6//OUv20UXXdR+9KMf9fNuwYIF7Y9//ON68d3cL87Dd1w7&#10;f/bZZ9vdd9/dyz0W94x+5IPvpOKe3C62tiaxp1jir3/96x4Xa9jQrlmWSXxn2i7OKH9FHHNDRdz4&#10;zjvvbNYscpMjyxa68s3wDzFM/glva9sVV1zRr7/WJ/NFDDZojR9x0CwLvmLC1jVrB5kV7dMONPxl&#10;8eLF/VrLh8kdh/uzKfrz13/+85+9v0wb2z0lavmODz/8cO+H0e4efeE1ZlP3Yn54bnmOqfmJdUbs&#10;2pqaCxnzWpOxRcfWixYt6vnwOecOz0nxdvNwki/g67k3Jqs5IKbOl9not7/9bbNWmnNqOZpskdeQ&#10;meDH1nzOGmk9+s53vtPOPffcdvXVV/fx9rHniDHYeK6FnvxNHJ9/xnMy7BU2nSv/6Be2gbd5wtZR&#10;Ysy4Ztcoxqc3+wedtkyTbcT3fve737Vrr7221yn7DBlcZ53MswsuuKCddtppPd7zu3XYO8rPf/7z&#10;nof1Gj5R+Ez4pnUxStgAnvzCug7PvF6SM/tr9GVDmPBz/h58yZn7B/1YnfmGLEFHb/h5rnvWfOUr&#10;X2n7779/O/TQQ9vJJ5/c+5rx83tePg/e5My4u/Zc8M7kWe6Z7r3uhBNO6GtjeQaZa1mmjD8Zw67e&#10;Tbx/RHEOa+9jX/rSl9quu+7adthhh7bHHnv0/D0/4hmJ57QDT7jyczaMEvb3vnfAAQf07wLOL730&#10;0v5ZyV+GdhvKjxeM8eV35N1zzz17Xoccckg77LDD+mcBv1zcrc/yi6M4h4/nctgarvk9TY7dT3/6&#10;08Y32VExXthiTJ7gX/XmgcA03y37bh42LCkLgUKgECgECoFCoBAoBAqBQqAQKAQKgUKgECgECoFC&#10;YNMhIMYw/FbqW7rv6uJO4hQHHnhg+8xnPtN22mmn/tw3f/kiBx10UDvxa1/pj69/9ch23DGHt2OP&#10;PKQdeegB7bAv79sOPmDvPlfglltu6b/fD8eZiVZyZF5bvqYtX/lmkyOz8047tu2/sE370fdPb1df&#10;dkEf9/vud7/bx2a22mqr9olPfKJ98YtfbCeddFL/7V8sWtwxx7vEaXJsJXJEyEPniEccfPDBvc70&#10;3m233Xqd5T3QXbxGbMHfHue4Q9ZJ7ES+hDgZDOXZyLE55ZRT2oknntiOOuqodvzxx7evfe1r7dvf&#10;/nYfP8vxypA5yys+dtZZZ/VxN7hujCIeJI4qjkY3sXg48IMc0wr7aRergzsd6CgPIQq5g1ZsURHf&#10;++Y3v9nHdcS3MmYxBt3Fv9CJkSnGUvDMNiOf3BdYsDVf3GuvvfoYkpoP7Ljjju3II49sP/nJT/pY&#10;kfhPFPyMK/Z83HHH9fGxa665Zl08KeJEQT+tFu8Xdxd/Jjsbi2V99rOf7f2Hr8BoURdHF8uKErGr&#10;uJ5LTU55VnJyxL7ZUM4KG8LEXBVPO+KII9b5HlnEziKuy1aTDjKxIXvLdxP7xEscVIyOvvxZfhq+&#10;Yr/8Pnw37IdPxESdy7FiY9iYb3JHougT/qON3XNfbfwH7nJ+xDv5wN5779122WWXtvvuu/exT/MN&#10;fz4ljsu/Qi48smyu51Lwkxshd0VOTo6dB78sO3zgJRfNvMs+HfTkop84pxwYdt15553bdttt168h&#10;sGdXfs621g52h0cuMa+iTUxenB49fzUfJtk92vmXdcYckmcRPOk9JnuMlWs8wp7sLmZPf/HZGGdS&#10;HXzIKhYMZ5hkTJ3nua0Pn5XLcskll/TrL1/Ydttt2+c///l+TlofHLAw760lYsZ0cmQ/CRnIaN7I&#10;vxNPF1t3fPnLX+7zKOUImHPWxB/84Ae9X8qNy7Lhbd5n32NreYbyJ+SzWUesa5698izmd88ZPvzD&#10;H/6wtwM/80xTJuEW7XIUzC8+Z42Qc+Dcc8c6ZTx2ML/xDJvqH7YO/cfqMZzQwdKab17yuTy/2Svr&#10;P8Z3pm3hB/S0PlkLYg4O1/Csj3w/66acBc/wKFmuwMI9+aPmoeejtc51FHzlY8BCf/fYi494Bmy/&#10;/fbNuwQs+Aaf8R7h2vPcO4qcQ+8I2uSBRfGcU+Apx5Hd+AE/DOzJGThEPz5mvvNDdpaTG3ryt5wz&#10;En3G6owZn4jifcF8lLvimWCdlUt8+OGHr1ubzC+yWqOzrMEjZMaXDrCzJlpnyGvOeoZbz+EunwWm&#10;1nnrnvcma2/ks+CbbRbnavZBJ/fM/LJ2so2cHuOwyac+9an28Y9/vLcDn/Uci3k0qYYlWu8Z5r/n&#10;7vxuvnousid54TBv3rz+3LOTbmwJP/Ni0nsAm0eeduTZwFeuDN3Vea2BhTknl45M7M5XF///Owe8&#10;Y27AyvNQ3o71a1H3bqKQJeZNngv9zfpns0Ngkt9G+2anUAlcCBQChUAhUAgUAoVAIVAIFAKFQCFQ&#10;CBQChUAhUAgUAoXARkRA/MD30lx8GxdTEGcUqxOTkCPjW7q4nZibuKlY5cKbf95+c+sv2m8XdnvK&#10;3HZrt7/LgvaHOxZ2x6L+8De5+e+lJ8UD8vj5XI7Mi68sby+/tqz9esHCttOOO7SPf/Qj7eD9926H&#10;HrhPHwMlj3iD2JSYk7/pFS8TvxGbEmcUN8glYjbaxA7oLH6Al5iJ2INcDjEVfcWqxEPE9eW8RB6G&#10;2LvYdMRjYgzYyb8QyxHTFpeEmXYFvmJW8DSWOIqYhv0vIi4WMsYeJPqJqYh7iX3YX2BjFPEuf38v&#10;XvjJT36yj8NFDI3Ow0J2sUh5Q+jp5jcLQt6IfekX+orp8aOtt966z2vKfhD94CGOC3+4KnjF9/zA&#10;WJvxLrvssj4uJ24o1s3O5LI/QuTa/M///E/vA2wZOvWMu3/Y3Jji2nKr6B9zIce1g36spp8YM/t9&#10;7GMf62Of5gw5xKnEw8TLxOLE4fhOjoGO8ZxNG9+UvyAWJ4dCHDH2KpLDFHLIX2EncpjHZBRrD2wn&#10;1TASv7fvhL7zulifeKA4oFwccX33xOzE/+QPyNeQM6VvLmJvYUP5C/DhPzAZxpwz/vwj+5S4rZwG&#10;45BFrDDsb/7ac0VsVtz2c5/7XJ9fAhO5EMNcrizfXM7FMQN/+QdilFEivmy+0IHu5BP3NdetVUOM&#10;9KWrtci8t9eUNYzvmBtiq+xmTxA2pJf71hgxfDbJ623YFV+Ywkb+ljlj/Yj7k2pxZT4spq9vljef&#10;4z+p0CVorV9sI+Yrpjxp3NyOr9waeQT0NN9gGgVeEdfV5lzegfgy3IzlWeCZYB1gA9jx2Y985CP9&#10;Wm4dtvdDrL3BO2r2I7s1x1z/9Kc/3ddi1nDhz3wrYtPWRnRyoqblLsGFrHJVzEvzmD+br56vdDCH&#10;ycvOcsDg5llC1ozT2LlcJL6GtzGsPdZ6e0yYu3CRl8F34GI9zHMt9J9Uh12H99nL808egr3Y8vMX&#10;/5gbw36zvaaz4pnPFuZI5ASQLZ4taPI5W9OZD3h3GCtZRrjASr6LMayJSvZD45lTnj1sJa/NPPUO&#10;JIfHPICJPArjWo89c6yl8g2thfzbs00hb/DHW37YNtts089F+xdFsa7ANPRDa+2wFsU+KWwQe+y4&#10;n+dL8Bmr0UYxjmt+Jx/D/i7egzzf5BtZk43p2S0PxdpsnvA7Y+vviELe/EyWEyh3z7rtvUl/6xlb&#10;2UvFM4Lf483Wxj6uy281T8IP4JVlhkMUeVFs7h3E/LSumQdyw+jk3U6+jzlmvXM+NqdyGx8hE/vh&#10;y9/NYbZle/lB7Kk23zwf2dh8pIP5mHN8QlY6yNGxTltH8PR+Aweyktk535VzyOf4FJm9H8pXIo/1&#10;zzuswkf4YBT2oic/pYNCn3j25ne06FP15oVA9tWx881Lm5K2ECgECoFCoBAoBAqBQqAQKAQKgUKg&#10;ECgECoFCoBAoBAqBjYvA2HfT3Cb2JDbkO7pv8OIfOQYrzuG7utiEQ+zFt/g43rW0XUhl1Yq32orl&#10;q7vfALq9zet+a+lzn/9sO/2MU9pFl5zX52CIGRiX3Ipv/GIyYgDif2L74oxRIpZE3jdXdX87u2x1&#10;9wf5rf3yxps62v3aOeee1e6867aO/J2/d8c7YmbGExMSe3U4j7hCxGfknYjBiG2IoYp3GE/fiBOp&#10;317d/YbNk39vF/zk7LbX7ru0k0/4anv8sUe6sbvfuli5bIMxmtBprvWLr65o8pD++rfFbb/9D2w7&#10;bL9du+D8c9sznUz0V8isiGGFfnJ0vvCFL/Tx9nnz5vWx4Z7o/+no1uPV2W9Nh/GzTz/fDj7okLbL&#10;vJ3bD8/6fuu8poO885u3unhp12dFt8XLy0tWtAvPu7Qdecih7Z67Fnatr/d/Px98Qw5xL3EgOTfi&#10;5uKV4jnyFcTcnBtbPEhMXO6GeJtYWi78+I57Hmq77r5XvzfRgps6H1mztCPpYnkdJp3b9YW/5Fhb&#10;5A2Jff3g1OPaCUcf1A7/8t7t/HPObE8/9URvszffervTca0vRmxULHGH7jcdyM4flDzXxs57oin/&#10;PPr4s+27PzirfW7rT7ftt/lE+8bxR7XrfnpVe/ChR9ozS5b3/OFBZviI9fqtntjP4E/3/b7jzgJd&#10;nHVVl8PSyb2m051PONpbK9spJx3fdtnxC+3Ub57Qrr7i4vbwn+7rBNdnTe8TsMZXnI09xIfFLsVL&#10;31opJ6yje+n5rn7bNOv5L3n1jXbDzQvbjp/5ZDv2kC+3p/5mX4Y1na/Iyep+O6cbt9uVoZe/a+hL&#10;zD8xxfnz5/fxPeOYf2KG4QP0dMBdvJy+kUci58DapMR60V/M8Z+nlyxrF15yedvqUx9rZ5xyfHv1&#10;hX92OnTrSqfoUhB168abqzp/6pxhdTcXbrvtrrbbTju3o/bfo7309/v7tUA+QRT+S0/5FnxW3pMY&#10;sxwD84+OUcxFfe0BIib64Q9/uF/rxOGVWJPQwEPhx/jJCzMvnn7iSWZZe3T83nxjxbrr15e81GMX&#10;OVfWU8U8zLHWvnHCP4F1rHnWRTlRcg3kNZEx7gUL8y1so0ajn7XcPjBiz/EMWrm8A7b7b9WKNWvl&#10;7pT59YJftX3337Pt9aUv9jmI8hbg5pDTFs8mePpdOTF5uTIw1KZEnWUTj7aeW+8iLwYtGvMrbMOG&#10;cmnsP3b6KSe0B+6x7nTGT/5vbi3t1jzr4He+2+Vc7rNbO/Cg/doVV13Slq94rWtf3fkQB1prR/bj&#10;E/IkxMyPOeaY/reYsnxhY308a+RSiZHLyZCHM5YXseSl59rtv1vYjvv6sW33Pea1+Rf+uK1aw8fW&#10;tJWr38lDwnNSCRu7H/LAWW7I7l/Yrh194EHttWefb6uXdfw6vfvnbmfX1W/B5F0WvrtqdVvYjbXz&#10;ttu1b379hLbi9c7X/9+nQ7bQnT/xL1hZQ44/9PD2+EMP9z5kkr7dzQFF986tel8xz8wbz7z//d//&#10;7fMQrDf0UGIM594z5ElYb6yJUeKdI675iDntmSDX47/+67/6PsaQCxL+jZ7s+pt31ld5f9aGYa4l&#10;7GONlJclr0q+B18kr3kUOIQcM61DV/R+A8yc8QyRs0devGPOovF8k0cjx0MuyHHdOh1rRswt9LmP&#10;eYqvfWPkwcTv/8Cf3EHLdvJm5HTJAfIOFjlDaIY6xrU8EusH3t4FYEVuRxQ4WV/sW/PRj360p41n&#10;tfkd7z/o2cS6ZF2Q9/ihD32ofybJTc25kiG3Omwkv9O+h+wIW/eyH+Evv86axN7yfqPEOhP5x/rS&#10;YcGCBX0ODvz++7//u38/ssbLzwoM8ECLB7vxj3hHDd+hF56OKoVAIVAIFAKFQCFQCBQChUAhUAgU&#10;AoVAIVAIFAKFQCFQCBQChcCWikB8C59Ui/2JGcRvDdnnJEr+Rh/f1d3Dy/Xwm3/0m039dheyWr60&#10;y1VZ/XYX17izy8nYo+219+7t+huuaX96+L6eVYyX+YoBiEOJLYgnii1FDBG9Qkahy9UruxhDF2M9&#10;5+xz25FHHdHuuvuOtuTl5zqKLk7ZxZ2iZH3EQPyOh9iIuKWxFPTGFrORw+Hvhv19cvBRx/hr4xad&#10;gl088r4/3NGOO6b7vapjj2z33t39Xbv46Jq1cSH0k45+0HfxzytdfpB47aN/e7wddPChbZedd2yX&#10;XnR+e+GZJzqua3MJckzGudie2I7YivjXDl3eh3hcxL5C116sDr4uDaY986/n2iEd/z333L2dP//H&#10;3S16r16XI7Oyo3n9ldXt0guval/9ytHtoQfv7O4vXRe/Cn9iQ7ExcXsxdnHIPF62kXNxOXFLsTf2&#10;kjslziUGKUZ01wN/aXvstW/bcfvPt0U3X9eJ9e85MvSI+J7ziDeJAR9+wG7tR2ec3G645pL2l4f4&#10;41p/eaNL+pEXwW5kh41cjvgtFrF5MalJdo12400rLy97s/3kgovbbvN2akcful/71Q1Xtaee/Edb&#10;tqLbW6Mbf1hgIvY4f/78PiZ75SVh6y6PY023Z0/XQY7Myq7vS6+vbNddc0U7YN8929FHHtJ+s+Dm&#10;9uQ//tqWvbYEVVv9xuvr5jgbwNTfy/tbdr7hb/aXvyo3pqNdsbS93cXE8e9SRto/n13SfnLRFW2X&#10;bT7Tjj/8kPbM4+LJXY5GH5eXI9PFhbvryEdiM7I75ITE3jxijfZj6edyx0ENO0Ut/rh48eJ+vwZ7&#10;E/j7fvkCSvTpL+b4z9MvLm0XXXpF2+Yzn2pnfufk9sarXe7T2/IbunWLK3QyvLXaHjKdt3fHokW/&#10;73Nkjj5wr/bq4rX7RcS6RATxS/F4ewPY70V+olwHsVh+F3FMtHTT15y0H4LfbxMztieKfU0UGMAu&#10;dBVnh5+9XMTxf9HNpZe6uPBaw3d5Usu7/IhO9rc6/33szw/3eTT2iyBPngP4Bc9+oAn/GFuJmo/g&#10;J7+OLeib5y9afMOGrtGIXZvDcmvs1RJrTT/d+Hkn85tr3mrPPvdMO/ucH7a9v7R7++a3TujzJDNm&#10;eSwykcf6LN4f+35oizkectD9vPPO6/NeyG39h7tnID74xjjO5RHIDzjqkP3boltvbGu6fEdCrlzV&#10;5YF1sq7NkXm7PfDHe9uxXzuqnfrtb7QFC7s91154uqPrfutwZbdHTFeTwxyAiXHEzWOvLTmrMT+6&#10;Tr08Ia99u/6PvfPsrupI3v3Hum9mrf9d93qCZ2xjkxHhIAQiWOQkOGCRczA5W2RMMskmCxGNcQA8&#10;GGOSDjlICOWEBHXr1/vUUXMsCaeZF77dS1s7daiuru591n6eXQVHE34Ec9JsjHqYQ9QbcQ6VZ1VW&#10;LFu3bZR+/fvIhIm5TiY4OtW18NvenKjPkunXODLZ3brLRF33q4pLpClpW+jtpdrlH8WRaVRe17GD&#10;hySjU2eZPmmy1FYop1N1zGZjgg1ZQkbGk3kyedQYufODcr+wIeUHukU7KhpdStoiz3fmDP7G4Hhh&#10;fzbm1n+4FOSBG4XujVfCuKF/No4tMRbwLLEr/K3g04M1k/nPPUumU84Z/3g87uL40AZjaOuCyYFN&#10;wA3FV0l+fn5qvaO86YNjvw3O20rIgG3B06JO+Gr4KMI3i/UpvT5sAP4IPpHwfQS/mrw2t7ADK4tc&#10;/FbjdwU8IfRitkwef/yQE94f3A/4puYTxtYnv4/kRe+MDfOW9ZH1FJ9QLSX6wPMBHg38MnRtnEP0&#10;69eNThhjuEBwGVnT+B3EOX2zZONH3RyzsT7AZeE3YlFRkdOJn4+yxJzCJniWFhQUuOoYW5vLXEAm&#10;0xO/bfjdiT8zuFzIw2+kdHuiDPWgY9Y85OA3vvUNOanT6nUNh39BA0EDQQNBA0EDQQNBA0EDQQNB&#10;A0EDQQNBA0EDQQNBA0EDQQNBA0EDQQN/Mg3Yu/DW9nQXvA08DuwH7AC8lgQ+A37R2rv01q67wr/w&#10;X32tfmkP2K/w1Zfnzitm0F/iE3Ll2vUrWkMzNkd16RgN1+BQgBmwmR8ErqeS4tYVGsvp/LmvZZR+&#10;Uz5n7mzFJ+FJgGVF3/FbXsOgOAezoW5iH4BNW+wF7oE/gEODpeHnPsIiufM6psF5Q03kZwPuwZSP&#10;xsuQQdly/Mjn2hnajnTb2tj8EfpV9zwOr71+KyHj4xOkT2Zv2bFts1QmOULI6ONYYD9wPcCawOjg&#10;HnEMlmSxWyhDcvKpfutqGuXWzYT6uBis38z3U/8/+XpXcXuplxolQdFT+AM1lS9lx9bPZOpH6oPk&#10;x2/1qvIqFKsBuzHdwwUgFhPYEniQyaaZXV4fSzPMBzwbfAxsGfwLOwFjA+e8ePW2DMwZKrGe3eTU&#10;0f2KkUYcGaU1vMYx8eulTXB0sLxBfbpI4aHd0lDFnMAetaCmunqVWTF7PzFvwFD5dhssDXytrbH9&#10;JeMLR2bpitUS69FNPp49We7fVp8IojiczhefI4PMpiv2hYWFLqbLmOEfany0Qi2DvSsuxpH+q1YQ&#10;/+KV65IzsK8M6NdbuUvrpKqcPpIv2uqqy16zbb3h5gW+Wvh+ne/7b1y9lMyvcTpeNDgYGt3efVQi&#10;8xatkKyunWTa+LFSfK/I5XvZpH5MtH7jyNgY6kWXmEv4hYnH4w5PZhzbSqZDxgvdM1fBbX1ssa3y&#10;b7p372mF48h0Vq7P6iVz1Q8L8nj6B2tUharKnY0fP35WMtWPzMRhA6TmgWLzmhgPH/cEk4UbA0YL&#10;fwOMs6WE/RjezH36xTpHXBX8LJB8rJZjcFjsH/wVHwWjhw5THxxH1d+PzkIdd9uKrt+Q3Z9ud35p&#10;iH/ir2GuYv3X0jW7Z3vf5mgXbBoOFXFAGAvmlWHDVoZ8Nm5co4/37993zyB0Atae6reuG27Kqew1&#10;NbVy6vRJGTlqmIwcPUQKTx9N2Tz10E6qHMW0HTYSXCviCWKz/lrubuo/8GfiXqEz3x+V9Y98/jHc&#10;Aew0OzNDvti7U+qqyzXHS4E7x1pXq0vFk9IqWbZisfq86a+cz93UkNrgrXDOmPn18mwpKChw6xnr&#10;IGuK9YH+oTfswvzjwGf0bUsrTUtRm4Wnjjs5Bn6YLScK1R7cWsa9Nydbm8lpY2kcmUE9Y8qBGyt1&#10;pWW6OEQ2xhig9cak7in3m5OOe61yMQ7u2y9dsCn9nVJTrs/UpC3bePvrN/Lii4o1eLLKdvfqtZQN&#10;qQKdKPyPLCOSjP4QUw4b4bln88p4GeRizhFHhzz47iEPm6+fqLbov9k4vvp4JrAxf02Hlpfxt7zU&#10;BzczrutfRkaGmwvMKbuPPNznWQcnMJFIvFafL4tvV9ZWS3urGx3y7KePcH/hmPqyIpvp2+rhPr+T&#10;iEXE3PH9q2CX6JUEpy8vL89xQnh++PXSvn9udbNnfcSvUiwWc/G2uMZ88PvG2o+PM36nIENr/BjK&#10;WoLDgjxwoOHYMqdI6IBnkr92FBYWpmJgsQZbn6wudE5++mBy4QMInhG/HxkvP94S+WmD35BdunRx&#10;z1Jbk/jNYrJQP3Xa+HBO2/SVdRI+YXp8PPKQH93z25T+wTFirbI5gqzk8eulXEhBA0EDQQNBA0ED&#10;QQNBA0EDQQNBA0EDQQNBA0EDQQNBA0EDQQNBA0EDQQN/Jg3Yu/DW9vQVXA7MDWwT7HvLli2pWDE+&#10;fvMf0YuHgR4/VqDciGz95n6mlJSqvwaH40WtghWAK6TLg+xgWvjvAHsBxyGBA7ik9V+/ViSLFi7R&#10;73X7yZatm/UyjSp3o5Fv/5sTdRvGRHvgFXCG8vPzf4arghUlFJ/y8RIwCDD913CkZMyaH69clFHD&#10;ciS7Ty85flg5MuqLAhlaGxe73izdbzvCnwHbrcQ9mTFztvTrmyW7tm9R7k6ZVtjsR4f2SOiT7+/x&#10;4wJuQx/5lpvvv/HvwH1L9P2lwqzPSyrl+0s/SFafvorHZMr6jes0S6PU1JcrS4ZoI3qmw1FT9VK2&#10;b94tkyZMlB+vXNCr8FUijJz20RvfpL/77rsOp8O3hGFOjCdt+7pF34yXlcN/RVFRkavTuBdXb96X&#10;ocNHS1ZmTzlb8IUOPfI3Sb3yGpTakxpvCjHmJOoEJyeG17T4MHlyB64DvdAxa0r6htEzLMzsUg9d&#10;KigocFyzuGKc4Jk2jq3trVxr+6KHpTJ95lzprlyT9asWSV3FU80acTTwY4IOTHfYqyWwSnDcbh3f&#10;lc80vkuD+nkBWG5QAF+7LuXqX2j/oQIX/2vuzKkaL+a83leFpLbIPk3H1g7149dl3bp1DqM9uHeH&#10;VotuIo6MxXIqUV7aXOXI9O+h8VEmjpdnD+9GdWuMJdpoSPqR0ZPmuarHcA/wIcM65Pu0Ih/9RN/s&#10;7dzHE+kz3/jjC+GPSolHz2X9pq0CR2btsvmqcLgQzfpXYZzK1GQ0do2ozGekT89eGuPlQ2l4ejMl&#10;BmNj9gUODQcMXqK/fqQyJw9Yy7B/NmwcXwnw1PA1YX209Y4i/twAJ2YuxTK6y9wZM+Xf6mvEeAUl&#10;em/Pjp0ya+o0h536mLLPi2HM35SsT8wZjhk//MHgNwM/K9Rheawuw2jtnDxg6PF43PlUADu2hI+q&#10;RswLm1VuxI6d26X/APVh9PFsqawpTdkCOmK++XwR2jWOAzg+MW/w3YMOSchsCd2x3jHvzaa45uvA&#10;rlMGXhPYeiyjg+PINGn8LYRsVPIa84tYY5ev3pScIQN0/flQLv/7W70fzS/1sCIVlaXu3JdBL7j+&#10;YCvg2/h+gCOTrj/ywY3BLwdy+HXY3CAPqaGxxvmLOXxUeY/qL2ro8Bw5f+GM3rG57rK1+c+v32TB&#10;bsH+c2KZMnXsOKkvUy7EC61T+47OdKd6YIX8namxSYgJduCzPdKx3fsyWZ8d1c/LXDs0YvbvjxPy&#10;oheeW3kjRjf7kUEotuQO6Uxf9IfnHtwunvn2/PDrhTOCP6J33nlHiLfD88jKu0r1H7ZNGWzH5iP+&#10;PJjvGRkZjhtnec03HfmtH9xDFrgPcD7w4wZPhIRM6BzuFFwvuG3+85h+m9zkt7HiuK1kz1jmPn2H&#10;K836TvLrt7WI6/SbuUZ/mRes2XA2eP7ZfWQxHaA7ns/w5mz+WbuuQPIfMvty83sKHzXoPF9/h5k8&#10;tGuJuFOMNdwl2rB5ioxWF/l9HRcVFbnxJt4SfCBbA9Eh/fLHFZ3jX2jIkCGOg2t12trC+HGNNqxP&#10;FtOJcugUGS2RF1ng88Kbgl/Emp6e7NlgNsgenaI/fITBfbFnJPJa29SDnqiTMYFPg78pGwvk9PuX&#10;3m44DxoIGggaCBoIGggaCBoIGggaCBoIGggaCBoIGggaCBoIGggaCBoIGgga+DNogHfhbW3WR97b&#10;44cFnAgcAz6EvaO3POx5vw6OwPv4P+Q9O7QEhTuqKmpl545dipFmyarVy9XXC98fR7FXDH/w+4Es&#10;JN77r1q1SmKxmPtu3HzggCcgq8LZcuH8RRk6ZISLBXThwlfKE9BYEI698XMM2NpiTx1gDeC3PnZs&#10;OBTy2HEkTYS7ml5c+2CR6jvjyBf7ZFB2Hxk9fLB8+9VZ7bP6IanTeBu/cHys/l+7N47M/UfFsmz5&#10;Sumb1Ue2bV6vfiXgTDT78bd6wV7xcQG/wrAZvp0Ge8I28PdgCYzoTRwZZZSkODKV5S9kU/42yR01&#10;WuNNFWo1GjNDU6Qncb5bwKs6derkfIJgZ3YPPdmxK6T/bIw4B5svLCxMYWjmf+T6nScycsw46d83&#10;U74sPKTgHhwqHdsXr6Rah8b6SB2GITHW+YrH8Y33xtULpbG6WO8qUA/eXPHctQvUaigd5cwOiA8B&#10;fgmOCWfj947vDZV/2ow50r9fpnyxZ1tKfvODk46Lme2BE+K/oFvH92TNikXy7OkjlVj7rL44wPDh&#10;sKzbuF2GDx4oB/bsVJ4T98G4dW7Dp9E4YO5c/5PQNePBxhzbtWuXw97WrvhY4/dEvBHqJ5wJ9ZdV&#10;NcjCpWveyJFhTMEkTX/4EQJPBo80v1DkSR/7SCptS9eh/2SCo5S/cYt0at9OVqX5kdFQVdrlqMPQ&#10;AzTMjmLEZ6Vvr5hMGT1Ymkpup/rFeNjYMI/wjeD7AOAeOkC/luyYNciwYe7RZ2wOnfj2ZeXYs3Yn&#10;EgnHjxmu/p0WzJ4j16/8ICWPHju+wRzlQ3INLoGvW9pBVv+aX2/6MXZBQlaOfwtHhn6zxoKFE3fE&#10;Yp+4irV6/FSpaUnps+fySf46yVGb3frpRlp1WfiHvGZDqYt6YLyxoqIi59cBu8I/lZ9s3nPN7zd9&#10;gsfAnus2HrRTqGsNPiu6d35f9n/2qYs1hpAqprP/+49L5dDxM9I1o6PMmjNNqtQnk95JxjfS/iQ5&#10;Kqw/jCG6Yx74srC++uuT6VoLOxsAd/fvWz3c55hxrNfYZjduXZPFSxdKl24dZczYERpr6Rtduxqk&#10;0slE7raT9ZtcJgP25fgavXrL5DG5Uv9c14AGHQ9VAPpBD7Y+tl37G+7qxKooeSb7d38mHd5rJ5Pi&#10;E6Sq9Llrh0as/7anNuYH48YzbFzOELl56ftIGIRiS+6Qj/6gK+yE3xHmR8YfB+szzwW4I8S4gQeG&#10;rVtCR9TBfHLPRbUXS/BD4DTg02PixIkpOyU/ycbK53DAQ4TjxrMQ/0bwbPANRXk4pHBS6CNlaJsN&#10;vafbr2vgDf9s3rCu89svFovJ/v3qc01TW+srOrLfW+Rn7sIbI/k2wzn5WNuZ29Zv6k6vH10jD+XR&#10;C23g34dYR3C403VOHvgt+NWB30RcTFsr0Y0dIwPzwcYS3zPEl4N7Aw/Jj8/nl0GWvXv3yttvv+04&#10;oTyTzNbsNyEyIgeb9ZtrPH/5DQGvyp5lyEGiXvqSl5fneHtwrnxfM1Gu6D91Ma7IRdv4MyLOFlym&#10;goICl4n66J8ljuFW0T48HOJQ2n3TgeUN+6CBoIGggaCBoIGggaCBoIGggaCBoIGggaCBoIGggaCB&#10;oIGggaCBoIGggT+jBuzdfWt73pfbO3/6D64PJgFWgn8WMB8fuyEP7+MpY3gA135r0lA8ii++kpKn&#10;6q9h/QbJUg7H5i0bFMrCeUCE/bRVN+/9wevBZ8AbioqKXHZkZIMjc+m7H2RA9iCZNnW64ikPpaa2&#10;UuoaIo5IOkbTUlu+frhvmEhb/YejkUgk5NK35+XQgT0yc2qei2uzcunH8vDeba1FO648hNbGxa63&#10;JM+vuQZHpk6bKi2vVr2qX4lePWXNymVK24Gf0owxYwdgtPgmINYC+JH1DxvgO+R58+Y5nMvad3hc&#10;EsNuLdaScWTgEJSV1kv+6k0ycshQOXf6iLxsKnFV0VcSmBF2l5WVJbt37/4ZfuYyJf9RhnGxb7m5&#10;7B/TF+S7da9YRufGZWB2lnx16ojmgvuhOJzKXasbfTRc0eycuCtgkeCT+7Z/Io1VT7WM2pJyZF6p&#10;HxnSC/VvUFPbzLGytsGO4RPxjTfYmo1ja3tXWRv/fko8lklTZ6j96jfjX+xWrFdxMHWuUVGlfgoU&#10;hjXZqQJ7N3tmPPE70r9PD5k17SP56eq/NQccmTqH4T948txxWAb17yPnzxZqRfRFB4lN/cI0NeBv&#10;h/PX26A96iYeDvjbgtlTpNzxa1SZWj8jCUfm6fMqWbIy/42xlqif+WRy48eD797hMsCbIJl9uJMW&#10;/jFuhrva7TeVsXxv2j8orpRNW7Y7jszKRbOlobJYBWp0sa7KMSW1w1dKWFJzcDF2Tp78SuPv9JGp&#10;Y4Y4jozhkjZO2CXxVrDxgiS+2ZYMrfXD9EVZ9OfWumRFYLe0Q/pB8dQpasu9u/eQOdNnyOply2XC&#10;2FyZOWWqHD902OWhLGNqCVn9+u16S3vLx55y4NW/NtYSbTP38VXF2IMBk1zfVSx4eBjWk8dP1X/H&#10;Ahk+Yoh8cXifXmxev8jvJ2SxdZv64f4RO43nBDi6zVfKwDXw9Wzl/PrsGJwaX0XxeFzeeustyemf&#10;KUcP7tU4cs811pjyMlVO7D9x/6ls3blP2ndsJ8tXLtbidEJ9a9XB/YyOG5U76evd2mhtj53742y6&#10;by0/sl76/lsX+y57QJZ06tJeFi6aK/ceJLRIJENrZf3r9hzgmslrHJnsbsr7GD5SqktUhxpninFC&#10;Rt39MRwZHccq9RvzedKPDByZSseR0Rb0nsnGHCAxjow9fV+/fr0My+onV85fiIRp0gUz+axBPmXH&#10;uP5Qhuc1nBr4J8Qys/lDneidfrPhqw6uC/wEuG5wVxKJxGscWsr4CdvDVwjck3g8nuIq+HmQmTZt&#10;TLHBoqIix9/Anww+p/h9Q7vwIwoLC51cyO7brtXp279da21v9k57PPvhd7bk1wTZ0Lffns0jOCBw&#10;QTZs2OD0RF7Lx97aMBnsHuOGrK0lxoU4QayX6bwkKwf/Bn4deoLPa22lzxfGz/TLGslvXdYDOJkF&#10;ybUYucyWkIn24TLiFwv947/L2jWZ/fxmj9yD5wQ3Ct9Vvm8s7iELNgoXnTz4uDJeOnZgfSBvenvo&#10;Gr+JGRkZ7ncaechvzxrO6TucJH7DYDObNm1K8YVoO6SggaCBoIGggaCBoIGggaCBoIGggaCBoIGg&#10;gaCBoIGggaCBoIGggaCBoIE/uwZ459/Wxjt93q0b9sY5vtzxXQ/mwLt18HC+WTd8AZ3xnj393f1v&#10;0WVNpWIu+sq+tqZBYzxtlcw+vR1HJsI/W8dArS1kAAsAXwXf+f57/WY8mbjXpFXcTTySQQNyZFLe&#10;ZMVDnykyZvhgVL/hNVYufQ8eaHls7+dBf2DDYExXr151OA3fU+fn58vUvLhMHDda8uJj1Z/HErn4&#10;9Zce/+C/E2upWokydeo3Ze++A9K1S2dZOG+W1Fc/1y406xecB04CONCIESMEngjXwFpIYGbwV/he&#10;3LcDOEjEQ3n04Inz09OvX5Z8kr9GS6BjjYMEH0WP6vTf85JayV+zSUYNHaa8jKOKVyJDczwHvqOe&#10;Nm2a++4Zrg5t+7ZLXuwOW2XjGKyrLczn1v0SGZM7QQb17ysXzhzTGpAmijcEx4T6DeOyvl67ds3h&#10;WuD1hQd3Sl3Zw2Q5ykZ4XoOSfupxHJJMyGG4FpgemBeYvC9/S8dWvrU98o+fMEl6ZnSRg/iRaVQc&#10;tb5GSsvU50RSfvrPmLDH5pnDyAO3afiH/WSExns5XUjf9Tt3JXPAD7p1R7kMcz5W/zox+eHyt3pP&#10;++LxZPBxxPiBEVKXJdM1OgJfjI8ZKjev6ZxTv0jUD/Zcp5yRx88qZP2WXdJLYxRNGj1CHhXd0Dsq&#10;o/q1YP/Ci7WEXizx7T38ItYem8v+ffIxH5HJX38YO66DL/o4pdX7W/el1U2yY/de6da5g6xcPEfq&#10;iXWlBq8hdURd5WBAOp8VP9ex0DBWOve/lYFZfR1H5sXTmymbsPbNd0AsFnN+ImzMuE9/6Ad9Y03h&#10;nuHm3OMamLTdM73QXxsX6sGeUzpQwfbu3CWDBwwU4i7BlcnJ7i9blI/47HEUy4y59NqcphJNLV2L&#10;7jT/tzy2xz8DHDF8bcyapeuMYre+bJSkLya7HRObhDUc/oHhydxjfXFTTvVddDuhHIPxMmLUUPny&#10;q1N6QxeetEQZ2kSPNh/JQv1wP/ETAt+gSNdqEvnBqi2hWytntoTvLNb17zReFdw9/MeA2YOtb85f&#10;KYkbV7WiF/oMq07FMrt997Gszlf/Q10+kOkzJkvxs8cab05j8ZWXaFPE+atRPy7Kq9F5y1i5vuod&#10;xoLxRyaumZ6Qz9Y9jkmUtQ1Z0T39ZA8+T7ymefNnycjRw1zMp48Xz5eLl79hFaB0cqOmtlPKljSb&#10;jaVxZHp36CS56qul/JHaUrXObR0n5NRdcqVsu+433tWK6lQfh/S50/mD9i7WkuPIODJSc9w1W7tN&#10;X+iFZ0j/jB7yTaHaCsH+GrTfTFRN6fIxr/DXAhdiwYIFLa55lIMTA8eNsYerQjyxZcuWuZg3PDMt&#10;MX7YDfwN4uHwLMFm5s6d68bM8vl7dIvcJPqBHfI7IiMjQzp06ODqYA/3h3uszS0l7MbsoqX7/jXa&#10;sfHFvnv27On4F9i7XScPY8q6wsaxn7A9fjOiD3RjNoIMVr9doxzXzN6tz+y5np7QIVwkdICPOXtW&#10;0yaJcqypgwYNcrxW3xeLzeP0OmmHeuBVwrthbPDZQ0Jm6x/H2PmePXtczCJ8vfjPQpPXb8fZfrIf&#10;zEVkxgfO8ePHXf2mB+s/PFbqh5OL7uDVHjp0SM6cOePmMTHiioqKnEysTdgV/oTgMeGLjLwkZLHx&#10;om7yMibYC2vqxo0bU7wvk8EVDP+CBoIGggaCBoIGggaCBoIGggaCBoIGggaCBoIGggaCBoIGggaC&#10;BoIGggb+pBrg3Xlbm99te3fOHnyN76l5vw+OUKDf2Zpffb/M7z2uqVLcCthK4ZE9e/YqXhETOBYv&#10;mpQf4fgMr7cADgAmYfgEd+GngMviewL/8n6qrmyQ588qHUdm2LDhzo9MBLxqvJKGZuyfeum3jy8Z&#10;jmHYA/WCPfgJDAWODrgV/v7tu2Gwpm7dusmE3FEya/ok2b1ji9y59ZP2E3zJ8Mn/PEemXnVbpWQK&#10;fBscOnxUOnb4QGZMnSS1Fc9Ujig+A1gQmBO42IABAxxeQx/pv2FOxp/BBwN+F1JJMexG7dLjh09l&#10;+LAR0ivWU2M6LdYhjTzIVKnfFXpcq5/5P39WKxvWbpGxI0clYy1FOBeYLgncihgS4Ni0YziYu5n8&#10;Z7bsX/NxO7BSw7gYT/zIGEfma48jA8cBjgnJcC/D38AKsXt4Ghe/PCYNFY81l/pIUJs05Bc0j+Jm&#10;D7Rrx8Ry4TtvYlaZvK3ttYo2U3FFg0ycNFUyunSUQ3s/1bxos8nxUEx+mxN+RWC+cGRGDO4vmT27&#10;yIG9u/R2xGGpV/O7duuu5E2bo/yZQZFdqk3WVj3XPJFt1hM/Sf0cYRs2D6jf/AYQUwpbwU/NuVPH&#10;pOJ5car+mvomeVZeK/sOFkj399+RCSOGyv2bavtad2PSP82Ll+pzg3OtH71bG/joYN7gowY+Fnpj&#10;vjOm9BN75Pt/fDOwHpk8yAbmCV7qjz/Xf0+qUfvee+Cg9MjoLKs11lK950cGP0QqoHKWlPujxgBH&#10;5vz5SzKoX7bjyDQ8uZHql8mA3PF43NkXaxZ+CcCBwUqRHe4R9ocvFWK0sLbBT7xy5Ypb2yhv65H1&#10;0+pO37v1XA31J42xtGTBQunVLUM+eOddydX5d7ZQ4w3pPZcnWRD79fFemw/p9frnJovVw5jAA2AM&#10;8TtFfXbPyjHWjCvJyjOucGQYdzBgEuUqy5TvU6959e+HK1cVGx7kOB9Xr12mtMuX/s9sievYFwld&#10;EW/k73//u5ubxFZhfbH7LpP+8+0JncNRgOvDug4ujXz/+te/3BiCYxdd/7eWog3lntUrL0d5c6y1&#10;NxIPZPGKTySjR2cZqDy1k6eOS+LuTY179KM8KX4g9x/ekfLKUmfPRUVFzqYTiYTb8zwB34bn0pKM&#10;yGrzAv1h99gKODwcHnx5gLfDdRyUky3DhufI6rXL5c7dW0lZlZejPmxqHA+O2tpONkbksrE0jkyP&#10;dh/IqAGDpPTBQ/WxpOu59h1d686tj23X/AvuakUvlHtz5PMvpGv7DjJlwsTIj4ybcNHYUgvrL+Pu&#10;jz3rR2bHzvLl0eO62GscIh5COHzSlC4feoaL0a5dO/e7x54JVq8rRDm1W+YgvAY4EzznM5S/Ac9i&#10;/PjxTvf4MsHXB/mOHj3qeBJ/+9vf3HrJc80SdaNbmwt2nb31A54g3BragJfTsWPHlO8QxsASdbBh&#10;z8y5dLu2fOl7xsrG9NSpU862+R2F7SEfdZos6WXtHB4HPlCYG/jLsfy+3ZCXdtL1yXXycx3+B/Jw&#10;zkYfinRuMP/++c9/ulhY5CfBPyGxZqFr1hv8V/nJ1jLqZDytn+ThHtvy5cudnxX4UdTFmmdyc04Z&#10;eCjwUbAP6xt12G8ja8fqtXa4n5+f72JAGbeYfpL8epi/cGPgB/NbOy8vzx1Tlm3Lli3C2DC/CwoK&#10;XLwv+huLxVK24CpN/kNv6JJnCPGnsB3WBPs9ZfL5ZcJx0EDQQNBA0EDQQNBA0EDQQNBA0EDQQNBA&#10;0EDQQNBA0EDQQNBA0EDQQNBA0ECEK/KOHbwQXJHvg8eMGSNHjhxxuLvpKP1de0tYj+VtbV8HCK34&#10;clVlrZw7y/exA2X+wjmavZnDQjvpbVl9NbXgRI2SO26UDB46UB4+vuvOuQYOSAJTHz16tNuMj2FY&#10;KLiBj1eAp7yOL4HDRhioQ9YUXHv8qNjJXKc+Jh7evS0L5syQDu//S3r37Cojhg6SIYOyZcpH42XH&#10;to0OX7G2nDD6DwwG/f43UrWKX60YM7jtuk/ypU9mb5moPm1qKkqQJCUCegHzwzcI31QblkMG48Tw&#10;XT56hD9l95uUsvFKh7Bc/Zrk5o6TjO7dZNbs6Un+EfXju+SV87lRq+O8a99hhzdfcHGPIo6M6YLv&#10;4pEBrG3p0qWvfSffmm1hF8hiuBby+jjXzauPpWunmMO3t25fr3eV6+J4JorBQWrgTMfc34ONg33m&#10;5OTIxXNH9RZ2pFyfmjLdR35anmm8D+1OCifTw1Qi9hcYFvEfkAsZW5K/pWupSpIHteUiSxaujsZl&#10;xwapfVGmdxo0zlOV+q2oczgfWWmHcfJtN5FIyNSJGr9GcfptmzfoUCg3QfPWNryUH2/ekSmzFsiA&#10;vr3lxysX9apyZDReTGTrirPCkXF2H2GbpiO96L6tx1cOmG1Gp3ZScOSAlJcW652Ig4OfmlqdMmcv&#10;XJYeXTvK8CED5V7RDa1I9ej8zehNNzcj/o2NP1gjnAT0DuYMB2fdqmXyyZrlsnTRPJk0IVdGDcuR&#10;0cMHu21YzgDZvWe7zJozXaZMy5Nx8THqL2OgbN+5RcrUX0e544EhceuJMWhrg4e0c/c+yZswTuZO&#10;n6g0qUhHKY6Vlm+o1dhzakKYU2Hhecns0VPGDOojT3/6xjWMPcJ1ITEmxN5gy1Dscs606bJ1g64T&#10;+w/Ip5s2y9wZM2WixkKKjxnrYiLR5+0aew4dDB880G35a1bITz9c1toijh310gd/7LnmsFtV9Z3b&#10;j2XMyPGK82ZJr5jGahnxoSTuwVmK7KclO2RN9Mec+lpL/tyjf3BdiPGBPw5/LlKeuWBYtNUH1o/t&#10;EtuPcTefC3bf1h+4RPiLgDNgPoboc7r8XPN1AW+HNteuXet8VFEefyDUSx+R0RI8JeJ9kZcxIvbO&#10;Bx98kOJAgKkTh87igFHO+BQcm28PrsXjcenwXjvp2ysmA3VdxX/WbB3vGZOnyOT4BFk0d57k5eU5&#10;/BruBP5t4OXh9wHbR39wD0iMh8+J4BrYeuGxQ/LF/t0yU+0/K6bl+vUW5sXoEYNlzowpzpcKvpng&#10;Ylmiv3Cy0vVm99P3pkvym00w5vBRO7V/V3p266TxpvZLJTw55b7ZGmLrB+XQvz0zrH7/ucg9X4+0&#10;ia1UNyl/s6FeNm7bKh07d5LJ6rflfuIOS43UlpW7qoyrwAm8QNqiLuIDso4TH8n64I+13xd0yXhh&#10;t3C70LetS+zNxqnH/70A1wp+A7ywPB1LfK3BlcWnHb7E4Hti09gQz4Tt27e7caQO4ywgN+f0l/r9&#10;NuCfYIf0A94ltmG+Q9CZz89ARuuT1cn+lyTqoR+0g+0VFhaminEPHSAfifH0bYd5Sf/hF8HzMDv1&#10;xzNVWRsHNkaWhTFhTWC+wk9DJmvXZEEuOGWMG3MIHdi42W89yvhjRv2Up1/r1q1zPBKe1eYHyNch&#10;efGjyO8efv+S0uuizXTbpg5sDV4NY29jZnVjo8jA3vpEPXCT6CfznvGAM8zGWgBPz9Y/OFccEwfK&#10;+otsVhfH8OwYT54z+IO0hAyUYU9fkN3kojzjlt4fKxv2QQO+BrCXtjY/bzgOGggaCBr4tRrgGcWz&#10;mucjxzw3+a1gvwH8ZxX37XeE/yz8tW2G/EEDQQNBA0EDQQNBA0EDQQNBA0EDQQNBA0EDQQNBA7x7&#10;4P0+GA6YIXghGAU8Gb5TN8zS3qv/Ho011CnYpTj0C8Xtz52DIzNI5mosIPC1hsbWeST2/kMZC/Lg&#10;0R0XSyI+MVePmzkyihq7d/3gmXyfC/+D73F518JmiX4arsM13rOAXaAD1YSKVy8Vjj+AP3utU+NC&#10;IfOjByUyeeK4CJccPEDWr10pJ48fljMa1+byd19JyZP7KQyLdzz/CT881ofW9mD85kdmzdp10q9v&#10;H5kyaUIq1pLpgW/e8fcPHwr/CCS7hy5IXAcD45towyVfKgaPLspKK9U+xjqODONX/wL+CzrWUVBo&#10;jbg0cGS27joggwcPli8LD+q9iCNjdsS7LnBNsET8IJB438U4GI7DORuy2bswl1H/kc/q4hrHzx7V&#10;S9/MD539Llv5sVRUP1UfLBXKaaj9GUfG3rVdvnzZfTcei8XkwM710lRdTG0KrPENuHZCU73G7eDI&#10;ZMB+rG2+++a7c/qAnMwns1dXOPmvpWv+fY6LH9TK/NlLXfyhzdvydSyf6VX8NKhSdepgVy0l+gIO&#10;njsyR/pn9ZQ9uz6Vpkb1WaCZ4UvduvtIpsxUjoxi6saRYc7ZVldVpseMX3Oy/tEnbAD8rUfn9+X0&#10;icNSVw1eHXFkqus0xpaK9+33P2mMqz7ykXJX7t+56WKM1ajvDNqoUg4L8ZzQgb3rpKWCggJB72+/&#10;/bbzgwH2zpwqPH5IjnyxT44dOqB+awrkq7MnNX7UUY0ftkumzZjk+HEdVZb/89b/yFT125SgvVct&#10;64Z2LNF+W1uJxoJbsWqd9O+XKWOHDZDSx0Xa1wqnwxrUhfxKCsLG4cicPv219OudKRM0b8UdfIxo&#10;b9VezbbwvwPWjY0zD7Zt3CSHD3wup44XyLEvDsqB3Z/J/l27XXykHRp77tzpAvnyzAnHg5g+eaJk&#10;dG7vOHjo4aXGrbI5Sjv2/phjEueVZQ1y9tTXMiRnuPpieEfefe8dGTVmmHx3+bxaUDSv0b+NLeU4&#10;9+vlWlvJ5gB54GLgT4NYS9g/9/zxtfFmb4ljZIV/Qpwt1mjOkYmyhgGDYaM7OFTwPmxdIi/ykp/5&#10;wN6v3/qHPwpwfJ5lxlkyGdiDyeNvgXGBl8AcBptmTUImeDWJRMLl88v5zw7jfSAz2Ha7f/5LYhnd&#10;ZVI8Lqs1Js8a7eNyjcG2eukyWb9mrePbgGXjOwdMPD8/3+kPP1ZwBeGokuiD9dd0Ap7eu0dXGabP&#10;ng8HZMko9Rez4ZNVcrLgsHx34Zwkbl5L+VWijCX0ZfZo19ramy2gU7MT9owB87tX986Ow8UcPXPy&#10;mFz69rycOHbQyYHu2NArffv8888F3ofVY2NL+/5aZuOnqy4rr+xS3byvXIMxylW4d7vIrX1uMdN7&#10;/EZh7SdZHTyf8CuCHfKbxfpr9VpeyjFm2C2cln/84x/O74urLPnP153pgluMB+fUTbvk45x1l3hh&#10;Bw8edD5psDvG8q233nKcj5Z+BzAm1GFzCTk5x18NHAvkgmvTo0ePVFwgyqSn9P6l32/tHL8sxOPJ&#10;UD4FtgeXh2Q255ez9cw4PnDK+O0AL8j8pZDf15VfvrVj6zv3+Y0J/4jfbHBB4LLAf7JkcmFH+O1B&#10;R9gXOjG5zLbQSbquGCv0C4eF+FpwYIwjk56Xuc+6gx1Tho12GXfsx9c58pl+4Jrwe4m13n5TmZ2i&#10;G7+/1i9/jw5YkxK65uDjD1tgjFhXsWu4TPBxrb9W1uTBHxk2E9PnKbLbddtb/vQ9/bP5kn4vnAcN&#10;+BrAltra/LzhOGggaCBo4LdqgHWGZ3P688v/nWFrEW34v9t+a5uhXNBA0EDQQNBA0EDQQNBA0EDQ&#10;QNBA0EDQQNBA0MD/HxpIxwPoNe8ZeO/Au3IS/IklS5a473nBEviOnu/lWyrrCug//12FXWtp30gT&#10;CvXgi+REQaH0y+4r0/X799p6xc8dOtZSqeha9K6kUY4VHHLxLNYpPlj87LFya8B+1b8AWLzyX/ie&#10;mO+cO3To4DBH65fVbHiHnfNuxTC8CKFTnkZ9tWIaiv3XKRb2QiVT8smObXsk1r2LgF3zPX+Zti2v&#10;lFdgvjK0fUvUZ9wirnH+33iH06BQdIU69XihOl6xcrUM6J8ts2dMlSbVLxwIw5rw3QD2PH/+/BRW&#10;BMZkOBMyG1+KPOCzLum4MX7Pistk5IhRiuFlyKLFC5QvUOv4RaoQ5SpEHBkNeyWfbNrh/I+cPrpf&#10;C0YcGeoxXYC38a08fKxfkiIbiHJisz62w9iXPq5XHshQF4drxerFKY5JZHTK21Gcy5K9awMvxacD&#10;eOS6pbPl+aNbmkWF9zgy2iXHkbGyhpWBi/HtO7gUvnCok775clqZlq7ZPds/TJTL7OlRTI8165ZJ&#10;8fP7egvUmEkT4ZDp9WDfyAH2Syyk3JFD5PTJ48oJimKgwJF5+LRM5n683PmAOHXiSGS3zl6beTLM&#10;IcP0kIc67R0l+C843YfZveXi12eVrwFGre8wte7yqlrnR+bilevSL7On+mAZK0U3flSR1UdTHWOu&#10;baTmCDU3J3wCgCf/9a9/dTEmKkqfuhhQcHYqy4rFcXc0BhT8EHg2z/XaxUtfy6bN+dKvf6b837/+&#10;b5k0ZYLcTlzXSpvnX3MLrx+hu7a20qpGWbx0pfIAusrQgZlqTwnlxKhtaz+NIwNhpkmHA47MmbPf&#10;yICsvjJ17FBpLL71s7EHh8U+iJnCmtRI/Bfl3Ylyrpp0bWFMbXul1+hDyeP78uTBHccPwlcVa86J&#10;owfdveZ1SotpXxh7f12+W/RQZk6fK71jWcpp6qW4an8ZM3akrFqzTJ6WPHDKAKv1x5nzN+G3rmDy&#10;H3nNBvEpkZeX52wDnxrYP/eRiXngy0ZxW384Zl2Bp2A+Ylh7bP5wH64jsVzAq1knfGyYNshrcpCf&#10;ZPqhHcri14MYaCaH7cmL/yjyMDbwK+BzsBak10leEu2RrA2OjS/DnvmPT6GRQ4bK6YIT0lhTKyUP&#10;H8nTBw/llToeqq2oTNVBX+F18KxibtFH+Dxg29Yvk5UxhuNDHJ/33/mHjB87QlYsWSgHD3wmxY/v&#10;qRTYfbRZGWRjjDlHV/54c6+tZP1ED9ZXyjMG+JH5n7/8L8kZ2NfFFRw3ZriLLThu9HAZP2aE4xrx&#10;XAHPz1D+Bbw61lY4GHAb4NmY7x1koG/WHuc16keG1e6ExmDr1KWzDFH+0o2rupbYPNF7rEuWrL/U&#10;CT8Be/L9yPhjiT2iCxK6Jy9+g5ifluy+nVv9nHNszy27b9fpB2MKtwH/I/jc+stf/uLiBhm/lLwm&#10;D/X4Y4JtUxafTOZXKDc31+kT/cHjTE9Wl11Hhl+a4O5hrzzziGsUj8edfxbzxUI91I+u/fEhDhy8&#10;jUnq3we+Rkv8n18qA/LyG4n5T+xKYoVhM8T8JJaYJXTFcxt5OGZ8GTfjk/m/WShDPn/cuEY52lu7&#10;dq3rL/Gl6IufGA84KqwDjAFrAuubJWTwbY/rNj84ZgyN48NYkvz1Dj2yIQd52Xw5022PfpAXPh31&#10;EkcJfzOU8xN9Iy/PUvg5jCl+ZEw2f/ysHPn9RB7qCSlooC0NYDdtbW2VDfeCBoIGggba0kBLz8C2&#10;8vv3WnrO+ffDcdBA0EDQQNBA0EDQQNBA0EDQQNBA0EDQQNBA0EDQgGmAdxAtvQvnvSfX7Z092C4x&#10;ePBJz8b3wvbO3eqyvZVNf79h9/39iyRHpr6uUXZs3yldu3WR8XHF1O/c0GwRBmn5qc9/78E5fmQ+&#10;XjxPRo5W3PT8aalR3xTGkWlorHVFwRDAf8BHV61a5d7pcoNvp/1EX8E9wCGs3xe/v6DYN5wb8ALF&#10;WgDH9e/BvacycrjGftFv948c3KecE3zeJLHJFP7f6DBPvw2O0Ws6jpOe5486hyNTXqNcmPpGWbps&#10;uQwckC3zNTbUqwbkjb6HBh8DF4SXAu5q48reMCDDTBh3fP7znbxLqEX5AcSfGpwzRHr26iGrNRYM&#10;Y1f3AuxSdab/iflUUtUky1ZvcL4iCg/v0asVukXJsCO4N/hv4Ptnk8PysLdxsWuUY7zIy4ac2B+J&#10;/aM7lZLdZ7DDnNfmr1Bp4HJEHJO62ohLYvkNo8RewOj4nn7B9PFy5/qlqMxL9TmgMYXIRwv0y7dH&#10;PXU4PtwA8D14R6Y3a4M8llq6ZvdsD8dn7swkp2L+dI2Rc01vRX5kNHRSSh/0HU6M6Qw7xl9Dr27t&#10;ZanGLrtbdFMVor45lMgBR+ZZea3GL9ktvTI6y65PN0f8LuwXjlcyDhL2jH7T5eR7fnBRODKL5k2X&#10;u7evpTgy6KW69oVU1jbJiTNfS+f27wm4+ZXL3+id5Px4bR/1lPmAXsESY7GYw/9+/FGx8Nfyvl4e&#10;PzR2/8FD9RU17SOJ9e4uWzTGWZnGWVKmX1R5G//pW1ubdkOWr1orsR7dZLjGT6oqfai1NTmODD6a&#10;tLC88jgyxFrKVj8y03OH6cS752zT9IddYQ/4JQBzXaZ+RZwhobSWNghH2n/jFd1P3HQxdPJ0fbxz&#10;G8y4mZuiJykuCsckbODsmS81DkkX9Q81TIiPBZ48Z+5sxdqz5PSZkw6T9tdp00VUwy/7z3pmfeQ5&#10;AZYMzwl/Mqwf2CR5bH5arXaNc3xvwL9kbTF/ETa3bM4nEgmZMGGCw4fhaZLsHscmA8ck+g/GzXU4&#10;JfijgK+BvxYS9ZOHhP0R54tYR/h/SXEA3d3oH/lZayzZ2mjn7G1dhweBP6nOH7SXrF4xuXjh6+Yx&#10;xukQQ+vG1y8dHcMHgBcATwYeCcnvG3pkbsyePfv/sXcn3noU1d6A/7Jv6bpr6QUDAoEkEAgJCYkh&#10;EAJhCBhiQJAIJBDmQTDMapBZBoVwEBlkkkERGcwxIEMmMs+B+urp9+xk0/c9JweuXl3LrnX6dL/V&#10;Vbt2/WpXVXft3bvKgnPPauylVn+0qvHLFP2h2fNo75f9QRgfAi/9OureK3X4/9EOUsT4op7PVLuV&#10;E44/prHZuuWma8v99/ysLL/79rLiN4+Uxx95oPH/ZN61B455l22HfXPo7CfXPh6+tp544ol99iHG&#10;gMzXR+vXNqP1y6+9VibXeeHk2oYvv/D7OnXVsX7z/v1/gvuwUSKHbK7YPK1YsSJu75t7Q+ajPmw7&#10;Yk8jPkvgra0d5DQHacOuJ+jAFaaOdnj77bfrPoTnlDFjxpTrr79+n4zktMqItpGfz6KbbrqpkUf+&#10;lYwZAwMDjWzCD654z7y1f2d6bZ7id/DgGYC/GzZMnpMmTpzY9F/+T3JdY46UP3zPGMfsw8iGNkKW&#10;14jrdyZb2ozMsw0jJ+xtyIb9hG644YZmz6CoizpmecQP+w82MuH7RppcvuvIHzzATduax9gEsWEy&#10;X+aAtj5jrOGnRhr7i+UQ+Ikz1gQ+eNCG7FjY5IXfqpxeGkH9s8yjE3Ksrtm2WvrBOg4aJ82/njHQ&#10;zHIgj/ryT6UdHWQ6ly1N2NaQYeUHP8roQofAaBDQt0Y6RkOjS9Mh0CHQIdAPgTyvxX1zm2cwz1Ux&#10;T7qX5y9jUv4debtzh0CHQIdAh0CHQIdAh0CHQIdAh0CHQIdAh0CHQIdAPwSsj1uHaOsQIq31+gj0&#10;fvYt8A2r75vpNfrltT4h3jr8gULstbR+3cZy9VXXlEMOGVNOPe2U8tTTvyk7dn35m2U6jdBBoOv6&#10;ued/W2bMnFouvGhh+dsH1W9D3V+lpxvfU/f76emr8ONbYPo5ewLkb5JDp4kefUjoKujY1HXe9+eW&#10;F19+rmzb3rP3CF32qsGPy4xpJ5dZM6Y2/h2qkUylUL9537ap2VMmdJWBK30E/AIvPP1fhMZGphqo&#10;bNm+qyy98upmr6VLFl1Y9e7VPqXafOCHrwJ7LN1cv6mmq9ZugQPMhfjtG2a624cffrgXV9WHe2sz&#10;rxr8sH6H/71q2zK53HnXbTXHnmorUfXTdTMmpgR8bny8vu4bdNWN5fjjjy9P/5qeer+NDH0zTOjH&#10;2erQ67DDifJr4uYajqGXxLtAd0gPK33Ehex9/LdNVY87s7HLWXTJBWXtBnq86s9k766yds26Zh1N&#10;ueQAbe1Frnz7T89/9uyp5Znf4JU+q+rIt21u6q31mEvpH8EPHRQbBPpQOim08IGnfu3dL66S/VLY&#10;tqGUyy+7tvaLQ8r8BWeVN//8chXBno1PI4spdegyRdFf0rGe8r0p5de/ur/6adKOtZ7VlwUbmQ1b&#10;d5VnXni18fPCB8Vf332r3k82KJ9X/fC2jUg1eIQcW3eEzfz588vkquf+7ZOPlp1bPqt+lbbUtq71&#10;RKU2+NoN28rd9zxYxh72ncKnxAu/G3CnOXZt39T4gdm47tP6uxdgB0ff6dP/0dMqZ8fWDTWBcURe&#10;57ju0drS3N9T3n3/7TLr5BnlxBknlOd//7sm/c7d7MBGDtpgpGNLLe6a628qk6rvltOqH5nNa6sf&#10;gS/qmFkruqmBtI511f6MK5idNe1jjw1Uu6SJ5YKzZjc2MiEbuAj/EYODg40+3lj06Yd/3+8/pjqj&#10;2blla3PwObJ7ax2/2NuxW6r1f7P6y5l3xpxy5603N2NMz0aoVz8ym9eE/X7nnXeqT6el1TZkZpXL&#10;XzXryvrxi9Ve47Q5p5eLLry4kde8zpzHw8x7r5T+/8lGyDK54x9H3zFO8MOSdbMhRyhFH3Wfrpde&#10;nH1K9OE4R379094oEydObPZACjyDqzYGGQ/7jrCBYFvQs73q9d3IS+7Y9rA/MO5HiP6LB/NDDuIy&#10;Xu5FmXg1Vs6odZpy7HHlqcd/rfs1bc1/jOtPqt+KPL7Jrw5sRtiT6AfGYyHGX9fyoM2G7wd1H7M/&#10;vf5Kje31hzjvt9mUo7d3DT8Z0U692NH9jzpJHddk5qmnnirTp04qF11wXvn7qvd7fXp97dNs7Kqv&#10;J7xoI1g489PD3mDZsmUN1nx3mJMXLlzY6PPRJx9RBiz+vq5nI/NctU04rtpvnDB5Snni0cfKzs3V&#10;dwY869gqD1lVTsgsWwZ7Zo0bN64Zi/NzDLohe8py8GfDb0/sX4MXAV7wDvyVpQ5sRYV2+zeRQ/9C&#10;bj1vsCtmF7d8+fJ9bZ5phqzLSv/D3gP/bDXDdgPP7JLsaeSevXcCK/kCB9ejDdH3Pe+QOT6U7EXG&#10;Xs1zHhsVsmZeZqvh0Meffvrpsnjx4qaPs70LOY1y8TJaWeOrhj8U4wU7InsfGQvIBx+GaAnqGvz6&#10;DTPtykaHDQs+IgT2fuMjaMR9ebWrPOxr1JV85hD8e65gj+JgCxT2Lu4H/mSK/EXgC8dY5llHnrCn&#10;kz54Ub66s9nzPBWyax7PeKJLVtBQDtmGlXZ6+eWXG1kOeVa+a7zZq4pdj7GYPR07qOGCsnO/GC5d&#10;F98hkBEgZyMdOW133SHQIdAh8HUQMMZEME+x3fX8wQ41Qp5/zWcxz8b97twh0CHQIdAh0CHQIdAh&#10;0CHQIdAh0CHQIdAh0CHQITAcAtYR4oi1zn5p6Rys79MPWPunw2BbYe0+r/tHXjRjzT/i+p3ttbS7&#10;Hqs/WVcWXfzjqiOp3/TWfRuuvf7K8va7b+7TQbTzok9Xw3fE+Aljy62331L3Wfq4+pDhF4AOu+oi&#10;qi1B6DDs03H55Zc3fPtGP/QcmW6kFbeifntOFzvz5Opv4dmnyvZmj5i6e1P1AbCz7l30ztsry/Rp&#10;s8q06rfigXt/3tsDpqWnbL7lr7T4JKBr8j04/WzWh+Xy/xnXzV5L1UCFH5krll5Zjp90bDl/wffL&#10;tk1rK0xbG71L6MPoWwRtah0qh/itLnTgdNUwreYCFY/Pyzt/eb/u53JCmTrthHL/g7+sWavOctv6&#10;smdX9cmD5t5qR7N6c1m0+OpGb/Tsil/V2P06JfJFXujAbrvttsZmh28b+sLhQqyb+U6bbo1NSOiK&#10;0ILzO3/8qBx9VM8vyYxq4/Dci0+V9RvonStX+5fd9uVTFhqDg4ONPdXMKePKdZdfVFZ/+J47vXz1&#10;v6x8skSgOyQz/FywN3rssceaW2jhI3iN9M794vJ91xtW13ZbfF1Tv1mnnFge+fV95ZM1q+rePpWX&#10;ysRwssTmoNFxXr24DDb2L3j9ospxtQ+q+fh5+Wv1hTRz+pRy1umzy8MP3FNlYn1NUxt06Njb+Brq&#10;6eS1v7J8m/7DH/6w8cnBX84nH8Cl2oZt31J27ez510H/4zUby3U/ub0ccejB5bTZM8vP77q1Juvp&#10;zcOeTL72GEEO6Dzti8bnB98pe3aSk/185evdQz5vnljxeDl+8sSy8IL51Vbur016+30dKMSYN9x5&#10;zaZd5aprbyhTJx9X5p02s2xvZGdvYyNTxV4jVv6qPV41ZdlSTVruf+CxMqH6Dllw+km18VbtKx52&#10;4Q+A/tM+MPTxTz/xZGMn0wgUoWofQ/W2r9Q9P7ujXLDg3PJS9ZcFg92N3R4WejZeefyiD2XrccZZ&#10;p5ZHH6fPJ4MYrqGW8fijT5SZM2aXSy+9dN/eRuiE3l6y6POuDxTkFfRX/Zb9Bv0sOaR/7xei7emm&#10;5ZGe3l9QtvvG+dAvi2frwkaAv5dly5Z9SX7Uvx/PdM701PKw6wjbmpyWDwxtwo8GHpTtvvLpsh0R&#10;9Gl2D2y4BgcH95UZ9Yl02vuKSy8rc2adXG654cZmj6U6uOxv4yoTGW/5zQ/mJ/Y86hnjmTq4xo8+&#10;wm7h4IMPLnPnzCpvvPpiLbJ//8CL+rK70RYxnqIzmqBds1wFP2wT0LTXk70Gt1c7OTw42wetZ1+H&#10;p/0h2ocug02SsYQ9IduRm6t9JnsT5cWYJt3WaoBZu1Z5uI6nRxw5thxZbSHu+OmyuufZpz0c6z3p&#10;2S9lPu37w+blm9/8ZuNLhk1H0MVRyKtrbSD9QQcd1Pj8kLYdQv9CJszl/NOQpVxmnjfRj/5uXtDX&#10;yZ/rLEvKyTTIujSeVfhhYpuS+ZaXrzc2N2jq5+ShX8h17Hc/x2lPYwGZWrhwYSPb/CDpC2yC2Bjz&#10;16Kd+Hox9pNR850+GYEMB78hK3FvuLP68x/Gp8v8+fMb+x91M3+x88v4ZLmFL9m+8sorG1so83+U&#10;nW1p4JDz4UM6WPKNSE60je/SpQ0a0sGWPLDZ9IyxdOnSxrdTuw2ljUBG2Dh5fmR3x1Ylt1HkJS/6&#10;gLLZJumfEfKYF3HOxgH+rtCGT/i7yhjF9cqVK5t5mn2tfcS0pz26Qi5h0paR0bZZ5qm7/s9FgPyM&#10;dPznItPVvEOgQ+AfhYA5OeYqz3qeRcyZnutzfJQXc2z87s4dAh0CHQIdAh0CHQIdAh0CHQIdAh0C&#10;HQIdAh0CHQKjQcA6gzXzOGLdIfLSrcU6P92Yb3zZJtBFiO+3tt7WSwStfP6iqu73VCXYxs82l8WX&#10;LanfvI4v0783rZxy6sxyz313NzrD/K22tQ96Amv9jd5z1vRy1ry55c9vv1l11NUPzND+Kzsa/X5P&#10;x4oP+exbYQ8c9j3WWOhF6SnQjzUV174p942S/X5+8cs7y+q1fI/0bAy2VkX41s3by8cfrik/+uGl&#10;ZfZJ0xu/Divf/fO+PVHoCj/fta2sX/1Ro3fhUwQteq34VhleWUebMflHXrORYQ+xsxouXH7F0jLu&#10;qCPLmXNPLZ+t/nvdb2lL842676PhEn4SYCIEJs4wJBPamq8U+mTftLNv2rp5Z/njm38ux048rpw4&#10;fVp5vO61AYMt2z8rO3dsK7SxO+u/wU82losuWdpg8eIzv66x+21kQv7od+iq6OFCZ+47+tBbhUzR&#10;WdIB0eGRRfoifEVAR9pXnv9LOe7oaY1O6agJh1V7h0vL/Q/9orz73l9qXXr7eig79Eryh5zb3+Li&#10;BWeUubOmlLuWXV/WfVL9PlQ/Ms16nXR1ryZhsOrJ8UG3SLdH30+Hjq52zut7TYahf+4fKAy+s7Ys&#10;XXx9o8fD//kXnlOW33tX+dNbb1bZ3dHIbu577C/oNOk7+aH44x9eqLII52rXsad+X16v2LBsrYKx&#10;duOOsrzuS3RO3aeML4jHqr+Zt954dd+eLWRYgAe6+gX7KFizk/N7O1ur2tbVscmXbGQ+Wr2h3HDL&#10;HeWY8UeUE0+o9iXV/8nLL/yu8TexauU7vTw1X+ZdWYJv8O37wU7mvuV3l/fe/mONrWUMHV9UO7gv&#10;dvcOcWzjrr/xmjJ/wbzy7HNVF558SaE3UtAGIx1/fGdVuejiS8vxxx5dzj7te3Wvpdpvqk+evRXD&#10;vNcS04fNW7+oY9LDZewhh5bvnzqjsZEJuwk6z6irfsbGga3RuWecWe792c/LhysHy64hHzI7qo8M&#10;PmT26IfVn8+ajz9o9q65YvGi8ou7byubP1tTqxR49GqXZYzeWF8gjzf85MpqH7ehSb+nDrTNXnG1&#10;L7JNvOWmO5t9TYyFbDOCVxRHI5vSRYj09K9sAdnIGPPo0vWjGOuco08YZ/iZubnq3cmqMYWvEyHs&#10;anK/FG8sYn/Gjxkdvbko0rof44OzeQJ9tkKwps+Hfa5nXONJH7YfExnPPheibuhrR3vCqBdbODr8&#10;aNc2r9L/5lePlPlnnV2m1/232Mn87d336ri7304myjfv0KXza6FueOVbQj2Ub7xzDT8YGPvovc+Y&#10;c3J56flnmrln59a6l1LTZ8lGLaPKiPmZfQOfRWwI4ItG2HzgcaSgzFyvqKt2Ns6cMOmYcu1VSyqJ&#10;IXms8tpcN36rqu1Y5ZVsqmemo0z1MofQ92t/WOJNekF69jFbdu8qv6htOK76wzis+hg5/7wFZcVj&#10;j5eNq3v73kmLlnxwNM+zTSAfxhH94Oqrry4vvPDC/7BJgoO+SPaMN+SJ/U4E/AvqHfyTJ7LN3xkb&#10;hUjTD1dtyt5FfzBmhi8faQV8R36/+QjxXOX5Y2BgQFSTJsr2G8/82Jj3+EV67rnnvlQvNOOQ/kAh&#10;5nt1Z0/BbokNMVlno2M+1ufMyeYVdiL828BB+7GviaBeyhZCVuJev3OkdQ8O8MGH9vBcwj+c+aAd&#10;yCW+9WcY8JWij8d+T1m+lSF9DmRFeZ7N2MiweYp2D/mT3thiLGUjw4aKPTEbNjIDIzyg48ALvzfG&#10;B2MIG0/XbbkI3uT1XK2t+Zthe2W8cp8cC+pDxmA8ODjYjKVoS0+uwt6FfKijuoasmLONUXwpGSvk&#10;s9fXnXfe2bSnNjXuZ3scdQ+sYmxqGOn+dQj0QYC8jXT0ydJFdQh0CHQIfG0E+F7zLGIvRs958fyS&#10;n0Mi7msX0mXsEOgQ6BDoEOgQ6BDoEOgQ6BDoEOgQ6BDoEOgQ+I9FwNq4NfJYJ7f2ad0/Qqyds1k4&#10;//zzG92TNXpr7LEuH2lHfa7qMHYyfLNce811ZdqJU+veSdPK2KMOLZcu+VGjP6Xz4rOEroBtDB0K&#10;vYLvz+eeOafcwUfFkI5umz2E6vXmoe/a8UHfgD+80rnQL9Cf0amgR49Fr0yfyOc/G5rJkyc3tg7v&#10;D749RNs+MlVHyS6CCqiqXAaefLbxI8O+4L577i6vv/L7ajuzsmxY90n55O+D5d1qt2P/gvCLTzcR&#10;eqOsy8DjPyuwkdlSlfn2v1ly+dJy+GGHltmzvldWfzRY1e+bG/3ad77znUYnhQf8BY/hcyDOoTti&#10;50M/yEZp57bPy6YN28vrf3izHD3hmKqLmV5WDDxRKdlr6bOyfdvWno1M5WPlR5+VC398RYPvq8+v&#10;qGn228goOwJsfCs/duzY5lsxbe2b/VdeeaX5Zt2Z7olOybfd9ED0WPRUAp1U2Lm8/tJ7Zc4pZzc6&#10;2MPGHlwmnTC+TJh4RJl3zlnlmquvbXRddLOhH7POFnp6MvHwPbeWacceUWadeFx56N6flTdee6Wx&#10;FyECm6u9FJ0mmwC2MfSgvv3POj1Ywk2d2qFfXDvNH19dWa5cckOjv/2vb/2/cviRB5U5c08qd919&#10;R9Upv9vYAQwODjY8sQng2wIe9uJYtmxZbeNef6jK87Jta90PqRbARqZ2t7rfUk+v/Yu6NxZ/FPPn&#10;nVEu+/GF5anfPFpWf7yq2X/JeqR+Q5dGv6aOfG3YH0LYuXkdivVgg7Or7jlU/Vzs3Nv4kbn1rnvK&#10;qXX/o6nHTyzfHfPtcsVli8qtN99Qbrr+qvLWm6/2dPt79u/xEHKHru/r9ZvJdY+jZTdfXz5a9deh&#10;cmpZtS69MuveTLWf3VXtRqZNn1yuuPKyuodWz1fN5qE9mNAaKWiDkY4HHxsoJ508p4w56FtlxuQJ&#10;5YP3/1TWr/2kbN2xu2zcXoHUrvVvb+1fbGSW3/NQOWLMIT0bmY0fNGOK8rVNhBhH+QM45qhxZell&#10;i8sf6v5HG9fWvb+qncyuOl5t3bCxfPbp6vL6q79vxpbvVzvAhefNK6+8+Gwl02s357YMkX3jmb4x&#10;derU8ud3X63pq/5289qq+6w+Hmrjb6m2UbW5qs3X1kZvf8EFFzR+NGIMJ6+hxw2eD3QOPtTT+vUx&#10;xxzT7FvkW0/6dLre0LnHnCFt6PqNycbmCGS6HdRN0LfJNlk0TvMFEWMUGdJvX3vttcbfAn02Wztj&#10;OjuJCLGGHuOEeHZt9i/BM78iEaSJNqMDNx7B1hwSY4W0WX5h2WBSZePh++4vJ9Y9gs7//vzyp9de&#10;L9s3bmrat3z+RSMf+pg5Dm7sKOnW+dQQQk8d+MYY50znba8jPqDe/8ufmoNdpn2Wtm5a18xDfIOx&#10;zbCHlP4b+vDQwTeFjPBPvaNMyaKOMDYGnzjluDo+XbLPj1pv/6/98hnpo4jAUXzoNLQPeWHrIS7k&#10;UB4j+ppNG8vy++4tM2q6cbVtplUsf/SDheWh5fc0Y23QJANsjNivTKx2N2wIzOnako2Q+pu7yBEZ&#10;V68lS5Y0dlH8p7CRyfZWsA+5wkv0CWOhNrInkHEffT7t0FWeZyZ07APAJ5r6oZ33AmJ7onw4hFwr&#10;T5osq+4H/mQg5AB9MsKmhc3KcDZd+D5Q8Gwl6I/agVxr3wjwxQeZUa6yMi7S4V0/yW0H4wMF9UE/&#10;2lB69bWXgvaDr3Ey+imaZDhw0I/1G2OBec/znBD923WU4TpCtL8xQTuSj5DH4EU+9WELqr+zpTH3&#10;sTkxZmorsmC89Uzi2ZHOTnuz+SJb7IuE/Bwd1+rkWj9iE2fOXrhwYVMftGDAh41yjKHGBvapeGFD&#10;BIeQHZipU7SVMrWnZ1zPasYKtojy4c3cyn8NX5DkVPsKaKi3I+KaG92/DoE+CISsDHfuk6WL6hDo&#10;EOgQGBUC+XkiMrBNNZeZj835MZ+a7yLE80L87s4dAh0CHQIdAh0CHQIdAh0CHQIdAh0CHQIdAh0C&#10;/9kIDLd2GfHQCZ2A69DJuc56hrxWQU9Ct+DbVHoa+h4hp/FbGQcKkcd6PN0LHT/9AJ0Dutbw+dL3&#10;nS/dkTLpJ8QPDAw0eit8yj+a8uiwXnrppcaugZ7g0EMPbfRp9A70anQtyqKXGeyjp23XZ+XKlY29&#10;ANuIadOq/5uqO6PLoJegb6X3uOSSSxo9SNantun8837X74vrHjcrV/29XHPT7WXM2IllxkmnlOd/&#10;93RtoO3lp7dfW44Yd3AZaPy67C7rGx8VPW5szQJTepN2gCGfC7977oWqv9rRtMVxEyeUeXPr/jjV&#10;jqBaqpTdm3rfWcuLjnUrdjUw8Q1zDnQ80X7KgysdEVssmNKVaRf6Hfpe9lHi0bPXQ9b5ohVyRYZ8&#10;K6597H9Aruic8BD7J5AnPgZC34Qv/cChzXyPvWLFiuYbcjJI52yvKXonbYwXukV6NvslhB461+/r&#10;Xv/pL59W3us39WOPLBMOP7hcc/mPyjlnzymnnTW3HFv1ZWwh2F7xBYIv/JA/PiiiXx6obOn0O74x&#10;JlebA3pA38vTUdK/svOCv7qTa+XR/QXGxg99MI8jMGOnwBfA/PnzG/sHej46O31Yf8MrW5vcL7Sd&#10;vhz62GXLljX9Bw22CWwqtDfdP7spOkXtoL+yocOHdsxtOVL9Y7xTl5xH34epOtN5woTtBB8fsGXD&#10;w66Bp4td1eBk+66638tnO8vTTz5fph0/tZw378xabM9OglwPdxjH2FjRp7IR4ZtDvdh9qJeyySc5&#10;p4/tt/arztF32KLAWbuFHdNI9WcXAmP7W9H1RujX5+NePofdgDh8CMZr/YHdiz6hv7FrVD+yJI5/&#10;D+MiTK1zq695ZbhAJrJ8sVVBl1wqh08N/pv4StHXjeVH1H15yBr/MLGOnusFs9xHpDH3yM9OQF5j&#10;UAT404HbA4m9hTodKJAvunfjC/7Q1q/wxAeHcVA7x9zBpkLd9AP1HU5uIv6Re+8vy66/oVx64UVl&#10;8Y8uLrfd9JPyyL33lccfeKja993bjHPKJavsGvATeQ/Ee9zPc6u8ApuQ5cuXlynHHd3stcQ2p46a&#10;fQ6phw/qiQ550ZfZTwnmaUHZDuOq+cYcwIcHm0b9xBwO0/AXo93ZjRjL9NEI5By2ZE5/MyfwP/KN&#10;b3yjkSHPMWwF2IbEuBZ5yQw+I+CRbx5lGB/IoDFXu6KLvnkLv+x1yLs64iH6CFraIs9b+GXTxY8M&#10;30v9ApnAj7wOaY0debzHfy6nH50cF/tOqjsbDHWhb0K/X8jy4D6ZMC7lvtUvnzhpjLP4Q0do67ak&#10;gYv+xbbImOt5QDnRDnBwKFff0u5sasMmRXwem+TL5UT94KcMY5P65jxwUYZ5BX22MWxWtJM5UPub&#10;D7UxW106O2ND2J207Yiayvb5Bw9jrzHBc7UxxphvriTvnnOMR874Na4bI/J81YdsE8XuDG3zMbmV&#10;j+zqB+ixzZEmAtwD44jrzh0CHQIdAv8KBPI8ZiyOYKw2T+TxOu4Zw2ION2dIF88t0vgtv7g8J8Sz&#10;YJTjGQT9PEfLb27JfPktbS5DuhyMqdJFCJqZT2ny+Gt+xGsEZUY+cTF/xv2Yr6WLucGYn/lyHYf0&#10;mYbrdr2CNj7x/z/mBo+DlWbdeLgCa8HA7/1H0Fdmzote4BxlDHeOugRWMDBPer737BUyEM+O6ARO&#10;kUcc/tttIF3GWLocomxx6pLrIK6dV3lRZ/eVl/EXF0HeTN9v+Ec7SodWP6ykzfjJ42iXlfnN6dEO&#10;vHKbR/7ATx502/WSP9K4zrQzTiOtheS2QKONZeCIp0xf2uAT7zkfPDOm0mZ7b/00yg2c1S3XRZ4I&#10;eCBfGSP3cpmRtjt3CHQIdAh0CHQIdAh0CHQIdAh0CHQIdAj8eyPgXXKkw/shXUC8I/od75Dyha7K&#10;e2e873q3ZiPAVoFutZ9uM95hvwo63kXx4oh1D7TplujF+BahF/OtsDV/PHl3tQ4Q77v9yot3/Pye&#10;HWXRLfmOl66SLxI6anYUo9VvKI8fAHnodPA4MDDQ6LjwykeJOrTfsfEUdezH8z8ujs+NveWT1evL&#10;DT/9WTls/PFl5qxTy68euq+899arZcmVF5XZp08vb771ck23u+4ftLkp+vO9VW6GliT7rQf4Hr/R&#10;9y69qvz2md81evmjxn637v1xUln17puVRvX5sGdjQ8u/kCPrFXTD7CLIWoR8Lc5va5bwY/9Ap8NO&#10;gu0GnRn9JrsOPo1irSfTyvLA9opdRejJ4c7XC/03WvSa7DlGag+80KMqP3hg4+G7bLyQocHBwWCh&#10;Ocd36V+K/Io/Vn20repYF5WjjxpXZs+YXH7/zOPlySceLr/6dfWjU/lZWPXK9r9gl0BXSk9LR6d9&#10;2pgOV7R+QUbpZX2TTz+nbenP6O/pbcXT89K12w8iy4T87bJgqY3p/egU4acMOkY6ZLYS9vSgn8tr&#10;WEFX+4nXt7Wxfgpn+kN80UXCX7vRbdOZ5/49XF3b8ZnvyG9cIRv07vSf9MbWYtlMTK42RM70l2xR&#10;6qprYyOzq6qTd1YTkZeee63Mmn5SWXju2bWoA9vIGHfJInscOlcyDn/yzibIfibGEbrfkN+oQ6wh&#10;wih4N0azXzNehn+ISN/vbFxSvjxZX5DXVvvlizjpYqxHyzU9Ln0yGwF8sNvR/tp6WbXH0Y7kldzC&#10;kM5XG+Yyo//GOcqLszaiuyZf+i8dN/sWtNgH6aNsb9jFSRch5MvvwMy1eLJAbldWfbyxHG/6Ex08&#10;bPRvfqPI41cNxih2duZLsqN/kWH2K+L0WW0Qcyz6+IHnSMfHg6vK6y++VB594MHyi9vvKD8fOtjK&#10;3HDV1Q0meDZfBpZBb7R1CDmTPvCDhzFvxtTjy6ILF5Y1dR+6OuCXHfw3VV9OWzeuK7vrXCKvch3y&#10;9juM72zptBfsBe0rRHnG8Lvuuqtp7xhXzbvqxX4GhuRJn1lWZSzbxzSE6j/9h6zj21ipX5MP85Hx&#10;I48FkceZnGQMxJF1dkLkzbOQNjWeLazjMdpsqMQbL8m2tFne0BCyzBsf8WKMdN0voBEYwpRsKsMz&#10;UvDoHPj1o9GOg6Egj/GH7YT5Eh1lwSXaIfLiQ/nDYSZd8AOruBYfeV0Lng3QEm+ciLT6LTtW/MBQ&#10;mqiX6wievdgwspXT7tLEWBmyIi0+IihTmxjL+VPRN4Xoc67RMB543jSesVf0bCrop67juc/c6NB2&#10;ZDiX1WQ4wD/4oqndjfXoalfjEN7MR+I8D+HbMzq8DhTgGc/zkRYmyiA7AwMDX5p/A3tpjRNd6BDo&#10;EOgQ+FchkN/JPCsbJ/O8k8fZGA+dY+yKc+YfjZw27hkrBeN+nl/iPlrijZHKzc9qkQbdmDfEZf4i&#10;jfyRtx9//crO43LQQbs9tse9HK++nj9j7pQmylWWQ5rANpclLv+WF23t0tBgF/N5nSdMFXHU37vq&#10;XrF8YQbO8uT3i4hH70Ah+I5nDXLgHYKNjOfooBvPMegpDz6e6/IzFhq5Pv2wxlvwF+tiaKqvvA70&#10;Y41ImuBROr8jX+AsXlnS4QGuAt6iXk3E0D/5godom3zftTRBx2/00XKOssSjI17Zysv1dz94j/LE&#10;hdzmtPm+NILy+8X37u7/r3wyn9ti/90ej/3oBD65nvJlXPv9FuedoR36YS2NsvuVn/PL64BJYJ3v&#10;d9cdAh0CHQIdAh0CHQIdAh0CHQIdAh0CHQL/3gh4lxzpsA5Px8g2JN4f451ZzfJ1rFfRL9D/8FFv&#10;rSLrc5TlXTO/Wx8IIWn7vbvnfOh6L22/x8b7aju+ndc7/3Dv5+ptTSPWBXLer3KNx1g/gpvfw4Wv&#10;itFwdA4Yv8d+RtXHxZa6J8GtPy+Hj686/pNOKTded3VZduPSMnferHLtjUvKmvUf1nT1W7DS07ts&#10;rWtczZqX3EPrOfVyH/7sH+gBjzl2Url40Y8bu4XDDv1OOe3k6eXtN16sKauO8/OevY18sY7lup+c&#10;wWOkNrR+aQ3MmtfKqoNq28WgK6CR+RVHRoajTQ9H1zqSbKAhkBHrLrE3ExsOukl8kc1/Rthc1XoX&#10;XHBZmTh+QrnwvLPK7q1rqu1SXf+rvoHeqjiwhfGdOJ0X3vTFWJ8bDT9ZRl3Tv7E7oetjg8Ruhr50&#10;cHBw37pum658mU7chzuM8j39Ap/8wBh7yJF0/UL0R9jS6+GBrtThe/g87uT82p+MDdfmOa3+2i+w&#10;61hRdZNknK8ItjL8lpA9R5S9YfeGxkZmT+3q9ox745U/lzknnVoWfn9eJdsbAwKffucoG7/qBxd2&#10;JXS9ZMtYC4eMoTwwCXzci7rCUvsPJ89RXj7Ln+UXDfnb/SjniWt5c3+Wj28Fum369tAFSO9af9N/&#10;yCu50q+NDUFDOnUJftr16McTjMgZvuVFT/uR5dB7oCvkcgJTZRhPokzpxLGFGaxtksuEbZTT5k2+&#10;dsBLlOOeORRP7My0r3Ymy8qPNsw05B3pKFXuHF/srjaX9udavaasqbr7j1Z9UD7468pGX4PfHPqV&#10;k+/na2Xn/IGffmwPmmmTjy0XnX/ePhuZL3azQzAWxpGp9b/mI4kvD76A8ro2fINXbWPsb7cniuLY&#10;vmgvckDOoi3h3K+d9B1t26//a+/cZsE1XtAK2hHv7B5a7kfeOOd0ce1em45y4eroF+RxKEvakEvl&#10;xlggn/bKbdaPVo6LuRnvbNcmVp8pbLZy0O5tfvEZ7YMvvzPWGUfptC07D2d9VlrxIVO5PPy/9dZb&#10;jZ8pdizyBWbOub7GFP6EyBCbJbQDw+APbfmivZWN5re/XfcArDagYfsiXWAnvToYp+jj2GT2e+6Q&#10;XpnkLvKiM5qAT+W0gzj3jBf98JE+162df7S/2/xmmrktR0uvS9ch0CHQIfCPQiCPQTH/GBfjHSfG&#10;L+NWnhPiuj22ShfzZvAYaYImG5eYJyKNcsRF2og37ps/Y21EvPEaj8rJ/Ece95QRIeoVv51zXD+e&#10;I22kk8YRQf1j3lBerk+bXvu3OgZd/AeWQds8F1jF82dzrs+gdbPd5nl0X/xQJlhkHoJ+0BzpjH8h&#10;2ho/bKLN9xMmTGhsy9VVW0RQp9xWypdfucOVLY+jX0AfFmi4zrRzevFoKCPwdz/i5G/Ln3tRt5y2&#10;TVe+drm5jJzeNblEF365XuqR88V15sG7k9CW30wH3ZzHvSwrZISct5+L1KFdj1w37Rj2R8rIeCnD&#10;b2c09slh5RXmuXy8537WVGjon3vyZ1kQl+uLb+/57fKDTk4bcd25Q6BDoEOgQ6BDoEOgQ6BDoEOg&#10;Q6BDoEPg3xeBeB8d7sxnPP0vn+75+/h4F87vgWgI9Np0KfaYoZOgv85BuvzunO/1u5bWu23O473U&#10;+2+8C7fzKcO9fvfjXn63jfdqdFxbr8n6DnFRvygr1mbid79z5jnuB3Z+u28NIt6/8zt5pP+nnndZ&#10;N6rfKG/b2ey1dPBhE8qkKdPKD+afU06ZMakcN+XI8punHiq79m4pe7+wFtVbI9q0qdq3DKluMo7B&#10;v3UMvnfGHHpYOXF671vscUceXubMml5eevbJSqfaHuxYt28NQlvCF628npjrDjdYOQJD1/3aAR+5&#10;veAM4+Av6JLN4N89tCJNlBFp8zl4ISeRPu5nGhHnrHwyZV0m85bTfNXrHXXJ8YIfLi7HTji6XHbR&#10;AqXUw+4+n5e17JhSUGYc8OiHW0reXB6Iz+EwEq+M4e5HOe5HGc7t9BnbfvfymlfQ7HeWVzvjSR7y&#10;ltdk++URF7y5lrcd2E/5VpGPAv44IgS2m/Zualpjd+02e6pbpJdfeKOcNG1mOeeM08rnu3pyoIzh&#10;Djr9jEHQH+kcOLbxwpP+8lVCrr98MIi40fIVbaR8mPP7wH6SL5y8bt2Pr3YdpMlxwYt47atdozxx&#10;gn43mraWrp3XOqi4XG80A+N+MuG+cKC6SaPM0QZlGhvxFNiLG+nYW8e0Cthoi2iwjfFwNJnwkTEI&#10;uZeXndPRRx1ezjnztPLh4Hs1hn5EH6rnoUNZ+chtWxM19eQ33z45fMC017QDB2mFwMI1WtJnnsQL&#10;+oG0OUQ757g2Furann9yeve1ETmULuSxTYc8GjtykEZ9HG3ecjrX6pZlOuodZ/czlrl8POZ7bdrt&#10;39LjCZZ8J+m7fFq1g/tZ5qNMz4PhXwk26EX9cnr7AvLHxR8QHYj8MJS+HeRjq8l/i32G2KlEULeg&#10;GzzYq81eR3z4hMyEnkW7y6McfUvwmw+hgw46qLEFDX7jXh4n2LHZk5PfocHBwabNzfPBt7xtvMWN&#10;pu+jEQe+1Sfz0jD7D/iHNqwdgU+brH4UdXIvsG2n6353CHQIdAj8XyJgns1jrLnI7zjwEu+Vxjd2&#10;9GyQ22Ow8S3TiXFenpgv0IpxMJ4Z85gpTlkxP7PRZZOd06CB5wi+owhbVHExD7mOOrD1bPt+jDKk&#10;My8oN9fJeB4h6uJ38N+2KVaGbxPM12yzV65c2dis+9aC7Xpey1FO4KVu5odctnI2rl1XPvrb38or&#10;L/y+PHzf/eWB5feU55/+bfnbe++XjWvWNjYGbVzki7ZyfaAQz3dRJ799u+DZwHsZ3nPAI5tX7QkT&#10;ZeW5DB245jjXWS4yPetifA/yd2i9y16FvmWArWefCNo7nkvEaW9tprxclnvSwtr+rQMDAw1936X4&#10;JoVfRL7ryHgOaA3Ho7Ta0sEunE9Kfu34NfYcxdaDzAWG6IR8Bm8hS+xj8BR9LHhQviAveSdHWV70&#10;OWtC/J765o5vT344Pe/lNkInyopz8IC+usufsY1y8R98iBO0r/p6dl24cGGzlskXq+/3/A7f0Nn+&#10;PtopyzOZCH7IGLt7e6aqZ+avV2rPV1Fcd+cOgQ6BDoEOgQ6BDoEOgQ6BDoEOgQ6BDoF/fwS8T450&#10;NN+CT5vW6Ki8U1v79z7o8L7o/dO7cn5f5//dXimO/N6Z12j6rYt8HbS8j7ffifHmXdn7bfueMsRF&#10;GnXo916NP+/EGRtlRXn96H4d/v/lefZap9tbNmzeVq647qflvw46oowdd3Q55aQZZdxh/10mnXBU&#10;eeudV6vFRd23aid7mp6+ddu26g9gSMWY2zLWEODDf8nUadPLMROPbeyspkyaWObOnlmeXfFIpVPt&#10;N3Z9tm9NzZoEOo5Yn+iHjbbSLmQp2tjajjzitLn1C/ciaGtxw8lDTpfXRKJeaMkfdYv0ZEFQrvsR&#10;ol9kWnEPLujJ81XWASN/+7xhSynzz7u4HDNufLn0wgV18VMb1W+rajttShjIp2y8OdTtq8pw9PmM&#10;bdBFD932vcBIOgGNwLUX0/svn3aFYztPpEM/8zxcOrSMR3TQ8gyXDi9fJWizvI4or3XQRYsWNT4E&#10;Buq6obLEDVZdaYNXtZBhsbRjd12/3rS7PP3Ec2XShOOqL5kZZdumT780vqhb+1AXcqTswKcffrlt&#10;hqsvOjlvXocfDgf4RdA2OX++F2n6naNvqIN119mzZzd+F+irxamjo91W6qTOuZ1y++ey1Fk6B1r4&#10;DBz8xoOz+67RhUfQk15cu07Be5SFBp4jn/kw8rn3vwnBG/qBcxuToK98aZxHOjbWsXF7rede+NS0&#10;u2BRf++WtxLDc+CEduCY46LMfmc8B6/uZ7zoDsaNPbScevKM8pe3Xq93q21M3WeJL5kNaz8pe3du&#10;bfKqozrDMdoFTTzQEZAX3wN7rogQY6vyHRFgYVwl2+jme9L47X7E53q6hoey1cP6fq5blJHP+B1N&#10;u6Pdj5b4OPA+miCd+qtHzpvlINPBX+YRH1H/nG6ka3mUR8ehLSZPrvv6VT9B2c4nsM106P74FLQH&#10;Hj2FgFboX0IvKO/NN9+8z19QtjeUR3vqaxHodPh5GTNmTOPHi51KDngVYozD54IFC8rpp5/e7EuU&#10;09KVacccBuv4bT82+53RKwnBs2vyKpAT9QobGTpMdQn51D5+O+egrfrJQ06Tr+Unz8rTlv3oKcfx&#10;dQJ+0MW3w3W0E5ruK9/RhQ6BDoEOgX8XBNhu2Gs120ka/41fxq0Y243fxk1zjrnGnq7GfmkitMe3&#10;WNdgO2LfTvuBRogxPn47G//p4n0jxP8dH7z29rRnJvsJ78Qx50U+/PPLtmLFiohqxtngX6T5hm8U&#10;c2kEdcnvyniPed6zi/33YBLPZFE39Y25J+LQeeihh5q9ge0PHGWxI3DNpsB3Uuwasl1N0MGTOTbP&#10;kewelvz4knL1ksvLZRcvKueecWY549Q55YfnLShX2P938ZKmPmw+PCsG72jhf7Qh5uLgRZ3s/es5&#10;hc0t2xX2UGxB2ISwydA+bPTtjyit9o2ATp5HM16Rxlm57Lftx4wOP3L2j51W18t8BwAz7c8mhFxk&#10;bOQP7HO9lYtXPlrJDxroO+whrA08D9u7097O7FXavKItRPxgfZbh49T7Fn7Jvj2S586d27QtudR/&#10;brvttkbG2dCoM/7yc0bw67nPO699P3PI+A8MDDT8qgObFs9qbKDPPffcRsbUS9vYx5IfwPnz5zdl&#10;h//VoBuYBR/O+op9S9ki5QDHqHPE679kVhme5bT5wmoX4zrazTcu2g9Nz5F5PIg6oRe8uDZusIti&#10;uw/beN40JkT+GHek70KHQIdAh0CHQIdAh0CHQIdAh0CHQIdAh8C/PwLe50Y6+DHwbu17HN9MeC9t&#10;v8eqZbxL+n5E+jlz5jRrRbGOpIy8nhPpD4RQvBtHOu/BeU0h4oc7yx/vrJHGb+/SmQfpxLXT5jTy&#10;+93mKeiOdIZDrDGMlC7f+zrl5Pyjuv6CrqfuR75xS7nulrvKf393fDn08CPL96afUI496pDygwvP&#10;Lms3fFh2f1731N7lG+ueHrGhPbS0mNsj2tt9a2ZLLl9ajpt0fDn66KPL9GlT6hrZzPLbJx6ud9mU&#10;9L7fhnnWtQVOaGXaaP6jAmyjnKDZbnvxyseHoy0LsR6DTqzTBa04KweNdlnu94uLfKM9f7Jmdznz&#10;rIVlwpFHVRuZ88qebevKju2f1RZl1fS/D/hv4yIu+o+6waVf35FP2hykk6df+pwO3qHfFB9lZl7i&#10;WvnWo+Rph1gfbsf73W7P0aaRT1naHI/Wra2PWhuPNfWgxUKGjcz2XZ+XDet3lCcefbpMOGJ8mVn7&#10;woY1H4w49kb9gtZI58AVbxlzWA8X+uE1XFq8tPEaiXamE+mijaxJGg8uvvjifcna7eu3fHldcl/i&#10;1gW+vmpfUp+Mk99tvGEaAS/t+rfTS6uOZALfI8le0FUG3jMvcc9ZuY7MS9wXF3wPd65WKUMeW/qf&#10;+5WLlrqOVj4yLrkd6EgmHTOunDxzWnnjDy8Ow0nU5svnaH/r2+PHj2/WtO2lJMA4P0u06xC4ZIr6&#10;ars91NPatnv47odxppGvpdUuAjqwynWPtHgTTx6MDQ5l4iXjFunjLJ/78ub6uc58unaIDxkIGs5x&#10;L8dFfPDfvpd/Kx/dCPQ3fMhMmjSpsTmhywn9QKSJs3h6SDojuh15I7B3Cbrw1570ZHQY3/rWtxr9&#10;DX1iu83kl5buBR/2OLKPUtCOOsU58+Y7bDosz7KPPMJOt38YrDql2Cv0wQcfbOQNr56FI0Rbo0/O&#10;yShMgo9Il8/RdtEmuV1zutFc4yfq2C/9ge73y9MvTtvkEHXIcd11h0CHQIfAvwIB8y6duf1OPU+G&#10;b4kYn/EU9hbGMuMXu032AVOnTm18o+Q5Jj/zGEODTpTBTiGeSd3PwTusdwDzC9p8ZLAJYJvJ7oSd&#10;KNsG8WxN8cpugx0KHT7fJ55thBhnzRWCuQdd6SIueHNfekcEdhn8qy1btqwM1vmsHXJefHjOMjey&#10;IXXNlsSh3uw87I/KDpRPYd9Ksc1QXp6DMk22Buo75tv/XebNPaPc+pObywP3/LI89tDD5clHHyv3&#10;V38yP7nu+qY860qeE8KG9v+zd+b/Wk7rH/+vzi+8HF86IlNR0mSXkgYlQ0TDLhWFBtUp01EOKilF&#10;IjQoGTIlkpC9UYZU0rSbdq3vel97fx5Xt2c/7YbNiWvt173X/azhWtf6rHUPa63PfS10LT53ivr7&#10;30orXHhv4vndOe8J2aZNG/PZpxPs4cMsWLDAbMSB+9DMzYAbQRuRB1snRYdcySaOeoMpfKnWrfN3&#10;RPm5T12xOwfXBNvL8Irg4VRnPgZcEGwgMjeGo/+oT1pA4z/ann104VTRz5AJv4e+Aj+cdxF4Jsjk&#10;nQceDmG+fX2fRGewgfsEH4Q2BGdkYjuFPgL/F/4O73HgQP/ynCHfvro24NRQZ+opByZqf64n7PbR&#10;X9q3b291nz9/vnFwuD6WZy4YnBk4NuBNGHVhDE0+cbBoR80B6F0Z2bQj9v3AQvpRb+knnZin5H2S&#10;d8/7MyeLa4304M/7J/pSFm1GfVq1amXXpu4hyBGeeheXbPKtzDwgdPA2cGhD9UelDT8QCAQCgUAg&#10;EAgEAoFAIBAIBAKBQODsQIAxYKWDcSfjWb5ZYWzKnAJzDKxXMW/DOJP8jA1r87wB42/mWVi/KK5x&#10;aP4HZIrj2abQYkzMuJYxOGN+zinTz1koL3qQDl+OdMUw4pRW6fAZB6MX8jknDfklT7+RdzIOGcjl&#10;kN4qX2X5ck5G9mmnbeTI/Lq3Lj27aGm6turG1Paqa1L/vjekgTdWpcWvzMtFZBss9Xuy3QG+IT5a&#10;WhM7crgBW9+Wfn6A9l61ek3q26+/fR/eq8d1aUCf69PSF541mXBkhK3WPFlD5DslzZOAdbn2U70p&#10;r9geyCS8+L2e8oA17av5FXz6mdoGeSdqD8qQ7pKLDOrMwRyY55KBEeG095l0O7PZmMGZI9O+bTvj&#10;yKRDu9Khg7+WODLUU/WlbHBBD3z0PZFT/zxROh9Pmchn/ZCyOYptRHrCkV8uTvHlcCZ9Oewpj0N1&#10;w/d4Cwfp2pz6N6fN2FOG+XnsDjD3KMf8Y13+gyNzMJMV9u87mlYvfyd16dDZODI7fqq1eqiO5Xzq&#10;g57F+oKx5g9VHn5RBunAgLrLFWUpvJJ/KnmQ58ulLrQd3zCypgFXBldJtm8/0np5yldsV9LJcR0y&#10;JwqGOvQ8aarfEY5MxXNOPyj2F90/VNap+tRD9eKc+VvuHaxDeAcW1IV+7dOTp6njl/37Eseuuszd&#10;OZTvQfXZRsqxzJ87muuUz5ty1L259fO60N9w5GW+v3vXa40n89Ki+Wnnz9+nw3WZZ3n0YNq148d0&#10;aP9uu1798wOcmaPm++eVeQ6atQ3Wm1h/oI446o9+Ph/hai/OvSO82I+Ip294J5nIVVk+XudKh65y&#10;YEAZHNQdn/4ibJTO+8JKYZRJevKjw4nykw8Z5OEoV/9K5VeKk07o4fsB1zDrX6wnsfbAtUw7s+7I&#10;9/C887GPAfYDWXeBH8N9kXdG+i4OPbl3SV9wpE2pP89+vpPm+1zWMeHC8K5JPHiAK2s7fH/M+hfv&#10;pHwXLh09R5EwDt4DkE0c65BXX321rRchh2uMNMhlDYswvpFGB+wg6hkundUv1Hb8Zm2U+xlrQitz&#10;n1W7qb7CErzVPziXLMWX88FGdfPx6IMsYejjOEc/9DiRU/9BDvoUj3L5m6N3uXwRFggEAoHAmUSA&#10;dyWeQf/85z9t3kF2a/09U2NJniE45i14p2DvPZ43fpzIPVVO93jGpjzDKAOOiP+eQ+/gPFt4R2Gd&#10;n2cH8yXYz5DjPs54AG4mfAnmUaoz14FnDOvzPJNYb9c7hX+3IQzbHugL70P1kH7oLL25N7PPD98p&#10;wc3gmyYwwvlnhZ4/7KcEBwYOBZwObM9QlurFOxI2Vlbm5xr8CupGHamfOMvF9whs/2GvhGciNmNe&#10;fuHF9NOWrdmEYH4e8QrHcTRzTn/40Tge4ME3VY8//njpnexknjHCQ3rgI4u9vuFowBWCD8OeONIZ&#10;PHC0LXXDrkjbtm1tHFdbW2txagtw89gRj+0QeDX0C3gd8Ey8o23Ajr2RGBvyHgv3iHckylT/9HLp&#10;H7QBfZP5M9rCOzChr9Ie9CP4H7QH9kz0rKfukkl66sb1QV8jD+8z6CWsJJ8+AvcFPXlngweFHPUx&#10;0gln7VsJR8bLUZ1IB7eK97MLL7zQ6s87Irj5a01l48M3gitFP4TToz6rdyjVj/dP5hf/8Y9/WBv7&#10;68TrCt8a/Wgf6qX+TFm0q64XfoMTfDDGo9QfPo/eGYkHB19PwpDBfQU9i3En03eRFS4QCAQCgUAg&#10;EAgEAoFAIBAIBAKBQOB/AwHGc5UOaclYdWb+Jgn7tXzzwRoJY37WJxj/cvA9CN9NMW5nnInT/BTn&#10;GsMyPtXYl/BTccjSHIbyUw/Gs6oP4YzbGcMSVnSEMXbW2L5cvMIk1//242yFF33SkNe7croQT3ix&#10;HJ+vRc7Za6n+UNp/4Eh67Y13U5+b70wdOnZJtwzsn4bfeXP6qpbvqvLaVD17F/Dd/NGSrYy6/Q3f&#10;wmv+Av2YH1F9aaOfft6Rhtx1t80B9qjqmnp175zmz34iG1HZlY9fjpurIB/zPcwfvvPOO4grOXAs&#10;YunnJsCO+ZJim6Abeghb0nAU8/o2oT9IDnMynPv4klL5xM+9kKbYlyhLeCgf+pCumFbxJ+PnZkt3&#10;3T0mXXXFFQ0cmcxlOnJ4j3Fk9uRyzpQDL3BAZ845hCvnhBOvMJXLb4UrTH4RU5VBHjnkFvEjncLA&#10;tymHfF+G2l7pJUO/K/m+7uinvOiC3OX52zi+7aPv6ltE8uw8uDNlC0TpSL79HM3Vev/tj9P1XXuk&#10;/r17ph0/1pp+0rOcr3Kkm68PYdLFh3NOPuHINSCc0Jf5/OK9U/KLPnLITz45ZBX1UlzRV7mE61ph&#10;rh3b1uCFXGGLvrQ35eHj5HNOOs3T8rspR92QUXTggrwiVuigMKVRfYWhZFEfcX0URtpiOsU1x1ed&#10;y6VlDrYoGxw4pDc6N3Ww4tPUkZlXViR5kdXcNi3qqbzyiaeduCa6dmqfWl/4z3Tf6Oq0aP7c9OLC&#10;eeZPnzoxPTZjqnEguOezHsA8OfP49A/WLLp27Wr2ObimWFvAUW8534epA2X6+OI7BjiTBj3lWK+o&#10;9A5AWvIJb+WTT95i+ygOn7zCBZ+0vnww9+HUozmOfMjSoTKKef212lzZRRnUQRgojrWWRx991K5j&#10;9pFgTaq6utoOzvmOmnUvvn1nPUnXPnK4foSBby/qwvoNHBzWddhHiTWuSZMmGbeFtTTkspbRqVMn&#10;WwPk+2q/T4K39UI5ON8PWEPlvRXdLrvsMuPY8K4KF4dvjfmO+vzzz7d3XC8XOR5rzlUH5JPvggsu&#10;sDVJ6oiTbz9O8Z+uTcpDHn6565R0XqeTKY68HOqL1EsHcginH6m+JyM70gYCgUAg0FIIML/Ac4Fn&#10;xbhx40rPGf/+B38Tp3dHngvwAOBEiCcp/fzzSOdwF+DGYDOENXQ4MpKvdxDW1Kvz8w+7ZvAwea+Q&#10;ozylJwwOKRwT3n95Bl1yySWpqqrKvi/SPZbnoBz6s+aPrTL4E8j2zzRfFhxV3pfgr8Jz8JwEnsGS&#10;L9noSp3gW2iuhnu9OAqkAweePewvg40RdIansH79ehNDPj13SQcflvc3eKw1X3yZjh3M72yMf7Lc&#10;ut2ZI80rjv1ueJfDvpt0KPLCrYAT/FO76rlIHeH98P5IO8OPUR/gGQlepPHPS5718FLAl/cDpVfR&#10;PB9x4A7XBn7MRRddZLZQVHfifTvzG4csbMLAccJGjBztofciwsATjgjcHmyb4NS/OKdd5MAZ3M47&#10;7zzrb9KBcN/GcKXoC/Cv9D6EDPUffJVBO7PfEv2MfDjJwld+ODJwmGVjzxLmf8Kf9mBfss6ZzwVP&#10;i/c/+o4c6SiTvkm/lqPOXGfwxuBu4YQnZVM32o75RzgyvLOVc6SFF8MYk7aE84Wjfqo3v8GeaxG5&#10;OOYwe/XqZW2rPLS7MCANv6UTv3HUhTLVRwhr6j2NuHCBQCAQCAQCgUAgEAgEAoFAIBAIBAJnLwKM&#10;/RhbMm5kHQteDPNRjOf51pe1Bb4b4Zslvsfg2yy+yfVjy7O39g3jYurCuPevNvalPnK0L2uUMzMX&#10;ivkH5mBO1zF3wNzPU089Zfam+UabOTR9d8W8j9eBORP2J//ss89Ot+i/RX76JXNVfIPFvKvsOVN5&#10;zVn9LYD4kyvJPDE2tLgfMs/GPZG1f74j9PNyzGVy72QesDjX9idXocWKpx8yP8l1DhZwiFhHZ549&#10;3F8PAbUzXCw4s6wFsQZCn4dPAQeGNQOuFeI5hwfBvDxpSM88OFxb7MzzXTL9R4457bi3CY2W9Xn3&#10;q3SwXiQ+DHs10G60H2tufFfPt/Q8k/wzXvKkue4P+s2aA+8MfE9Mv+G7ddbbkEtf4V2C+yrvCJJV&#10;yec+y7qN+gzrf7zH8rxkHQ292WegurrauDm8+8gegXSq5PPexL2edye4XKqr1l4q5Y24QCAQCAQC&#10;gVNHAL5Chw4dSuv6jCm51+s+jGTGoTieEzwLeO9gDd9zIfw7ht7NkcOzAJso55xzjnEh4YcW7+2s&#10;6fNsgpPBeIyyfflWuPsHz4Z5EmyMsG8MzyHGvZ4H4ZIbd4E07FEqvoG4Dd42Cu9QYMEcDTwbXw/k&#10;8VthjFlkswSuAE4YFOtnkfkfevMORz64qrKzJr0Zj8KjkQ0bPwdEGpUteeJK8E4Il0O2d1Q3pavk&#10;S2fhTfvyToJtHjDze+cgx8umP+DgXrBnzqhRoywfYXpf4FxjOLCmDeDENmeOQmXBByEP/QgZlFt8&#10;j4UnTl/m/UO4HTuU33UPZG5MI6/o0L5su/BI5njn37vzWJJ3ZPTB1jNO9VG5zNHRF+jD4EOdaINS&#10;+zbK3f79D2bnZ2ttberbs1fqVdU9k3x/229V2FIG38LxXobN1J378zdEOYxZpH3ZVqW5rN/SbDuo&#10;81VX255R4u8QhxzaByddxcciHe+P1MfPPfl2oA+RBk4c+5cZLui5d18+8jWe67M99+Xq/F3WXbcP&#10;TrW5PuWc8JUupKFvcz3ynsn8lOcvlZMRYYFAIBAIBAKBQCAQCAQCgUAgEAgEAn9fBBjTMm5kTYA1&#10;DGx9sKcw54wpmWdhzoQ5nNIY/CyHi3owntZ4/iyvzu/U11wBEcwXMG/Gt1yaU/xdhpMMYP6K+aGa&#10;mhrbh4H1TvqI5rUQ5+dAmKtiPgc9wjUPAdbl4KbBPSjOQTZPQqQ6XQToz9g/4LtM1v61psv3e9wv&#10;iVc/37Rpk32zdrplnq35meeEC+fnQc/WuoTev0eAZwr3IfEjsf3/3nvv2ZoC6wPc/2l/5vWJY68y&#10;3h+Yz+Y7aKXnemJ9Q+sTKknPZP0Ov+UQ4L2n0kHJtB3rfWvXrrU2xadNWaPj8O+CWqPhfqh3KvqL&#10;T4NM8vFtN32C9wH6Cz59x7+bVNJN8pHnz/lNn0JvyuBdg/7KAa+L9xWt+ZH2RI58yEBn7/y6kg+P&#10;80AgEAgEAoEzgwDcRtbV2acGp/dsSefe79fCuV/DxYXL7vklfkzqz3kHgUeJnTB8eDXc2/VM4fnF&#10;90HstYdNGHijcqz7M2fC80a8BcWhJ/Yu0B27aNhE8+Nx4nkuUhZ2e7HJBs9CddEzUz7zMNhvwUYa&#10;fAvyKU7PInw92+B4YA+kOuMHPwCnZyt6eF2UB3m8t8NBweaI7L6AF2N3HGN8+BPMA1XiGUgmbQBH&#10;lT2R4KngaCPhawEV/kmO6khexmFwhcBCHAzJI77owBp9sTuCHRXwAAvJVF7qDj8IHpDaoSir3G/K&#10;HJrt+5CXfUSlM2nVL/B5jzqOe5M5H8YDkV+fbRI3nv/43RbrN1XZBhHvzTi1t/ovfQp5KsMSNf6j&#10;Tt6uD3K/3fx1uiHzY7pd2yn9lOVLjuSCE32R8S2c4F0H2Eu4wJHJOr62eEmq6tjJOMe+D5BfdRe2&#10;ag/wnDhxotmSkR1qVFXZ+LQJZWOTh7SGRZaJD58I/6uNn6c7b70tjcg8OD928OeUJbmUofal3f09&#10;gbhwgUAgEAgEAoFAIBAIBAKBQCAQCAQCgQAIaOxYDg3iNM718ZXy+HRnwznjaMb1f3VHHVui3ZgP&#10;8XNtHkfhCsaaNyGePtVUHp8/zhsQYB5Lc5uEgGvg98f0DtZFNccn7Fljra2ttblJ5s51j/RrqMxZ&#10;/h3aiDpSf13rvlWEiw+L87MLgXLtynPE39P53dSzxV87qnk5mYrDp081Jc+ni/PTR0Bt15SvEpr7&#10;/CYd9z5/7dPe/C62qX6rbNpdB+mVR/HlfPTTPUjypDO+1oB8GH2XdR3u4ydypC3nKNNjUi5NhAUC&#10;gUAgEAicOgI8O7Bnwp58tmaeRXHvldO57tOsjcNnxGZJVeYWwJHU+4Z/Fig9cuBYwOFgjyE4F+RH&#10;LvmUF25D52yXpk2bNmbjjHzwLYtO6RXOejy8G7gq2CKTk3zej9AZPgocGdLKjox/d4LHg+1KeCYz&#10;sx1YdPTOp0U2dWVvGzgb7Esk5+tNuTiem55fQBjcGPgEKoc03l6I0ssnD899eDTFZz/1hvOAzRe+&#10;H8Cho9fFApv4J/6H0lM3OCxwj9iHC1k4xcsvJ47vvugX8FiQ6/sE7wPYx4Ojof10y8koFwY+7E3J&#10;XkLYr4PrK8e4UDoSJtwtPnM+9u361eykGB8k/8Y/nHV7+41Vtv/X4MGDS/Zj/TtHsa+ZvMZ/xJEW&#10;+yuSu3vHzvTS8wtTp/YdUt9eN6QtNbW/wwzspk6dav0Ge0l7Dud9X7PMBjsyDf0lZY7M8pdfSb2v&#10;qzKbf6qb3r+Ev3RVODrBrYK7hj0X+ixxSsdvrkX2UILHRL+tr8t8p0ZMcmI7X7vmrTQg7/GELRnv&#10;xOEizGNDG2tszrne+7Tfk5cR54FAIBAIBAKBQCAQCAQCgUAgEAgEAn9fBBjPMqfBOFdj2XJoMOYs&#10;xvtxaLk8Z1sY9aNO4MFYWmP3s60e5fSlnTWXQTz1KzfHVy5vpTBkFvsBOBKuuTLmPvxcGvKKfalS&#10;GX/nOGHpMdA168PivGUQAP+m+irt4Oc7+f5U1xh5PK+pZbT786WqL3IP0DUvDP587UKD00VA7wZF&#10;Obov0e66PjinP3CoD3DvR4bS89whvujUdySrGB+/WwYB8K500C48u/27EO3HfU/Pd69Zsb942cii&#10;/TnUP3xef05fUr/xMorn5CGMtPQ19EK+nOKa6ndK15Rf1FPvMh6PpvJGeCAQCAQCgcCpI8CzB7uN&#10;8FfYx5f7OfdgfJ4RHDjdp+F1YOMMrgJ2X/w+jv69wz+7kMeaPTwc9geFC4JcZMpGCff7adOmpY4d&#10;O9o+ohrPwrPQ+w5p+I08hfHcYd8a7M9gU0YO2dRBDpsdXbp0MZ4MdtpwyCMNzzT2NazK3A72CqJ+&#10;RSceicLh2bC/Jdwc9JbTmJ/6cQ5XFB2pp3gEpKUOlK/0hPFbDp28/oQjR+3Ab2TAs2Dfq1atWlk7&#10;yoaH2o10J3LCWu2Hj60TOEvsyyhHeTivA7/RVQ7uD/tEsc8jzqfFHgttwF48Po/ylvPRhXrjli9f&#10;bnstwWnBRqIcaby843DLXeB4HkjGbc/e9P5bb6f7x4xNV1xxhXFFVDeVhWzfh6kH5fwO16MNvJKv&#10;P9+UZj36WBo86JbUvUvXND3bZDqy/7d3OMmlnAceeMCwXbhwYdp/NL+zUVY+6hrxzQWnZZkj0y/v&#10;2QTnRU5lC1PpTLzaEJu48Lbgg2GXGix82fBX2HuzKvd19qQ64jkyXOuZn7Nmxcp0Q/ce6Y5cF9mw&#10;oWydU550AZMiLsfhT+JwgUAgEAgEAoFAIBAIBAKBQCAQCAQCgUATCDCG1EESxpuMxzXubCLbWR1M&#10;faljcTx9VlcqK8+8lp9Lacn6gGGxjxAGppo3oXzS/NVwbilcNffl8WNOCfzC/bEI0AbM+zHfSRv4&#10;vk4c37H5sD9Wu/+N0nRtc8/h2g93diNAO9K3m9uv9QxtqtbI8bKQzbXEc4pz7/6o55Yv8+92zjVa&#10;6aCtiu0CRrq2y7Wbx5B4pSWc5xb3z+a+l1TSzctVmcgvpxNpiSuXR3lP5INDOSxOlC/iA4FAIBAI&#10;BE4egdPlyHz88cf2zk7J/t7tx088EyZPnmz8F/gs2E4hjGefT8c+PNinGTlypO0tyVgADonW+H3t&#10;9Nxkvz84Aa1bt04LFiwo6VB8DmGnhv2Y4On4fWjg2a9YscK4O3A7li1bVirG6yYOgiIpF64GPCHs&#10;z4iv4LkaSlvOl7yinqRFRpGTQzqeu5TDtwLozH5N4IntG3hOcIT03YBvi3Ll+zDpovriiyMzb968&#10;UlLVTe+X8tFJ5XEOjrS3nOoIN0l7UxEneUpXzgcH1Yk9d+F3dOvWrexeu6RTHUqyoLCwh1DmstT9&#10;ujutz/uTLlm4KE0cf3+69ur21t8836aUL5/Q78RxUjh1QSd4XvCB3lm1Oi17ZWmaMmFiGnBjn3TL&#10;TQPSjClTczkf5oJ/49moD4PP2LFjzY4L/Ka6Yw0cmUPHsl2ajDuuPrfz0hdeTH16XH/cvmPCW+/t&#10;kkkeca3gYtEf6Jc1NTVEleanyKfrHVszXC/gki9E07X+QOZo5Z/vZf7Q9d2uS32u71mSYYIa/4GB&#10;L1t64YM/mEkfny/OA4FAIBAIBAKBQCAQCAQCgUAgEAgEAoHmIMD4UnMJpOdc8w7NyR9p/hwEfjcn&#10;8weqobmJYpGENxVXTBu/GxBg/oiDa46DOSDms8K1LALwXipdQ8wLM+fm03Bv1Dxhy2r350svdx3T&#10;P8HDY/LnaxoanAoCulfj06/9O0A5eaQ7U+8F0X/KIXxmw9SmTfknKo02auoewDOKdaZK90LyEs+z&#10;jLUd1kjIw30V2U3ppfByfQ2ZHKRBBnpwUA7h5KE8b5u/qXqSX/mKaZAVLhAIBAKBQKBlEOAeezp7&#10;LbGnjrgOul/j83zxDlsr8FN69+5t++Tw7JBTWp4ha9assT11sNGCXRt4M+zfw74tPLuQTXnYw4AP&#10;MGfOnNSuXTvjXrAvq2RJtvx169YZR4Y9ZthHiDEFOrz33nvGyenRo4fZE5FdG/KJO8K56sg5bvPm&#10;zbZnDfsRgR82Utj/Z8OGDbZvD/G1tbW2pxBcCvTleQiPA+4CeyKJB8MzUM9Z/GId2AcKOzhTpkxJ&#10;48aNS/fcc4/tVwQPAk4RWK1atapkpwYZaosGbSv/93qQknbQXkszZ84sZdZ4WLLlK4Ge43A0brrp&#10;plI9qB/HB5mfUlVVZTaFyOP7gGQUfWQKe/S68847jWu1fv16S+rby8vDhgo2VZYseiEtmDM3Pf/s&#10;vDQz23kZOXRoGj7krjQi7yN0Y+aAYD8I3bzTb3DUOfH0hy+//NL29Jo+fXoaPXp0um3gzWnIbZnX&#10;dfdQ4928uOD59O3mr9PRg9k6TObmqF3RHYdP+3EtsEcWdmQyyzkdzH594zVxIO/ftHDuvNSjc5f0&#10;5ptvWj7/T7J8mNoGbgo8Ivo5PC6crwMYYXeI/j5r1izjxKQjmTt/OH+/tm+//Ybf0zNzZKpy+XCl&#10;uEa4/sD8/fffNx4Z1xq60Tb0e/AmDfw3OFxcb7RduEAgEAgEAoFAIBAIBAKBQCAQCAQCgUBACDA+&#10;ZZzsx++KI8yHM+dAeuZIOMqNhZX3bPGL8yjoTZ2pm+Zmzpa6NEdP5gXUfmdijgBZ5eTQp3z/ANNy&#10;WDdH50jTgIC/TjnXvFPg03IIFO9/WltlTplv9XC+n/Obfk77kOav7qg7B/cAjxXnYBDur4GA7t/0&#10;bQ61Ne8DtL/eB+gHHApXPsLoD7o2+F28bv4aSJ1dtaB9Kh20q9pazxzugbSfwsvVmLS0r9ob/1Rc&#10;Jd2IYw2EQ+8h0knlEnc69yHWnYr9lDLUx0+lTpEnEAgEAoFAoHkIVFdXJ7geD+X9YXDFZ4meA5LG&#10;82nEiBEJWxTwHorjJO7dGttzjps6darta4MNEK3dS57S6jfchtmzZ6cBAwbYWn5V5lXcfPPNph82&#10;YBYvXpxeeeWVtDzvvdO3b1/bZ+jGG280ngjPIzmVzbOLNXv2ceIYMmSI8RPg14wfPz516NDB6vP1&#10;15nb4J6j1EvPNmR4BweG+rdp0yZdeumlxl9BZ+oJl4W9pTiHRwGuTzzxhO2LhO0QeC5DM1eDMPZf&#10;Uv3BWeWgOzwaeBTwFKg/+2FRXs+ePa0Ow4cPN5mej6D5JnTVs9rrXe7cl0k89Z4xY4bhMmHCBHsW&#10;E45snHAtyod3hKPdsNkjWyKk4xkPx4J2wuaN4izDCf7p/YBy4QTRhupDws6LALeHH37YuEM3Zdsu&#10;HNWZwzJu9Jg07p7R6ZlZT6Y3Xl+WXl38kmFMXrhL6se+DxEHDwcbONjUwXbPmDFjrA7wvUYOHZam&#10;TZqcli99NdVs+iL9su3nBt5JpoAdzpxkYeWxgyMDhwWbRXuPZLt/9XnOKL/PiTW295ddafbMWena&#10;tu2Os2uELrhinemzKgc+FRwZeErCqFgf+g3XO3s+WaFwZPIeS7Ij80nmvfW8rir16NrN7BTBl5o7&#10;d2568skn03//+1/rG+QFC2wpsX/asGHDbH8nMKF9uca4nsIFAoFAIBAIBAKBQCAQCAQCgUAgEAgE&#10;AkJAcyz6XfSL8Vp7KKY7W39r7C79mS9hbZvxs74FUtzZ6FMf6sg8TrGuZ7I+6hfl+gtzO3yjxhyV&#10;n+PTvMyZ1OOvJov5JmFKW3LIeSwVFn7LIEBfPdH1Qz9nTlmuOFeo8L+i7/vlX7F+UaffuF/cj7j3&#10;qM3xy92LFF8JO5+Pc64zH1Ypb8SdPgK0UaWj2Bb8LoahBfdGPafKacX7B/dHfw+lXNa/fJjyUgZ9&#10;oZJuxOGUtlz5yJbO6MA9mTWZcnVQ2ZV86sARLhAIBAKBQKDlEWDNHJ4IfAgczwzu3/65of1ueCZw&#10;f8cWRefOnY0jI46FNOU5oPSKgzdyySWXGL+Bsb+eLZQhfgJ8SeVD1tatW82uDFwW9u5hXZ59aliT&#10;xw4GfJsLL7wwnXfeebYmj00bPyZQ2ejDnlDUkb1+8AcNGmTcGrgKF1xwga39UyZpxb1HR8kojqWp&#10;AzyErl27Gndl4sSJttcRusKVmTlzZlq6dKnZuXnmmWfMf/XVV21/m379+qWLL77YbOpgd8bXWc8+&#10;bHLAOwBj0sM5qM5cJvg28GzgJsElAiPPgfDcE2FMvSo56oxTeyMP/sPVV19tZUo/Pf+FBfLFiyG/&#10;cMOuDjwWH4fsTz75xHhF4N/U/kbIKTq91zDHAf8DvbBbIn1Iv337dmt7wuBxwCdq27ZtGjVseLp/&#10;zNg0P9uSef/td9LmjZ9n8krmbfFqkw/VDVsoskmjMORSV+ylsP/XddddZ23x4IMPGmcEWyofvrs2&#10;ffPV5pI8uCaSzT5GwlSYcV3BkQEfbCTtOXww7cs8mYOZJ6OZh13bd6RZjzya2rW51OwHSQb64Lx+&#10;/Oa6kXzm1GTHBx4XjnbwfYHrHWzgaZkNGTgyFJ7bCH/d2vdSr8xL69241xN2YehXHMgBY8bhlKuy&#10;aSN4VdTroosusna2wuNfIBAIBAKBQCAQCAQCgUAgEAgEAoFAIBAIlBBgXO3H6MxH8C0Y+3iHCwQC&#10;gUAgEAgEAoFAIBAIBAKBQCAQCAQCgT8GgVGjRpldCzgZrHWLp8FauM69JnAJHn/8ceN5YF9DXAXW&#10;7ovr+eRjHR2ex/XXX2/cFvgMHDg4A3A0WH9XXtb7izwA4giHs1JTU5Oefvrpkp2ZVq1apTvuuMP2&#10;wTGh7h+6Ucbnn39udmz+9a9/GccCHgc8AfgW2NRgX6eNGze6nNm0Rs6LIz+OOQz4Ajg4Al26dDHO&#10;Dfyfb7/9NrGnEvWgPkq3PXM5jH+Q+RIH9+xN2AjB7si/zv+/zEPoXioTnMXHQT62OMCrU/sOadG8&#10;59JXmdux8eP16actW0u8hvq637ik4CWuC77nCiGvKffrwQNpTz4yO8LUJN2xjPOyJS+nTlc1cGTY&#10;PwdH3byztmvcn0e8k7pfd6e7bh9s+xgRRruJw0O/AXd4P/B8wHPHvj0Jhk7x2Fd/OP2wc4dhL3ui&#10;tA8cDA72/MGpjVQGvBB4T1deeaXtJVST+4rHgnO4PGpTE+L+oRP4/RZ/JN07ekS6uNX5aczIYWnt&#10;W6vS9h+3pEN1u9ORg3uNq6Ps27ZtO+56UX+mr0hP5LO/E3tRYUdG3BbCcfKrq6utDtiskfP9g2tK&#10;Dtni98BDoj/DIaNPSJ7f93LRokWWBhxla4b6Ki17K912221mC+jTjZ8lej/HzlwPne+t22/ndJqd&#10;P/7U0Hky1+auvO/U5a0vTvMyL2zPzl+kYviBQCAQCAQCgUAgEAgEAoFAIBAIBAKBQCCQEWD8zRyQ&#10;5gkAhd/MKYQLBAKBQCAQCAQCgUAgEAgEAoFAIBAIBAKBlkcAbgE2YeCZsIfPli1bSlwVSmcNn7E6&#10;hxy2S+CFwDdZsGCBcWCI0xq7zsU1YD2f/Xfgo2CLA1k+reQyTyBeAWHiPSjex2EbAz4EHALsViB3&#10;zZo1SlryKYcDey1wJ+C1wIdZtWqV2XuBHwSfgr2M2KcGB4/Cz014PcTXoG7kZe8j9qIpOupIGiOe&#10;ZB7Br9k2yOH9eR+ofL7y1ddsL5sBffoa34e8zI2QB5+6sScRXIeHp04zfoxxUDLPRvJKfs5bDkvJ&#10;xK/kxE3xHBnKWv7K0tQ5c2Tg6mCDBwcu1B886Bc2n5NVQpcj8HWy/+N3W9LwIXfZ3kamY472+MFt&#10;6t69u+0zhUyVv/tAXdq1f1/acyjvM34s86Ya40gjt3LlSuPHwLPBjg+8D3GpxMVZsmSJcYuwiYSd&#10;HRz4oPtvvJcGvOE0kY92gn+CX6pXY6HvvvVGGtivd+rfp2f6YC39C6T80ZiwjGftn8PFgyEJujz3&#10;3HNmD4f9whSnuTF+o+fQbOMFWzjgD78L5+3ykE7trrykWb16teELRp6bo/TgwN5d2PKBt0Z7Up5k&#10;IaOmpsb2A2MPse9//MGakWb+Kc/XHUK/XIdfMl/mYGP/3rb1+7R7x8703dc11u79e9+YVi9fkSsO&#10;TuECgUAgEAgEAoFAIBAIBAKBQCAQCAQCgUDAI8B8AXMlfjzv4+M8EAgEAoFAIBAIBAKBQCAQCAQC&#10;gUAgEAgEWhaBx7NNGGx7wMv47LPPSoVpjZ9xu7gIRLLPD7yac889N40fPz5hFxbHWnuRhwD3ADsk&#10;7P/CvkjwI4q8AMvc+A/ug8qFW0NefPIgS/MHlANnAHsk7J8Ez+Xll18+bq1fcuFBvP3228aRoY7s&#10;kYODL4DNjNtvv932bVq4cKGFFevr7ad4+x3snUS92JdIznNrjFcEuSAfcAhENli6+KUEP+aevOeN&#10;7M2QnzoiHxs7ffr0MU7Ru3mfn/27sv2WRjn4Rw/mfRWzTRoLy/ngQsgJW357ToXiiz5clP15r5+6&#10;fBzKOB3LHJ36jDN2ZDpe2c64R9g9kUO+L6M+83oO7s02TRr1e+O119OQbINkzpP/LelHndQv4HsM&#10;HDjQ9pHC9gksisOZE3Mg7zXkmSeZAWK/VS68LPazguOk9qNPGsaNiWpqahL7CLVv397SeD0lRz79&#10;iP7keVeKgy9CPPlfemF+6tm9S7plQN+0aQNcoazngb3p8IE9dk4e3+b0XeGuvkp/QiYH5+zHBR8N&#10;vhA64KSrdBJHhuuMvZ6actjEkQzwnDZtmu1FxnUB5pJLfvSBBwavrF27doYV+up6UxnoCPcNjgw6&#10;wpvDeVlKazyYxrbfsO7jdFPmx1TfPTTVfvlVqf1LaeMkEAgEAoFAIBAIBAKBQCAQCAQCgUAgEAgE&#10;SggwJ8G8BuNwP79RShAngUAgEAgEAoFAIBAIBAKBQCAQCAQCgUAgcMYRYB199uzZxj3o1KmT2biA&#10;l0K49kOCSyIuAevpcEngcFx88cXGdYCbgGOtnrRyyrNp0ybj4GBHBk4NjvV25gDwxfGgTGS/8cYb&#10;ElHiVhAgzoEi+b106dLUtWtX0x/bMHLwEVQ+esGrYG8l7M34dKSHP8NeTfAvnnjiiRIXQLwgODLI&#10;w0km59ghoT5Dhgwp7ZnkOS9wQ3b9vL2BK9DII/ji0w2p+q670839+qeXX3jRbKEgS/LBA33RB30/&#10;y/sriX/CXk2H8t5GcGTqD2RuRYNKhsGHH36IGJMnLoN8i2jiHxyZX7L9lt253Q4e5ld2We6by5an&#10;bh06Whuz786XX37ZEOf+w8+Q/Rjy7Mtcngfvvc/2Wvpo7Xsl/aiP9vqh/zz44INm6wXuzU+5rzVC&#10;8zu/Lu8BhQNT+ih7T7FH0VdfZf5FdsgVbvyGq3XLLbeY/RXsqeB8e/GbPkY+hWN7SPaDiJcjnvmp&#10;Za++lK7rck3q3vXa9OYbr6fDdXvS3l3b04F9u3LSI9YnxSEh7/r1683GDef0b/oo/QA9OUcm/JOq&#10;qqo0efLk0vWCTji12ejRo43ThS0hOFjaSwmZcHKK1wJ9lWsH7g17mKsfqp7Ipu5w0ODfXH755Yky&#10;CPPzcMjHcc1i++n2Qbekt+HouEb6NXNxdmW7SPW5H+7M14DiZkyZmq667PI0f85cCzt26LDJin+B&#10;QCAQCAQCgUAgEAgEAoFAIBAIBAKBQCCQ7PszP04PTAKBQCAQCAQCgUAgEAgEAoFAIBAIBAKBQOCP&#10;R4D18eeff9729cEWC5yPb7/9tqQIa/tavycQfsK4ceOMTwI3pW/fvumtt94yzoEf55NPvxcvXmx8&#10;jxEjRqSPPvrIZHvbFVrPp5yxY8eaTPah+eGHH0p6yL6KX8+HJ4C+7BszePBgW9dXBsoW3wB//vz5&#10;Zl+kc7aX8+6771oyz69Yvny58RZ69+6d3nnnHYuXPRBffyLgFcjNnTvXsJg1a5bxGHxadDWeQCO/&#10;gL1opj80JXXv3CVNfuDBtP/X3SVZyifZ7OPUunXrhj1rHD9BfAT8Y5lvAr8HncEBHgr5xXOQjpV8&#10;WDF1jTZcKMZcPln75pp0Q7frzL6ObO8UeRmGj3Q7Up+WLHoh9ct2dWY++pjZlqHuqg/cKZ2DNXtb&#10;wXdZkvvGvmwPCFeX02zPnBnv4GnRP+G+YLMHm0dwc3DijaCH+hrx3bp1S6+99tpx/Bnf30gLl4U9&#10;j8AO/o36oC+bc+zIdLjq8nT1lZem1155MYd4azec/+awkQP/Z9myZRbo7Q/9liol7A/16NEjjRw5&#10;smSfSf1afRKbOfBd4KH175/5VNlGEvLUp708ODMrVqww205ck9iQwZFWbSafa4pysRHD9Ui/U98j&#10;j3hx4AWH6bYBA9MzT8xM2/IeWr7vcX4076+FvZgP312bpk2anLpc09FsyLCvGPFmXwih4QKBQCAQ&#10;CAQCgUAgEAgEAoFAIBAIBAKBQOA4BBinM27XXMlxkfEjEAgEAoFAIBAIBAKBQCAQCAQCgUAgEAgE&#10;WhSBF198MbVp08b2QmJd/vXXX081NTVm4wI+AQdjd+x0wAW55pprjL/BvknYOsHOBXsW+T1ntCYP&#10;fwabKPA9/vOf/5TW+GVXhIqJiwJPABsYpIVD8cwzz9iaPTYyxIEgPfMHX3zxRYJ7w54x2KeZMWNG&#10;2rEjr81nR9niGlhA/gcfgrphi4S8ONJID86xX1NdXW0cAm/LxhK7f5Qv+eAEfwNbK4899phxGQiT&#10;bRy4Ajt++DG9mTkMUyZMSANu7JOG3nFnWrMy28rJcTj0FUdCdnimTJli3J8J940zWzKH92ebO9mG&#10;DHngntTkOrybeSzsm3PBBRcYxuJkwG/wnJCGUsr/N47M0Xpjfpg6R4+lo1n+mhUrU5/uPVLHjh3N&#10;Tg+cHfoJPBDxNChj50/b0rKXXzHOT/+8z86dt96WNuc06Gk2ZlyxakO4LfBSaOPeuT1WvJr5LIfz&#10;Pk+53EO5noZLzr+l9hvrD9gzgctCP8MOipzqCHay+QO/ifQTMtZLliwx+zf0S9LCHYLjBecGGyrY&#10;QoJ/gv0V9QPJlr/h4w/SrTf3S20vvziNHzsqrV7xWvrm601px7at6ccttcZbof/W1tamqVOnpl69&#10;ehlOyu99uChgt3LlSuP73H333WZjhjRqf6VHVr9+/cz+EnWnX2J/pqamoW9h14c9mOB+Pfroo7Zv&#10;Eungr4njhkzNtUk+/KJ7773X7MjAlRGvinLBSPwjfmNfZ1K2CzRk4KA0vnpUWvzsc+nT995Pv3z/&#10;Q/qp5pu0/KUladSw4enGHten/rnsOf99Kv2c46z9MmfK9mFCULhAIBAIBAKBQCAQCAQCgUAgEAgE&#10;AoFAIBAoIcBYnTkCxur4jMc111JKFCeBQCAQCAQCgUAgEAgEAoFAIBAIBAKBQCDQIgjAq4D3cu65&#10;5xrfhHV2fj/00ENp2rRptp4PXwS7LtOnTzcOAHwa0rGODzeF9E8++aRxA9auXZuwEwLvgP1uBg0a&#10;lK666iqz7YEMHPwS9nOSE9+E3x988IHZRBk4cGC6/fbbTQ78G+xfwINgDf/TTz9NTz/9dIJjcNll&#10;lxk/BS6OnHgB+o0P3wabN/BktDeO5iTE3SAddR0+fLjxDthLSdwC4sT7KZ5jF0R2P+BdgNOiRYuM&#10;j/HJhx/Z3jNjR45KA/v0TcPuHJKWL301HcB2Sp4TwTEXIgxkGwWeEjLvuOXW9O/JD6UX5y8wex0b&#10;PlqX5j0zO40fMzZNz+HwHeCvwJ+Q/Rj0FNfGCqjwr+5Yfdqb91jKDJW811Le/yrvC8QeOhvXfZzG&#10;jbonwYNCPtwL/EmTJhnXiTbHhs7k+x9Ivaq6p6psG+f+sfea3Zuj2gfKSDflCwdbdO51XVWa+uCE&#10;9O7qN9OWbGfnmy+/Sh+8/Y7Vd+bDj1h7US6cmo0bN5YXlkPF7YCbxH5Z2CMiHxhiU2bz5s3G46JP&#10;33rrrcaDwuYM+26JW4VwtQPnDXgeSa8vXZzGjRmZht89OI0cPiTNmDopLVowNy2aP9f28MKGC3WB&#10;34V8eERy4pfR1yiHtiH+gQcesGtGNlzoZ5StPobe8G3or/B9kA2v56mnnrJ8tPt9991nHCnKpF0e&#10;fvhhs4+jsvF1Lagc+hdyuCbJI14VaX2fEQ5fffxJmjVtero/c2TGDRuR7hpwcxp719A0fnh16tmx&#10;U7o125nBJtLq5SsyKSrzYnKbw3WCO2VcGQSHCwQCgUAgEAgEAoFAIBAIBAKBQCAQCAQCAePBwIXR&#10;WD0gCQQCgUAgEAgEAoFAIBAIBAKBQCAQCAQCgT8HAfgY2EKB1/Hhhx/aHjas+cOBYW+iqqoqsyUC&#10;H+Wiiy4y+xvs56L1dfgr8BLYuwV7KqQ755xzzAYJNmE6depka/wbNmwoVVC2Y/y6vCKxVwP3Bjsa&#10;7P8ETwN7H/By2KOGPXfgosjHPo14Dlrblyx8wkgD34D61NTU2HwE+zfhmJ/Q9zpwd7AzMnPmTLOn&#10;I84K6cRB4RwuA3LRH47LN998Y5wFeDjDhg1LcHyw8QKHZPSIbJtm6LAET+a52XPSoUZ7MKn+qMnx&#10;PBztdQMGtAX8mHuyrY57M1/lhcyTWfz8wjSoX//U7dpOtm8TtlLgf2APRDwI6oJOzXGk4mDXoBKl&#10;JZ/Ac1me7cPAR5KDhwQXCm4Se/rQBtfn/Zi65j12pk2clPbs/MWEYPNm946dJYHqJ8jxGLK/0dK8&#10;P9O/J0xM92VspmcZE7PdnEF9+6WB2SbNvRk3uFq+3yCDdhMnRu1Du4lfAobwYrCvArdHXC64JnBL&#10;CIfLRR/09mNoS/WJ33Q9kur2/pK+q/0yvbV6eXr8kWnp3w9NSI89PDVNevA+46xw3WDPhetI3C/6&#10;hudeSW98HFhi70U603bibBEP/wWM4dJQV3SDcwYfC34YHCW4NtSD+tJf4B3JqR6SLx/M4YBhC4pr&#10;VtchfVB5kCG7PCnTuHZv/SEd+HlH2ra5Ji3JtmRWvLA47aj9zsK1rxKdZ9vW71O950fl/h0uEAgE&#10;AoFAIBAIBAKBQCAQCAQCgUDg74WA538wNmZ+QuNjxr4an3pUCGvuPAayNIfjZXCu+RDKUZlK4+cj&#10;FFbOR2fNrxTjkUl80RHu53aK8c39jf7l5BPGAU6Uhe9xbq58pUOWbxd+CzOPodJQFmm8QwfqTBrl&#10;IU2lw+f359SJeQ/klMNY8T4P5+jgMStiQj7a3etOGsKls/QnDEda4sADnzLkKtWNuHL9xutU7IOU&#10;6fsN+SnP66uyVc9KOvjyKVftJxlFH1lev2L8iX57PXVOfUpzSlkAegtb5FFesY78Rlevv8pW+qKe&#10;Pg/yKZ8wDtJKH8mRjz60A+nkSOvlq0zF4/v0PlznleLRj/4dLhAIBAKBQCAQCAQCgUAgEAgE/rcQ&#10;gCfAGrvsXKAdYxrW3NesWWP7B2GHBbsbc+bMsbV6bLEwfvEOvgI8AfYc4sDOCAd8BWyAaD3e5/Fj&#10;EIUzVoFrQBnYxoAnAdfhnnvuMY4D+xDBEXj22WcTa/5wCIrjKOR6/eB2XHvttcaToa5NOY2DGL/4&#10;MVxT6RXO+G/r1q3GKWEPHGzmwCPCxggYrlu3zvYJAqOTkQv/hYM9gtgjatOmTcaNAM9KdlWk14l8&#10;xoGVDuVHZ/oEfYU6sH8R2FNvuBXEMc4s156SUclvSn6lPM2NQzf6Nu0OnwvOzsnqCUb0J+qKrRrk&#10;0UcrYUdc0VG22h+9cPKlE335kUceMW4Z/Jti3+a64FqSnGIZ/rfmgjRWR2c4XOyRhv0ZZCtO+dBD&#10;up9s/SQj/EAgEAgEAoFAIBAIBAKBQCAQCAQCgUCAMaUfY54uIuXkIZ9xrcbU5cog3/+zdx5uWhVJ&#10;2//Hvuv6vt19d5UwMDnnyMAQhpyDopJVRAwIsiRRwQQSRECQKChIzkGS5DwzMGB99euHGg/nfZ4Z&#10;UHZdr62+9tjndKiqvrvPLN3nfqrYH3OxtzebrC/9bW9MW0vccw7A9+1oOfXIoi6+Z7e+yXLOTdBP&#10;bvqsXVw+5WantUmW0w95draQrM2/qwxb2rvAKtnYo/bRn/MOLu47SqaPdk+CV0fyovXIjs6T6UqV&#10;R9sih2fm28qj52eUcXVkM/V2pdJr5awB0xUdB/e0MZ3cx1Oysnibf9Uz4wOnPyKBCWvN8igO0Xts&#10;Y+3a2rQ+2M492JNbm3jfP2JsrtMRcAQcAUfAEXAEHAFHwBFwBNpHgH1Asn09ZwBc8CDM5wbP/Hvf&#10;EnX0J5HDoYA/QHva8ZzsvIC27B9ow34imthTYA9cBPZIdu6ALvRTbwl+DOVRm6hjL2J7FJ7nzZsX&#10;fNDg3wXuj9VTF03Ygm1cUT3RNtF72ttl/awv/ZPVWbsnlW/yGCN4gCfYcf3eBA7tXXH5jAe7zRbm&#10;BjuwycYb7/M0z3H5T9O3vbbYho3gh46nTWBEP8Zt+DP29rCjjkQf02k55XZv80g7Es9ww/D18vHH&#10;H4dnk0U978CTJltjlrP28SMDRwauGWNhfUUTdpm+JxlftK/fOwKOgCPgCDgCjoAj4Ag4Ao6AI+AI&#10;OAIgYPvJVGhQz37U9p+p2kXLk+1fKeNiL0tu+3ZyKzcZqXTRjvOCZPWcT1FHYr8e3eOb3CfN0RPV&#10;wb2dDSAD2Vzs4blob2Ow8UXLorKexAZkcJledKDP5JCnupBPX9qnOltJ1dfK4zaafsZEsvFbbhiY&#10;zcihLfXWx2RSRyKnfTwhC7s5B7FzHXLTQT87y7S+6IiOlTbtXdaPnHamDx08t5dowzkTYyMxBuyj&#10;zMbanm7q6GPjieqiP7Ko5542UYzoS1lHiT52WVuziWfGmyrZnNGfPvFkZeS0RZaN29paG3uO5zYu&#10;GxvtuXhGFlhGk+FitkXr7N5k2fPT5Kb/afp4W0fAEXAEHAFHwBFwBBwBR8AR+M9HwPYe7Fva2wel&#10;Ggl7BfqZnHg76uP7oXibjvpzlkEiPg3xmoYNGxb8zrDHYX8YTbZ3sb1TR7qjfZ/mHj2m42n6/Sva&#10;2phT5R3pZB/J/HGBF+NC1p8hPYmdHbVJhZuVgwOYcI5Gbol625sb58XeIXAkHhQcmfnz57e9W/H1&#10;GJVncuO59bEc/tpLL70UZOOfiXfA6qxvdA5tHKly6+O5I+AIOAKOgCPgCDgCjoAj4Ag4Ao6AIxBF&#10;gHMC9pLtpY7q432T7V/jbZAZ3S/H+8Tb2/OTtOMMJCrb+pI/7VjowzmAnQXw/DQJW7ieRi9nE1Ee&#10;BvrQjxwSZwQ8g0V7cuN19kze3hWURP5D26iuVFiwluwMj3vGwBWfM7MDFYzJzjyYM2STR69oe/pQ&#10;h8yoTbRBFvq4b+9ChiXaIQeZlrDHLuxhLMhmXjgboi3lNh/0owxZpPZ0WxvaR/vTDz1c0WTtKaNP&#10;vD7a1u7BADvj80R/EhwjSzY2e6aN4YFu02l9rR1twMPmjnLK0Ek/7pFNHk3UYRv9ko2Fes6IrR/y&#10;0ENbsyUqj3v6UG9tycHA+vGMTJ5JJpt7ZNpcx8dIvSdHwBFwBBwBR8ARcAQcAUfAEfhjEYj/O51/&#10;/0fL+Pc+l/27ntzKonsu7qPPtMGHjLW1PL5PQV/0iqPB3gOd7DOsHTLYfxi3IN4n+kwf0pw5c6Su&#10;rk6GDh0aODLRNtybbMvBIIpDvH2yZ/piJ/YZHthoY6D8aWXSJ36Z7Cjeyex5kjIbb6qc8XClsjve&#10;z3CzvCMbOpLfUf+O6rEvWQJT28Mmq7eyVP2j9XEMos/WDn2WqI/qxg8SyTAGk7feeiv4ennttdfC&#10;+qfe1oHZFD17oD5Ziq8R9u6vvvpqiDv2yiuvtL1b0b7YYTqiY0l2H+3n946AI+AIOAKOgCPgCDgC&#10;joAj4Ag4Ao6AIRDdB1NmZzjsOeN11qej3PbNtGPv/CSJPrY3Zl/L+ZSd09jeFzncYxfxjXfv3i17&#10;9uyRI0eOyIkTJ+T06dMhdnNUn7WnD7ZEZUXbJbs3mzgbwJ54Yr9PfGviRfNbF87X7Ddg8bY8o9/G&#10;mKw+WkbbKHbYjQ0d2W/Yx/vHZSEn1YUeO1+MrwH6xMuidsfv0Ws2WR2yLSGLee4ooRc50XEwL3E8&#10;KUs1Lis3XTwnS/G5Nt3xtqn6m55UOXKoi+OYSh7jpi1jT9UmmW3RtvQ1fVEM6Refn7gs+llfq0N2&#10;VL6VR3PkdtQm2p77uG3xd4+1QhvKedeSzX9cZvzZZNq4yDvCIC7Dnx0BR8ARcAQcAUfAEXAEHAFH&#10;4N+DQHwfzL/fKYvvHaL7pt9rGfsY5Mf3G8h92j1O3JZk/bF92rRpwXdGz549w3mHtaOOi+foFZeb&#10;6hmsGAfjMZmp2kbLTVe0LNm92We59bM8WZ+nKTM5HeWm33LGG18j6EWOtSHvKJneaB/uU8nvSF57&#10;9SaXNc6cJVt/7fVPVmf2p8qTnWFdunRJzp071ybOzmxsDV29elUmTJgg//M//yMjRoxo43Shg/Me&#10;9twk49a0CUpyw1ijiTNJeDfEWhowYIBzZKLg+L0j4Ag4Ao6AI+AIOAKOgCPgCDgCjsDvQiB6DhDd&#10;j1LOPvjQoUOyc+dO2bp1a7g33gxKbW/cngFR+dE9PZySvXv3yjfffCOrVq2SLVu2yOXLl9tEsZ8m&#10;kdMvfhaGXPbvK1eulDfffFOGDx8e/BC/+OKLwRfruHHjZOzYsUH2d99997/4MshG5m9N6Gf8cGLA&#10;5v333xd0o5PzLJ4//PBD+eqrr2Tbtm1y/Pjxx3x2PI1eODdwf06ePBnOxw4cOCC7du0KnKBTp04F&#10;PhD5CeUGMV8//vijMGYwRfe3334r27dvl/3794c65hNZqc5FouXYCU5nz54NNhw+fFgOHjwo33//&#10;vWzcuDFwk3744YeAAXPJhX5sJoFRdA1QxrOdIUXPSUwvbUg823nMsWPHgq7NmzfL119/LV9++aV8&#10;8cUXYZzr1q2T1atXC3U//fTTY2dHJjNVjh7sidto+sktMRbmkfGBAbrAm/nnAn+4UdH3IpVeK0e2&#10;nS1xTzkxt8H7xo0b4R1hjdm7g53MB32eNHEuxXxcu3Yt5Mi2+UFfNGE/aw3O2b59++TixYttXDlr&#10;h+5keFHOO4ndXDa3lDEm/p4wn+jg/aeN6SenP39f+DsAtsx59O8N+qN6kWv9kuFBHedx169fD/r4&#10;+8bcYIPZZmNKlkf/Hiar9zJHwBFwBBwBR8ARcAQcAUfAEfj3ImD7h6jWZGXRervn3/fR/YSVR/uz&#10;r4g+Wxv6Jdsf0NYua4sM9mzsPbjYj7Gf60i39Wefw9lC9+7dpba2NuxB7bclyOZCVlyv9f8j82TY&#10;PUt7bMyp8mS6aAteyfC39ibPnp8mfxL5TyPP2mJvqvVobdrLzS5ksHZZgzbOVLmdOyAX/axFztwW&#10;LlwYfhNGOfJIrEn29vxmbcqUKYHTxTkce38SOmhrHJlQ2MF/6EOyueL9ee+996S4uDjwb9Bp+k0U&#10;ba1fqnFZufXx3BFwBBwBR8ARcAQcAUfAEXAEHAFHwBGI8kSie032onAx3nnnHXnhhReCj9+ZM2cG&#10;bgR7XPaY7Jc7SlGZdo9seBv81qShoSH4ECbGMJwOO/tpTy6/U4Ejwl6d35KwX+7SpYt07dpVMjMz&#10;w1kSz1w89+vXT+bOnRu++7OHt5TsjMvq2ss5N4AjsWbNmvCblsGDB4fzgL/97W/yj3/8I+gsKSmR&#10;iooKqa+vDzbiF5bYzJs2bQr8B9vDt6fH6uC5vP3220HX9OnTA27Mycsvvxz8zvK7GmIzk3M2AZZj&#10;xowJvCF8Mw8ZMkQ4q5g8eXLI+W3PrFmzAm/GzgpS5dhwUvk0n3zyibzxxhtBBxwg5PXv3z/k3I8a&#10;NUrAYeDAgaEM+Z999pl8/PHHgadjnAzkcYZh55Op1h98DrBCJ/rADx3ItzVTU1Mj/K4OjInVjn7a&#10;fv7554FbAhci1bii5axLO4PBPhLcDGzesGFD4FktWrRIpk6dKoMGDQr60NmnT5/wjD2sw0mTJoX3&#10;5aOPPgp8JORE9SS7R2/0HIrzJXDjvWPNMseMB56MJdrH7bW6eI689evXh3j28+bNC2dbzCXvD2PE&#10;Jt5jexfwv0Q71tfEiRPDOoHDxhqI2hnVgwz4LnBqli9fHnSB16effhrec7hM7ytnjDGRf/DBBwJG&#10;cMioW7ZsWeA8kS9dujS8J8QznzFjRnjHo2M3O9GP3mjib8cJ5SnBB2PeuHhfGAfvBe8Q7wljY52g&#10;H44T3DG4X7ZeTCZ/pzw5Ao6AI+AIOAKOgCPgCDgCjsCfBwH2l9E9A5azd2KvkOz8grbUcbHf4bwA&#10;Pj17JWTZGUZ7CNg+70n2aNY2lTzq0c/evaqqSkaOHBn2KdhCHfZiU7I9bCqZ7ZWbTOSDAWc95IYj&#10;9U+TwNBsBI+n7d+RLuS1d3XU/7+t3rBiLmw+rCxZbvgwh+yHeQ8402E/zfkgydY59fz2hZzfLXF+&#10;wXmAvU/W7kneIdNrbaO8Gs4O+V0cvz9DtrWxPjYunpONKVpmfTx3BBwBR8ARcAQcAUfAEXAEHAFH&#10;wBFwBKJ7T9vDggp7XfyNwEnIy8uTTp06Sd++fYO/jqf5dhz9rm57U75581uQtLQ0KS8vl4KCguAD&#10;Br8knMWQ0GFnWNaPOuIZrddv/uzRic8NDyU/Pz/YWFpaGuQVFRVJYWFhuM/JyQn8FergMRAnGX8j&#10;fNN/kmTnRDYO9uPwY2bPnh04EmVlZUE3XBxwqqysDL/1Ylw8c/H7L/DLysoKnIrFixcHHxlRvFPZ&#10;gj44EnBAGCcXfmbhAyGvc+fO0q1bt3CPLrDMzc0Nz7RDN7nhQVt84MIt4QzDsE2Vwx2A70B7+iKb&#10;MTJu9D///POBE2SYgwP6sAUM4C/BLdmxY0c4X2GcjDs+dvDl/MUSfCm4N8hg7pCPTOYzOzu77bKx&#10;oxcswJk+8CKWLFnS4fjMnug5C3OO/xT8mMC76dGjR9Br8sEUO7AH/c8991zgY4EHdYwZPgb9U+Fq&#10;5XaGaHawNuE1IZeL8cAPgn9iifMq+j9Jgo8CJ8qwY+7gGnF2BSeEFP0bAEdm/PjxYU5Za/DMsGfF&#10;ihUBk2Q6eS/xPcM6aWxsDHNj62T06NFh7dhatbXI+mFeaWdrkzNg7INfRnlGRkbgYeE3yOaHNWLv&#10;IrZE73kvwZ35QiY6mAvkMF/IppwxgQd8J8r4bSZnz/B28MfkyRFwBBwBR8ARcAQcAUfAEXAE/nMR&#10;YC9pHA6zkv1RdG9AeXzPaW2tLr6nij+zB2HvFZWDDsrjbZFJmdkVr+cZOfSPyzS7rA37Uc5Lxujv&#10;Xvidgeknpy8XNli59X+SnD5x2zrqR3v0xfFN1g/5v0VHMlnJyrClvQs77Upmx9OOPW6DySZPJj/e&#10;/mmf2ZuDM7Lj6Uls76hNe9hRZ2cy0d+WHT16VNbrGRwJu1h/JNY6OJCwm9+y2W+jOM+zOrPJ8tAh&#10;xX+QQzvOIy3x+yl8UJOcI2OoeO4IOAKOgCPgCDgCjoAj4Ag4Ao6AI/B7EWD/2d41ddJ0Kcwvk6LC&#10;UqmprlWfJIPk6LFDqrZVzpw70bY/bs8O9tD2HZ49LXFx4B7w3bqqPFt61hXLzDenyokTh0RPjlSy&#10;cnS03d0HevbVpFwAjgc027Fjp/q4mCuDhw6Q/MIsKSjKDpwROBFwOPg+z4WPjzL9Ps538E7PdZPy&#10;0moZ0DhY2/SSnNxs6VFfI8tXfKZC7z9mNnZGzyI4H7inem816dmY5i337svCBfOlsW8vaexdJz2q&#10;igMfgG/7fJdHL3wEfvMFH4dv8XyThwuAzxPshMuBbfjqgKNgZxBRQzhLsDOJJgXjy9XrJTOnQAoK&#10;i6Rf3z6S0a2LlBXlyJD+vdr0wqHp3bt34DGBAT5esGFI334yqHdfGdqvUQb16Su1Zco5yc2Tgb37&#10;yMxpr7b5y0U/YycuDWcdJPBY8ckKGT5gmGR1S5fSgjypqymV4sLuyllJk959SsI84gcafx3Dhg1r&#10;4yPAO4BjkZndXUrKCqVxQB/ZuGkdUsN18TJ+Ubj/NbEO+c0csYzw90H/6ppyKSsvkiyV0yXteZ33&#10;HGns31tGjRkuI0cPbeM9/PWvfw3cn+rq6sCdAnf4U6+/OVEVNMu9B5yxMN8Pf42zo3MaPbexsx5y&#10;YkYxnuKCbCkpyJH87HTJTu8qJaq/V12VNPSolsrSxNzCi4GzxHpjrrkYP2v8telT5bsdW1RvYtzk&#10;D38B38RzU6uekerTnXv6W71fHsrajRuksked5BUXSa5eFflp0reuRC6fO66t7sut61c0V7sf6vlr&#10;68O294q5s3mjnnVFPCxwb+hTLzl5GdKpyz9k2IhB8t3OrdJ877Y0tSTOnYzzhgzO4/BdA35cfWoK&#10;pSirkyxZNEduXb2gknkZlcPW3JK4+0XPBvV57+FTUttniOQUVQhz0PV//o/0rsgMuMBvooz5ABve&#10;A7gr8GbgAIEfc817wcU9ZdTxbuHX2fg86LZ54t5w3LJ1owwY2FeqdL2UlBZIns5bv/4N4X1DF+8E&#10;vCl80+BnifcRzhP2ZuQUSUFxudTU1smkiRPkyCH4SMxK4rea7f19xAJPjoAj4Ag4Ao6AI+AIOAKO&#10;gCPgCDwrBNh/sLdjn8bFPWWeHAFHwBFwBBwBR8ARcAQcAUfAEXAEHAFHwBFwBJ4NAu19/6Xuww8+&#10;UV5Eg/IiyvR7dbXyTOplzdpVqrxVv9Hf+V+/4+A7O7wDO8Ph9x/wLuwZ7gf+GohPA1+kMK+LjB7R&#10;T1av+kx9u2hsHP3i3vLwQeDINHMMxM9S9CP8oYNHZf68BTJs+NDw/btbeicpqywMPi7wDYMPGuLK&#10;EPt49+7dwR8ssYdeHj9Z6qp7SW62ckzyCyUzK0O5NXkya/ZMuXztfBtHQrWEsTz+/V2/kqsN91T/&#10;jdsaH2rTFnnxhbFSX1sp9TVlUqE8Fb7pEzOKuDLEBiJ2C75uyInFBHcETgDf/OEJ0J77sWPHyp49&#10;e9p85cAhivJljFN09dY9WbZqrX7DL5PComKpq62RnMzuMm7UEFnywVzBx8batWtl/fr1gdcBDtiB&#10;PxJ8sWxet16+/XqtbF7/jWxau06WL/1EFr4/V5Z+sFg2rPlaLl++3MYLsjkCC+YRnxpD+g2W3rW9&#10;pLJEuQ3FBdJDxz1m1ACZ+/50Hd+S4FOHsfLbInglxEYilg18nb/85S+SntlVCotzpaauQhYtnq/z&#10;e1+lt8qt29dCjh54McbTYP7w/wK/B584nbr8XYpL8wP/YeLkl2XxRwuV47FFjp84LCdPHW2LzYO/&#10;EvCFU4GfGXwU4SNk+OhGOXZqn9xuuhrWK4uJM8YHyr+Cd0Uy3dzjN4e5hE+BrNrKUl0/ZVJTURLu&#10;R48YLIsXzpUdW7+Vw/t/DLay/hgzNtv8sraZ9/petfL2uzNk3/7d0vqgWTWoDxjFQL1kh/u79xMc&#10;mRblx1Cyafs2qWtQn0GlJcrfKJSy3C7Kc6qRK+dPaO19abp9Q/OE6TqCtgS3xeaP8eG3h98eVlar&#10;D56SfMnK6a78kTKZM/dd5bad0n76+8NgT2LdmyDeXcYOrwR/Lj0rlfeT21W+WLJA7ly/pM0SWm/f&#10;uZu4U7sp+fHgCaluGCRZBfydqJKMTn+RoQ2lwrwQNwk/NLY2WSfEk8KPEX5f8MkEDwYfzlzcU0Yd&#10;Y2AsjImEfYn54w8DqTVwkEaPHa7vR67yyHKkW3oXSevWSaprK2TOnDkhjhPzyvuFbyr8YxFrqUzf&#10;xc7dc6VbpvqhKixV/pyOtaRIZr/7lly58JPKTmAKrqmuYIL/xxFwBBwBR8ARcAQcAUfAEXAEHIFn&#10;hAB7D/Z3nAlwRfd6z0iFi3EEHAFHwBFwBBwBR8ARcAQcAUfAEXAEHAFH4L8agVTffq380P7jymF5&#10;QUqKypWDgC+UMpnx5uty8co5xe1++F4Nz8ES99FnznSivBN8hEyaNCn4k8CPTFF+V5k7e7pcOH88&#10;yGv95b7cwYeM+vIIX8X1U/jhA8dl7px5GvdpkPqeUd8Tnf8Rvv1PmvqSfPfdd4GfEeWXYAvP8C0O&#10;Hzghkye+Jvm5RVJcVKL+Twr1W3imvDzhBdmz7/vHbMPHjX2Lt/Fcv6N2KJfi+117Zew4xUF9e5QU&#10;5kl1eaH07lEhs2bNCt/wjdNi/cg5yzp37lzgUcAVgEMR+AMa+wU/I3B4jD8ET8N8x1hf8rMXb8in&#10;y1crH6hWikvKgv4y5ap8tmSRXP35dDgzM7vBOcpPor86LVFigc4PfBC9HqovnGvqv+bi2XNy9eKl&#10;MH76IAN7LeGDBH5PXkaWVCuXoF75Jw09amTqpPGyaeNXcuXSKWm6C2fi14T+kydPBg7C/Pnzg98Q&#10;uBnwFvIKsmTMuBGyd/8u7aC+VHTtkJPgLaAfO+BDDBkyJPjgIdYQXIdBQ/rLwg/mBW7MuQunpfVh&#10;gmtCf/PnC++BWD/mA4X4R2Vqd1lVrnzw8fty5fp5uXnnqupN6Lx+TbkmYKIJGZYWLFgQ7Mb3SYj3&#10;k6b6G3vL3Pfelm+UG3bs8D5pvnNdmyc4LtiMP+H9+/eH+NjEye7Tp0/wKYOflLTunaSuvlrmL3hf&#10;zv98pq2fjaFJMUtISkjcquOoV19BhWUah0jXWnleV5kwbohcv3ha+6pf7/tNmj/OkWHNRtcfnCX4&#10;Jfg1yi/Mltz8TKntUSUz354u+w/8qL0TGhP+bBLrNAjV/zAeez/h+NSVZUtNSZasUw7bPcb9IPEb&#10;xpu3bic4Mvpf3v4f9h2VyvoBkp5THLhJBZmdZPKYfrJq1aoQt9zippke1jocrLNnz4YYTrwHtOHi&#10;nlhX1BHDKf5eYKOli5fOycTJLwX/QjV1lcqLUb9DFUXy0svjZNmXn4a5hYMVTaxT4mDBJRs/6TUZ&#10;MGSUvl81kq5rvXu3NBk2ZIByoDZoF+fIRHHze0fAEXAEHAFHwBFwBBwBR8AR+NcjwFkMexb2eVzc&#10;U+bJEXAEHAFHwBFwBBwBR8ARcAQcAUfAEXAEHAFH4NkgYFyYVDl+XN547a02PzKl6t9i0OD+sn7D&#10;V+qX43b4ph61BH5MsvMbOCvEEIZTUldXF+Is4ati8IA62bxxpYqAEaN+Mu7dlWbOg/SpRa/bN1pk&#10;8aKl0rdPf/VtUSIZmekaf0f9Q8x9R37ct1NbJBL8DnTANYlydLB/x/bd8sb0mTJy5CiNp1KtcWey&#10;NF5Tf1n62eLgw8Ts5du7/UYLGci6pc5srtxskrnzFym3RmMHZaRLgfbvXV8lc955I/iuiX6zj3JN&#10;TC4W4mdlypQpgT9AXCh4FMSdwZeM+TGJ2o0c0pmfr8nipV9IuXJkSkrLpVDjHfVtqJcDexh7Ik51&#10;KsyDgHb+81BxJmE/HAuzl3jPcEXgidRWKuegKF/9qJTKtEkvy+7vt2kP+ilf496tYHuUn4QM7Dmp&#10;XBniSVVUlihnoVjnLS1wF/ADc/suvlB0ju/f1fzXhF58yBC3KkN5RODTOKC3/HPebNl/8Ee5eRtf&#10;MHcDR6a55bbcuHWljdOEXnzibNu2Lfh0gZ+C/Zm5nWT0C4Pl/MWTof/9BwlcL/6s/J5Hx4w3bmCP&#10;BF7G8OHD5e9//3uI91NYWCjVavucWTPlp5NHtEWUzdKqPl2uhX72H84uf/rpJ/n8888FOXDAMrK6&#10;SXZOuox/eawcPEQM7YSMFh07HBXzKIPvJGo2bN0itepHpki5aPBkaoozZP6s1+WO+jwCc50tvR7n&#10;yIC/rUHW0vLlywMfCwxy8zIDb4SYT7t+3KlDRkbChgch5pO+eXruSkIG96+88krwIQPHqK40O8R6&#10;+n7rem2g3KSHCY5Mmx8ZlQhHZueew1JR31/SsgqD/5yKwgyZO+Pl4FMpyt+xNc58UW7P6I8n6qLr&#10;kncTjC0hY7769IEHlK7rq0fPGo3t1S3w575c8bncClwmxUrbmT+r6FpFzrlLN+WTL1ZJ734Dwvtd&#10;rpgP6t9XfTTNk5tXzoe+9E91mS2eOwKOgCPgCDgCjoAj4Ag4Ao6AI/CsEGAvxN6Hq70907PS53Ic&#10;AUfAEXAEHAFHwBFwBBwBR8ARcAQcAUfAEfhvQiDVt18r55P8vLmLAkemSGP9FOPbQnkPk6e+Imu/&#10;WSX79u0L8XYOHjwY/EXAg6GM2CYnTpwIPjaoW7lyZfBLQgweYuEQiwaOzIJ/vilnTh1QyBMcmdtN&#10;t8IXfJ6a1AfK/r1HZPTIFyU7K0+KCtVHRVWFvPraFDl8dJ+24Ht/8mRnStj/i17Hj57S+ED/lKrq&#10;Sunc5TmNP5Mng4c1BhujfioYN4mzKL6r40Pmx/1HZeiIMerTJD3EYqkqL5FJynk4dXR/G6+EPvBa&#10;onwAyqI+LJYtWyaNjY2BA4KPD2LZvP/++3Ly5EmatiW4CvYt/+L1uzJv0RIpLquUsvIK5cjkq1+f&#10;IfLz2RPa/nE/F20CIjdNLRrDSbkId5U70az8B0Zn1/0HrYETBPcgeu6Gfw/iB+FHpUr95eRovKT+&#10;feuDHxX5xXgayox4qDwR5Kp8S8b3AQt80fQf0Efq1IcJ/mTgMUyY9JKcPZ+I9XNbOQxgbGn79u3y&#10;0ksvBQ4VPKpevXrJu+/NlC3bvm3j1Ri/gzxwTNT2aAK3xYsXBz89cDyyC7pKfe8KOXhkt+JwQ/sk&#10;OBZRPzKMHXtXr14d5qRr166hP7GavvxiqRw9uFeHjf8W7cv4lScS1p7eM3bGbBwVbDl//nyIF9S3&#10;b18pKSuUbt07S6/ePeTrdavk/qN4S8Q5evBLyyO2iigXq0lu32uRVWu/lnKNp1WoHJkS1U+so/Ur&#10;l8r925cTOpWRgi7msOV+IqaZrVl0489m8uTJgR8Ez6i7xh0arH54Vq5erhhe1xaMX+e9tUllJLCz&#10;tcZYWK/EjSLOFe9nj7KcEOvp0I/btR/t9WXS1KL+iODGsJqMI1PVc6CkZRYEblOP8nz5YtHbj+EC&#10;xviJMZ4LdoN91P4gEqmP6qyePthnbcnxN0P8rVLFuFy5TL1612k8qfLgL+dXnz0m8fHc5pz3++DR&#10;0/LKpKkqo1KqlBNWXlIoE8aPlmMHdwd96Ep1PS7VnxwBR8ARcAQcAUfAEXAEHAFHwBH4/Qiw/2DP&#10;Yvuh3y/RJTgCjoAj4Ag4Ao6AI+AIOAKOgCPgCDgCjoAj4AgYAqm+/Vo5n8RXrVgrfXs3Sp76UcnL&#10;zw1+WCqrS2TE6MEybty48E2d7+pjxoxRXy0jhbhC48ePDzFbJkyYEJ7hC1RUVLTFoIF/gZ+PXTu/&#10;kbu3Lqg56kP4wV2503w7fMWHhXBXYwStXrlOaqrqpWvn7lJRXimN/fvJ5198EvyJ8M0efkeUn2Dj&#10;Iuc86dZ1fF/og34LX7d2feifmdU9xP6pqi2V3bt3h5hMyWRQxjf0L1Z8LRXVPSQzK0dqa6plyKBG&#10;Wf7ZRyo0wTGgHXbEE/qND0Dd6dOnZcaMGZKeni6dO3cOXBnwIf5UVD/94BOQ7igQ/1z4sZSUV+k3&#10;/CrJ1VhTL4wZofGSzqr6O6FNe/9JMCK0qZ6x3VG+DD56rKxZOTLxhE+VjRs3ytixYyUtLU2yMp+T&#10;cvUlMuud1+Tyzz9pc8UEnkOT4qrYYDdrxVKUb0QMouEjh2icn8qAd0ZWWvDfs2//bm3eGjgb8BxI&#10;4ESspLKyssCfysvLC75ktmzb+FiMIuN4/JqH7mGuucMPyqeffipwsYhnVViaIRU1BbL66y90beEv&#10;JsHxwPZw0UkTnC7WLNwt/L/AYRo8eLCcOnbo19hK6nflXtPNX/kyOgbmCp3wTLi3hDx84lRVl0nn&#10;rv9Q/ybdZfqMacrt2q9+cJjbxCzYXNxsuqs8mWZZ8fUaKdM1VqA+dIr1femhsY727tigU31F+7DG&#10;HiZ0qf1NLY+vOePm4IeHNYYfGbhJU6dNlL37dgVODnrx34M/noQNiVhX+hD4Mcw/c5+fnx84MnWl&#10;WTKssU4O792hLRL6aftA+WtRjswujbXUo+9Q6aZ+ZHive1UVyfplCwOPJYpL9D665pHZXqKt+buh&#10;Hdwq4iUNHzk4+CkK/mOqSpUf84auF9ap+iNXe1PpwA7eMd7vm02t8ukXX+rfhgEaj61AOj/3Nxmp&#10;vKIrGtfL/g6mytuz2escAUfAEXAEHAFHwBFwBBwBR8ARcAQcAUfAEXAEHAFHwBFwBBwBR8ARcAQc&#10;AUfAEXAE/rMQSPXt18of6mfxk8fPyKx352icoCrJ11g/+YW5kp2bLvlF+g1ev8PjF4ac7/LwKrp3&#10;7x58kOAnhWf8WVg9beA/lJeXBw7DhbOHpLXlqoICK0Y5CBoLB96AcWQWzPtQ8nOKJa1rutTV9pAR&#10;I4bJ9u+2aAv1YXJP+QrKzzAfE/ioiPv0uHNTJT3iyJw9c07j4Hwqr0+fpt/SX5cPP14gJ0+eDL4t&#10;VGBIUU4LBbdbfpH31I9OSVmVxgvKkhL1ozNt8gQ5dmiP1iY4Cnxvx45owueFxfCxcng0mzdvDhyE&#10;fv36ycSJE0Ncnp9//jnwK8yfB+2NS8A3/AUffiLVdb2Ub1EjXTp3kpHDBsnNqxc09M1NE50yT6Bq&#10;6Io0/6KcDm3N1aTxfeKJeEebNm2SadOmBQ7PqFF95O23J8t329dLy91r2lz5QHeUX9GioGp3xhTF&#10;jHFbunr1qgwZNiD47MkryAoxcfr06yWbt27UJq3qi+ROG4eBecOPC/wM+FQDBw6UYcOGyYWLZ0Ns&#10;pQSfQ/2fPGgKvliIE5TwyZLQZvwJuBMLFy6U6upqqaqqkrzi7sqTyZTX3pgoV68rzupHxvhHzU0t&#10;bfOGjx/8xrBm4YfAr0HO+Z9OqNsY45MYoyWa22gVDuVxWAKTM2fOSN/GXoGn8tzzf5MG9SWz/MvP&#10;5NqNy9osIaNJeUrcWf7Nls1S07Ne8jWmWZ6utbLcLnJs33dy9zo8sgRHhTGy2lofJPyb6K0wb8RY&#10;GjJkSLAfng9clRHKUVq5elnQ+VD74z8msQLAMjFX5vuH94c1C++tsLAw+IOpKuwuAxsqZe/3m3WA&#10;+NJJMGPiHJk9B09I74GjJF3fVfr2qi6SLV99HOJXGd68I7ausTmKF8/JkrWnb7S9cWSIxdWzV63+&#10;PcqQ+l418tXXK9S/zp2wTi7rO8I8sEaxgXGSR99V3m/esVVr1un89FFfVfnSrcvzMlJjsV1Vrg1t&#10;27uS2exljoAj4Ag4Ao6AI+AIOAKOgCPgCDgCjoAj4Ag4Ao6AI+AIOAKOgCPgCDgCjoAj4Ag4Av+Z&#10;CLT3/Td8S+azv34W3/TtVhnQf6B+NyfeUZkUFOXot/9ugVcAFwEfMaXq+4Lv8uQ1NTXS0NAQuDGU&#10;EbcFHx1wZuDI9OzZU4YOHSrXLp+U1ntwL2BtaOwgJV7g36RJ+QbEWnr7zdmSmZ4r6d2zpFfPBv1+&#10;P1aOHD2obVvlhsafgVcS5WhoRUiUhW//av+9Zo1PAxFBv4U3a0ybY8cPP4r3c/8x3xR0hCcAz8O+&#10;zZ/5+ZpMn/mexpeqlS5d06RbWld5792ZcufGJW2d4MiAk7VHRvTe+AeU860e3ypwJ/bs2SMbNmwI&#10;3AbqSPhgCZgnHoMcvt9/uHSZNPQdINU1tfKX//d/ZWBjb7l9/eIjzsKjxo+y6Hxix8WbN9o4McaL&#10;Iee63Zrws4GNxjFBDPF2fvjhB4E3smXrCjl0aLtcOH9EbirHJASuUpvgx9y8mODoRMdrchgrMvr1&#10;b1BuUZrkKIeBuEPEHFq7/isV0Kp+TbAikZgvsMGvzzfffCO7du0K/IrrN6/otIFzglOS6JO4pwzd&#10;XIYb8zd79uwQK4h4QZl5nSU7X2NFDWqQsxdOKUekOehB643rNwPvApuJLcW67NOnT+B4EOvpwIED&#10;j/mMEfhb6ucoxFt6ZE/Ubw52MG5L4DjuhVEh/s/znf8uBYU58t6cd+Tc+dPaRLkxD5vVh0nTI0mJ&#10;Ee74cbf06tdX8kuKJSMvV3K7/U2OH9gpNy6pb5RHHBXjyMBWYbxc+CKaMmVKeP/w0QTfB57PR0sW&#10;yekzx4M+05nQlPDjg602Z6wDZL/44ovhfeWdhqPTt65Evt+6Xn0H/eqHp1V9PN3TWE+8VNix7/Ap&#10;6Td0nOJdGrCHI7Nt7SePvZvoiXKo0E1i7ph/6rm4t/mE02Lza2X0oQ3csjVrV8n2HVtk+YrPw7pq&#10;UR85jK+p+VbIaRdPyGGegj5dy7xjc+Yu0LhUGVKgfrKK8nNksK7bH7ZvDHbQPtUVl+3PjoAj4Ag4&#10;Ao6AI+AIOAKOgCPgCDgCjoAj4Ag4Ao6AI+AIOAKOgCPgCDgCjoAj4Ag4An9eBIzjwbftmTNnBs4L&#10;fjbgwOAvora2QKZOGSefLJkvny39QD5aNF8+X7JUNqxZK9uVVzNb/cCMHT9Jiko13k5+ocZLKpOc&#10;zO7Sq65CFs+fHb7Jg475msBXhH0LP3LkiPTsNyLEOaqvq5LCnE7y6qSRcunyCWn5pUmUyfLMgEVv&#10;1E+FCT770zUZNnSUlCq/I1f5FvU98mX9V5/I3Svn9eP+s9Nv+uI53+9XfPWNNA4cqj58NI6N+rkY&#10;Oqi/rF21TDkTd5Wh8CtfxLgP0fz+Pa2H0/Loun9PeQ2P7u9prJ5U3/6tnHmJ+rfBPuIjwaUgPWhV&#10;DFSe0giU4wN/RAv1OnH8lLz7znvqAyhdSotyJY/4VhpvaMqE8XL8yH5tZHYjReU8wt94JsaVSNQm&#10;/mvrgifuseu20mzAiIu4VKvXbZKBw8dKTmG55BYpb6tK+SK1hTLjrWlyTjky5gel6a76UHnUb+3G&#10;rcqhAd+igG9hXrbMeG2SNN+8nFD8O/77unIvMgpK1f9QuVQXlcrLI0bKz6dPqETlhDzU+QO4SCJG&#10;E7HK4JLxjhXnZ8uCf74nV9SfTsBMOT6/qC8Yw4/p3LDpexn34kSpqKzW2FgaYymji/TvU6P8skmB&#10;P8McGr5wQ+K8EbAmmS2vv/66lJWVhfe7oqCb9CjPlW0bldcU/M4k+Cs3b91OvH3qywYcd+z6QfqP&#10;GC7PpXeXzt3SpFFjXS2cNftXjpHa3XTrWpvdD5XL8qDljspQntOj694v6utFfcAoMm1lwbBHtpl9&#10;VkZu42FMjJH1E0+Upapj3Rw4ckJGjhotZSWF0r9BfdJ0/asMqC+WW+cPBkzQm+qK6/JnR+DPhECq&#10;dW3lf6axuK2OgCPgCDgCjoAj4Ag4Ao6AI+AIOAKOgCPgCPwRCPDdhDPKVOeS1HE2yXlLPCUri7f5&#10;b38GowsXLrThx3eJ6Dcr+05hOHEWDub/KedbZkeq3Oz+I3JsiiezM17+r3o2fb81/1fZ9azk/tZx&#10;Wb9UdnRUn6rfv7ucdzGasJu/h88qGQ6p8t+jB5n8XSePJp4ZA9+kUumNlsdlUMe3TWJDkKiPfrOj&#10;nv9f4Tf4nhwBR+CPRcC4K3xH/+CDD0L8GvxU4BcGjsyMN16RbVvXyNXLZ+Ti+VNy4shBuXjmrDTd&#10;uKUcgzty4cot+ezLr9SfyGDlmBQoB6FAqitKAwfh6IHdbf+esX/X8P5bwpdIbcMQKS2vkZ49qqWi&#10;OF3eemO83Lh5Rr+iNz9Tjkz87xQ28Hduw/od0tCrUX3nlEphUTfp3VAi2zatlAe3r2qDx/++m93P&#10;Mucb/so1G5TDMUzxy5ec7CwZ1L+PbFi7UtXov6+VV3BP+Qb4zbirsZeaWm6FGEbN926H+4fqi4cE&#10;l+WWcljuEifpUWppTsSdif69jt9bWysHp/j/r1kbyy9duiwff7RE6ut7SllxnhTlZUlOhnI+Kktk&#10;7uy3Q/yiwPF4+KsfGeubKmcu7N+30Tbgw3Xjzn3ZuftA8PlTWtlD0rOVT6TrJjO3k/Qf3FOWrVgq&#10;d5rxg5LgS7S0qO5HfeEg9e43MHBkCjWWWGlRvsx663W5f/d6VNVvun/h9ZnSJStfypQjVlNcJqMH&#10;DJDDe3apLI0VpTwvS4yPdwx/MPhX6ty5c4gXVVyQLW/NeFWOHNyj9oKXcYta5e7Nq7Jm/TaZNv0d&#10;qartJdk5eWF99KyrlDnvTpe9u7YELhPvFvMWTeizd85y+/9h4mwRcyrERMtPk9rSbNm0boU8bIED&#10;hX71NaTrKEhkfen/tu3cKY3Dh0mnrAxJy0hXDlwPmTllmty8dlFbJ2xupf+je/gx3N/RdXtPuTdw&#10;veJXc/AJo80epejfBitLldt6SVWPLMZ76ZrG5lr8cfBxldE9TSaOHy1TXx4lb019QfZsW9Phv3FS&#10;yfdyR+DPgID9XU+V/xnG4DY6Ao6AI+AIOAKOgCPgCDgCjoAj4Ag4Ao6AI/CfhsD58+fl2LFjwQ+2&#10;c2Se3exwxm1n2fh337x5sxw/fvyxb8nxc/Bnp/23SUp17mblv03qs+tldoAbF8//zmT6f2v+77Q1&#10;ma7faveT9kum889UxvtqXBLWF9/4KOvoG+OTjrEjHDuSgx3Yx8U3JXsHkJsqUUdbG1d7NiDD6k0e&#10;z2Bw48aNEIvDuDLIs+/xtMUWT46AI/DHIsC7TuL9/Pbbb2XMmP/P3nd/VbFs3f5b74f3xnjj3vsd&#10;M5JzDiIZFEFQFAMKJowoiqgoHgMqiglQUVExoRwzBjDnjEhS51uzNguafUHMxzNe1xi9u3d1ddWq&#10;WatCV81eNdWsnbu5uYH2ZNaXFODxo5sSguv3neh8L2vfbD54SBUmf+Hw8dNIHp+GUS6j4ebqguSE&#10;WOzdWSZmKV6btkRCGnsXPFvdoUOHEDYmRfZ1CkVcTBTixB5I6drFwgF5LivqZMn8mDaCbZJze0O+&#10;Anl6y5asEb5AOKJjImUPKXckJQTjQv0RAUS4Jh3tVnF/yjXx21t92Ng58fTyFvxGIz52DPaUb8Un&#10;4cMo50B2vpG9eyhPNx9BeAet798Y3gXzwXF5U1OT2b/IKqi2zwOdrWGd+y2218TtxYsXoP2TkydP&#10;Yt++fSgsLERaWprZ9ydByi0iJADRkSGYPycHJ48fRtu7Vw45hSNDvfqc0zGvNQzlYJrM05lzF1Bz&#10;9AS2btuJuQsWIzI6DiNc3DDa3UvsD0UbjsyiZXm4efuKREFOk6Mf/iB7BVFH30vym8p2ITo2QfZC&#10;CoCv7G8UERokNo6KJfj38zSz85diuHBkwkIijR2Z1JgYnK49LH3gaympXv0hliyns8I1SU1NxZAh&#10;QxAaGgpPt5GYmJos9plKcO2ScMpaXqKt5RWuXW7A3l3bMU5sHAVI3MNGjMbQYbKvlIc7MtLG48iB&#10;/ZI/R/lov27FkH7a33KvJjrqPP25Z5O/8N88PT0RLHstRQa643DlTrSTF9bNkWl93137WAUFx+On&#10;TiIpYyJG+XjBzctTyjwUU9PScfPaJYG8m9vTbYfG6OgnloVDVwc6O/bYomSDO+qRs35Sp5lH+rMd&#10;48Fr6hTfoTj2WLqsAJMmTUJoSLDYOZL9wPw8kJY8Fts2FuHx7cs945cvqR+DS2mHsBH4vRAYSK/V&#10;//eS1pbGRsBGwEbARsBGwEbARsBGwEbARsBGwEbARsBGwEbg90VA57lpg33nzp0oKirCsWPHeuYm&#10;Od/i7Przcw7z//t/xZU46Foyry9cuGAwvnr1qlkroN/v6HSebaDzz5ZZ0x0oHc6XE2POnfe3jjDQ&#10;cz/KX+X71vOPkuNb4/lWub/muW+V7Xd4jvm0OuoY9Y3nH+EGw3GwNJzl+5Lw1me+JH2Gcc4v161o&#10;A6u4uNjwKZkucXG2izWYPPZ9GwEbgV+DAPvIO3fuoKSkBOHh4WYvGNqZmD8vW/bVERsX3RyZthax&#10;1cFmT46uVrFxIuctO3YjamwcXEa7GjsXM6dlof5ULQP0CO9c99ke7Nq1S/bKSYSnd4CxIzM+MRzl&#10;ZbJ/C95CVrt/CEdG2yfndk1tXU3KyIG3pB+XMBYBgaNlryU/XDx31JHfdtmv5yc74rd7/yEkjZsA&#10;L29f2UvHDaGyJ8z8vBmy59NunP/rLI7XHcGBQ/tRLbZljhw9iKPHDsn1flTsKcefmzZgXckaLCtY&#10;gvn5c7GisADVwp948PCuSO7gBX+uHXcuF83us2fPUFdXhwMHK7FmbRFy82ZhanYWklMSxd6O2DPx&#10;dkeIcE0mpY/H5ImpWLZ4vtjfOYx3r59LFL3cCCvu1DHlaTAd/ldHf5bJ/fv3DVeLepifn4/0iRlI&#10;nZCOxKRksfUjew15emHESBe4uXtIeQVhfHocKg/uROdH8l2Ew9UlOilxGSfYvnn/AYXF6xEaES1y&#10;Bxn9HBsVjt3lWwSe7y/foq3l8BEOC+3IBHv5IjEiAscOVgkf5rmg3y0HJZOxKPvFixcvIiMjA3/8&#10;8YfhqXCPqrAgP6SNTzQYbt+yEWWbNyB/3mykJMbALzQMbmJfaITUrRGjRsLd1Q0TUpJRtbtCKD7k&#10;UPV1TIeH1RFXOvqzPObPn2/4TbQXFeQ5zHBkavaX492rJ4KJ49l22aerk/tsdXONjp2sQ+LENLjK&#10;XmCewp0LlCNWZCvftglXLpzD7ZvXDF/m8YPbePboHp4+uotOsSFDXWgVzs+De01ovHoRF0WfG8Vm&#10;zqsXkpbco0zO4werzlBu6gl5PrQ/5+z4PO/RHmdDQwMqKiqwfPlyTJ8+Henp6QgNDkBMdBQmjE9C&#10;sL83/u///l9IiIlA/UnW8V6bnAPVEef07P82Av8kBAbSa/X/J+XFltVGwEbARsBGwEbARsBGwEbA&#10;RsBGwEbARsBGwEbARuDvQoBrGfqtJ7/tXLhwofkOsqqqysxvcv7SeU6Tsvbn93fl4XdNl7YW6Iih&#10;rlVwPruyshKlpaV4+vRpn+9wrZjqN6J/Z950nm2g88+WjXPrelix0XT789N7v+I8EC5f6v8rZPye&#10;NL40HwOF07LTs3O475Ht73pW8/Aj0te4Bjp/axoaH9t2rjFxTZEH//OeOg030JnheI/lZ3XaZ6xZ&#10;s8Z8N6/9B9s5LWuGsZ2NgI3A34+ArlNzTEH7dZmZmfDw8BDuiDcmT0rC2dM1IiTX+8VeQ7vsH8Mm&#10;Qo6OFrEX1dqFFUUlxqaHr58/wsNCsXrlcjy+39T9jJzEOe+txjTJtw6NSoab2OGIjgpFekqU2M5Y&#10;L6FbfzlHJjZujOx1NBxhoW44c6JKBmW/zo7Mrn0HZC+g8cLhkP2t/Hzh7emK8CBfTByfgElZ6cIR&#10;SUZCUgziE8fKnlYJGJeaKJyRWIyNjUJoeCAiooLlHABvX7H94++BKdMycfyk2ML5Ag6AlXdArgFt&#10;F54+fRqbNm3CzJkzxf5KBPwDvWU/LH8kpTDNCLi4DsOQYf826eXOzEbxqgKcrjvaaz/GwpFh2atj&#10;P2BNT7kst2/fRllZGRYtWmTSHC/7FY0ZM8bs+xUSHIjgoEAEBvjDz1f2dfL3Mzo2VngPsTHR2L6r&#10;FLfvX5MkHPr5vu1dTx/W0dFl9HP+ouUIEA5LUHCIsXMUJ/t61VTvcZSxCveN52MXryEmJU3kC4HP&#10;aDckhEfg+KFq4W28EI5MX64Kk7h37x5ycnIwdOhQeHl5ITTQFwG+wveRg/Z4xkaGmjO5My7D/4CX&#10;8KU8ZW8oD7HfMmr0aIwYNkz4Kf7Im56Diq3bTXnpuwPjZ39sxZh++q6g/TTf4UJCQuDnJ3ujeQxF&#10;TJiPyLxX+E1PhSLj4KF0dIolJ3JkBEPW9ROnTyExPQ1uAX7wljLw8fBEgPCUEsXm0ZzZ0zE3dwZm&#10;z5yKwmWLsLpwGQqWLDB6UbF9M/4sKcZK8V+QOxPZk9IxWzh024UH1Ch2c/i+Yx0LUH7rO6WOPZgP&#10;dbQRQ7tGJ06cMHyYgoICw6eaMmUKoqPFtpC7u+Eg/etf/0JMpNiPcR8Jz9HDERLgjZzpU3C+/pRE&#10;JXZnOr98LzJN2z7bCPyTEND6M9D5n5QXW1YbARsBGwEbARsBGwEbARsBGwEbARsBGwEbARsBG4G/&#10;EwHOWapbunQpOId9/vx5myOjoHzjWdeNuF6k7syZM9iwYQNOneI8bq/jHJc1nHVeuTfUr70aaN5N&#10;/X+2NLrermdNV88Dpc/7Vp0eKNz3+qsc33r+3vR/9vPfmi99zlk++rMsWTa/g347y+f83yovZVY9&#10;/FHyK04DnZ3lcf5POT53MLzGTdl5bXV6b6CzhnV+luG5/nnkyBHs378ff/31lwY1bRjXuGxnI2Aj&#10;8HsgwDV01mE6ruGvWrUKUVFRZi+WxMQw7Ni+Hi+f35O7HKdIODYTPDo+4v6T18jJy4ePXxB8fP0Q&#10;ER4mdjBKZU8m2pvptfugPDl5yqTFNoI86+j4dLi6+yBc+AGpiRHYs7NEQryVlNp/iB0Zpse0NH/8&#10;T8f2ieOvvNlL4O0VgIjIELGNMkz2ZHFF7aFd+NT6Usxc9I7LHE/9+F+1I5OSKjYvwsLFHkkgvNxd&#10;ZF1/FMaE+SMoxA+BwpfxC/ASToo7PLxGw93TcXh4ucLH3w0h4YL7mCD4BrjDxW0IYhMisbeyXIqo&#10;rad9H6wNf/LkCbj3FfkGkydPNuVPDgfjHOX6h4nXP8gDgSFe8PIbjeAwX9kfKh4lxStxovYQ3rx8&#10;IuB024/5KHsM6f47FsicuRu0VcM+gtwYchsCA4Uj5O8PFxcXwyEZOXIkAv284OftIXsSjTJ75XAf&#10;ryUL52FTaQnKxObKvUfX0f6BXHPuRfVeKB0WnWttQ0v7J6OffoGhYvcmHCNHDEfc2CgcP1Ite4F9&#10;fz907eEzJHM/JNF/r1GyT5bYYKo9UCmc92eGI+Osd7TFSY4K80g7Tb7Ch/L2cIE/7fIECgfIxwNu&#10;o4aZg/dcfF3h6ucutmSkbGUfruFDh2HE/8ieSyM9EOwZaMrr4MGDfexNsqz5rsC+n065SPSnI97c&#10;54lY+7sPQUpMCBpOH0X7u5foEI4RXWenjMHYJMieS6zrZ+R9LykjHaP9fAxHxlv4MT6yt9qIIf82&#10;dnB8RRdHDvsP/LzczDF6xBB4SZn5C9fH22U4/OQ6SO55jBgKlz/+jZjwYCwUzgy/E1D5mK7Krrip&#10;zLxHRztDHFPMmTMHiYmJ+Pe//40RI0YYXgx5fa6uruaaeaM9LH/3ofB1G4og79HIyZ4kdmzqJRYH&#10;Dq/fvP3i+mESt39sBP5hCLD+fO74h2XHFtdGwEbARsBGwEbARsBGwEbARsBGwEbARsBGwEbARuCX&#10;I6Bzl/odIgUoLCw0HJnr16/3zMM6z2MyXH9+9LddXwQ4l61YcX2qSPaxWiP2Fx48eNAnIMP9bryB&#10;z829aZ76ZOIn/WFanFNXbgJxIl4DOYb93P2Bnvta/8HwGez+16b3q8MPJv9g93+1vD8rPebzZ7jv&#10;xY96/i2y8RnWpS9Nn2F1TUtx4P/m5mZs3brVHNa95HTvBw1rn20EbAT+PgSsHBleHzhwwOwHwzXn&#10;oEBXzMmbgpMnDuJ9ywsRUhbOP0p7J2vo6PqEo3X1iIpNwsjRHoaDkJKchMMHKyWc7DnXLnsmSdtA&#10;p2NJtgs6jiEPOGnCVMORCfT3QuLYQOwsK5Y9Xl4KQ0ZsjjCtH+T6awsp29LFxbKu7iW2UnzEjouL&#10;7LXki8PVO9D28rGYmvj5tq7Ikak8VIvMrGmIjIoWmykBYlPEE+Nk76el+bmYPGUipk3PwvSZU5A5&#10;OU3sycQiOibS7A1FezJZ0yZgZu5k5M2fhinT0xAr+1WlTIjBprK1uP/45qBtOG2QnD17FmtkzKl2&#10;OMiNIYeDfIOx8aEIjRSOTpAbgsK8kCC2fnLyslCycSX2CU7nz9bh7cunUkq0NyJj1DbuedTNlTFn&#10;RwGyL1EdoM/z58+NnsXFxRl7JuSL0HYMuVlubm6G90A7RnHRYYgdE4qYqBCkiw2ddUXLcanhNF49&#10;e4C3Lx6LhnAfIfJiOuTo5nDJFV2n2EBpFxWaljMX5Mhwr6ahQ/5AbHSk7At1CO/fUO7vc6ev3cJY&#10;2pHxDxYeiAdiQ0JQuascz57dF9kcY3tr30iOzJIlSwz/LCgoCK6jhhpbMlMnpxu7KxvWFWH50nws&#10;WpCH5UvykTo1FWnZacjMzhT7QFOQnZUtXLJUBHkEYej/Ee6HxJGdnW32GLp7925PP0y8lZOkZ62L&#10;3MMqODgYvrJfkr/bH8gcNxZNV89L8b3D+3cO3hDtyLD2fXgrnBnR0b8uX0Zy5kSM9PYyey35enrC&#10;39UdqcnxyJ87G7k5IpdcT6CdI9HRZNHf7KyJmJgYJ3syBcoRhIykOKQnxCBabOPQL0v2P6IeWN8v&#10;iRX1xIoZS4hcmnPnzhk9TU1NNbKTQ0WdoQ7xICeGOsN2KyAgwOjS2GA3FC/Nw57tG8Q+1GHZ/6nV&#10;xP3ydQubr0Hrx/dph/20jcDfi8CXjuH/Xint1G0EbARsBGwEbARsBGwEbARsBGwEbARsBGwEbARs&#10;BH5fBHQvIH73z3lWzreQI8Pv9y5dumRzZH5A0en8Nc/ce4B22MvLy0HMrTwOrisR/9/J/U7zb5xT&#10;J0acbyeW/G6dGHI93ooj8aPcul7wM/EcDJ/B7v9M2b4kbuL5uWMw+Qe7z3JieXFNhOk4r4t8iYx/&#10;ZxjVN+qas479CLkGw+9r0mBclJF4U17WC+6tYV2fssbHvH1p+qxL/ZUd1wN37dqF1atXo6GhwRq9&#10;fW0jYCPwmyDANsBaf1lXZ8+ebdaaPT2HIHV8NHbu2IhXzx+KxLJyLuvnXa20FQKs3VgGV09/uHp4&#10;Y2LGJCxamI/mm40STngSXe96eBHa37Jd0bby4sWLmJCZY/Za8hU7GjHCxdi2aaWYrniKtk+tP5Qj&#10;w/RVBivsK5aXYPjw0fAUOxihYcJNSQk3HJmWp2I35+Ov4cgcqj2J6Tl5GBMdY/ZaCgsOwOL5uWZN&#10;/9r1S7h99xbuP7iNq42XUHv8MCqr96JG7KCcPnMCTXevoPn+Vdx92IhrNxtQc2wf9lZtw+XGesnm&#10;+0Hb8OrqauTm5hquBTkTtOVCngGPEOF7BAkm8ckRyJ45EcuL8rGnsgwXrp426d17dKPP/kqd79+i&#10;9c0LR9n38GR60bZyZLifU15enuEx+IvND6ZLWzLkbpAjExERgVmzZmH54nlYVbAQa1YuwY4t63Ht&#10;IvOlfBhyYiSPcvT6iVLScagsBzlIU2fmCQcqVDhIY/DH/4gNkzEROHWsBm+MPpvQ3/xTcfQEgqJi&#10;hUsWimBv2TNM8rFjUynu37tlODKMWMemvKbtHHJkiDXzGCh8qMy0cdhdXib165GEkL1t377Egzu3&#10;cLfpOiqP70fVsUocPlGD02dPoeFcAw7tq8Hi3CWICYrFMNl7iXsmZWVlmfcHZ24902Q/T6fck3nz&#10;5hkOCblQfsKRmZqegIe3Zb+qT+149/aVI2w3R6bjtXBmBMPLsrdRyqQMDPcUW0Y+3mIrxhtBnl7Y&#10;V7ED169ewI1rF3Hs8AEcqtqL6n0VYqfnIO40NaKx/jT2lW3CxlUrsHPjeuzevBHrli3GsjmzsDJ/&#10;ntlPVt+BmDCxopzWukp7TydPnsSCBQuMngwZMgSjZd8p2sIZPlxs6ghfh3pDjgw5M+TQ0M4Mxx37&#10;y4rR8eouPr1/ji7atpJSIf/nRvM9oxtfOsYxoNg/NgL/MARs/f6HFZgtro2AjYCNgI2AjYCNgI2A&#10;jYCNgI2AjYCNgI2AjcBvh4Cun3LOUm3ll5SUGDsyl+W7Qq51cC6T8zDOrj8/5zD2fxgeB3HgN6Dz&#10;58/H9OnTzT5LxNs6d+yM5+9gi+F3mn/j3Dr1kZhxTYDz6rTL/vTpU7F7/7ZnrU51zhlP9f+R58Hw&#10;Gez+j5TlW+Iilp87BpN/sPtcz3n06JEpI/IpWG66PsJnf3dHu0/Nzc24deuW2aOE30RT18gt5PX3&#10;usHw+5L4uSZNXFkPbt++jStXrph98rinG68pP2Ul7s7uS9NnH2BdY9d42IbV1tZi3bp1qKysNOuD&#10;ek/XyfW/fbYRsBH4+xBgXWdbQcc2n3xdrjmHhYWZdecVK1bg2rVrPWM9tifbt29HxoQUYweD+8JM&#10;yUzD0UNVfXgT/Y0PmQ7HL+SwZqZPxYTxmXB39RTOQCQOHjqAl6+f451ZzyYHon/HODg+VZk1lI6b&#10;dI1d2zC9zzP9eJ/PVuyvQbzYAfH0CTB2cMaPS8aByr2ylC62Sbpoo+TzztqOUR4dM/Mp4sj/TE8d&#10;20nKqPKRw1F35i/ZtygDAYHBGDVyBJLixxpbKW1vB+5D+ssX09C8aZrEWTGiH2VSd/XqVUyeNBUp&#10;KclmvyZPv+HwCRyFhORozJ07B+vWrMfBgweNnRnajeR4SvcHZRyaBvNEf80T86f9H/2Ypt7jc01N&#10;TYZrT5sx4SH+so/SSPjInjyx0eGYkJKAGVMnYdf2LXjy4I4ZFzMPxJm2yJS3z3iscTIM0/2vfkio&#10;XLu31yBtXBaiIqLhLumER/ljW0UJ3nU9MrJZn1H8WG7KLWFa7B+tZU0/3i9esRnxMeOEY+WB0cIn&#10;i0kKxomzB+RuG960PDNMobaPomviw+Pp61dYXbIOIVGRGOnmiqggd+zaug5tb57IXbHD0+4oL2pM&#10;p9nsSC66HWVjPpku9y+kPRj3kBgMd/cWW0yjkJWRINyfPRKaetuJ1nYHN0af55nlwrpMXgntBMWF&#10;+2DS+Bg0XjwjBSpjgI+OOqd2ZCCyfxBh7j1+hdn5K+AdGA5ya/zdh6NgziRQh1i+1DHKRmfVM5VX&#10;x0UsQ8pArhDbEIb93EE7QOcvNiIndx68fXzh6SEcHdeR8HQdLnuRBSA5ORnx8fHmnZQcmn379uHG&#10;jRtGT6gPVkcZmZY6rRf63z7bCNgI2AjYCNgI2AjYCNgI2AjYCPweCPAdje9k1nc1fbccSEJ91+V7&#10;G6+tY3/G09/43/rOYH2HdQ7LtNVvINms74sMw3ch6zvrQHJTTsbNsJ8Lr/FTZs0r4+Qzeo//ned2&#10;+f5onadgGMZhfbe3xsf7gznFlmnrHL4+w/+M2zlNve98ZnjK4yw3wzEeq5zOz1IOymDVE4Zx/k8/&#10;zj/RESt9d+V/nWPg2Rn//uJhWVn9nfPKfDAuaxim058jRv2VHfNllVHDKEZ65vNcS6HTMjF/fuIP&#10;82VNi3nl+7464mwtM84BWOdWNJyeGR/zp3hZ6ySx/lrd1Hj7O1Puzx3EU8tPMaZcqjuMk+2EthWM&#10;S8tG24f+0lU/xqX54bNWXJi2xCb7h3MeQ2eQuvDqzTM5ODfo+N5Q8SJOihnjt6bvrMe8358f/b/W&#10;UW511nLXMmc6A6XV9VEm6Lrz1tbRIvO+rJOOvHZ+4Fyl4/qDfL8lXzf1/Ff/z5WdQy5pRy1pvJX9&#10;xN8Ye+jynaeJ31FPrLhJIgZHR3kLxhY5mO6bFrFzLjaXVYb+ziy31ra3PXWRcdKxDmtaLF+rbqve&#10;MNxAePHe1zriwLj7j1PmxCRPnaJjznni/7b2vnbBncuBGFnlpmxMx6oTL17wu0mHY73hvf5l0VBf&#10;c3boR5fM1zvKs7eesFw63otuyhwiTcI71FT2nBF757zX9bF3fp9lQt1V+Xol6AJ1pr2jt7w7ZF2A&#10;etsqutrR/kGCCr4fpX/7+FKuW7G5bL2smUTheuOtPjhonMSst272lffJs4eS3iujs4+fPjA6Tz1q&#10;76SsjrAtra/w8tVTR12R5D/Rm1VQjpZ3bHcpUxda3lOegZ1DD2Xetk3KpDvuDknnvaTHvN251yR2&#10;xVk/GbmUM17L1Tuxv01ZxE9wpQ47lyXjtZb/wBIMfqdDvrM2eWl9jTVrigXXaKwuWouXz0UvmXcp&#10;1M8dTOHOnTs9CWnf2OMxyAXbDsVG8X8nsrx8/bS7HXHIMHA0Mq5qe4bGW/Jt69E9qDxYjjPnj+LW&#10;nUu49+g6+A10852bpk3R+FnvWB/5/yMn38VRN9s76Ufd7ZBnb+Dy9fqesQrDsL3VtkXPGqeeafP/&#10;RO0hlK5bjcKCRZgn9urXrFuFnRXbUHO4GhcuncMzsc/f+UHWqEy76Rg/ah/FdPq6Fvk+9hwunDsv&#10;3/aK3XwpEzHfb1rqVqOYfUOzrKgzvfr/Hi/fPsAVycuRE5Uo3bwac/NnyL4I2ShYtQBTp03C3Hmz&#10;sa5kNQ4drsKt5uvda4OOuiAqiHetjnn+j13sLxz43Lx8BrXV5X3K3trWUgaTJwne9U76FSNrB54/&#10;vYNbjVeMbstmFsZZ2wT2z6rbbNfuyLfpx08dQPH6AixYnIN1pStwUMq5tq5K9lnYjh07dvSMFVg+&#10;fJ5l01M+glfXOxGikznh0Ym7d67gmKzjVFZtxqIl81GwYjHWrV+NzVtK8efmDSjfJd+pXzovOLf2&#10;GSNTTms5WccSjpx8/W+PnPIo+Tpc71GnuCge9Lf2BVwvrNi3BflLZiFzSgpmzcnCwqW5yJ03FdNn&#10;ZWD23ClYu3atWVfWOK1n5z7LOrbQPoV7nnAdbMuWLWZ90ppnxcLaPnFsqv4OuTvx4NFtlFdslb06&#10;JiM+MRpjY8MROUbsA4T4IikpCQkJCUhLS0OR7PHWKN+KqzMysMikheiQtvbjx1fS39/Bxg1Fst9F&#10;ET6+lz5GxqtWxzTpZ+0jOR5ev3694f9xjZ3OiqP1efvaRsBG4NciYG3f9JptSEVFBWJiYgxHhvvg&#10;cB+eo0eP9rzrsq2gPYzEuDHGFkZkWCBWFixG4+W/ZJ2/d1xtbQs0Z2wj2F+xzcucOFX2ZkmDl6ev&#10;2DIJRunGDXjy9KG0OuzreDgc42G/1rd/ddxje8L4nNsV+rGN13xpXPxPf8pxsv4iMqbMgI9fEIJD&#10;QpGUGI8dZZvRZt6jHOkzvDUOPstxrva5xMvxPtUrj7aNmo629/zPQ500ozJuqkVcYgoCg0IEB3fZ&#10;ryZJcDyPDzJ2tTqVw3pmutb4iBPTVnmteDEc/9PxucOHDyMhPlm4UGHwD/KUPbMCMDMvE2ViM6j+&#10;3Fk0N901ZaTx8xnmVcuU/3nQqR+vmT77InXMu1We48ePY+bMmcaWisvwPxAW7Ie8nGnYs3Mbzp0+&#10;YeySvHjyQLqe3vJnXEyL8mtcTIfysF90nn9kGKMPIt7uHTVIjE1FRHiU8KCCEBDsiaWFeXj2ptmI&#10;yHCKCz0Yr+aL1/05YsIxQ+6MxUhKSEVAkB98g4QnNnM8zl08Jo843un5dGunvBPJmcete3eRv2yp&#10;hA3EcNfRiI/0Q/nmNXj1RMbx5GV1c1Q4Mu4eHvcpX807++fdu3cjYGwKXITf5eI6QvhFUaip2oqP&#10;HS/kaZkXljG1hmf50JGXUlBQAHd3d7OfVmSgG1Ljw3Hh7DF5TnhOHY7x5vs2yi/uk8xXiSC37j3F&#10;tNzFcPcJNhyZYB8XFC2absYlDEZn8HZc9hmHUAbiRSwZRsuRZcd7nzvIIdu5pxrJ49IQFMz64QH3&#10;0SOlPCPNXmS0Z0q7VzzI43ry5InRBZan1kumq2XKtFWfu0W1TzYCNgI2AjYCNgI2AjYCNgI2AjYC&#10;vwkC1vcyisT3GK5zWOc6+R7O9yHONeo7uYrP8T7H/voeRH99H9EwmobGzfB0Dx8+NGe+L+i7BM9W&#10;rgIDMD59vzIPyI++b3Aeme88DMOzxs04OWfOvKg/w+q6ssZjPfMZhnVOy5o3hqd8jIv50sP5nUf/&#10;M77+HPP5pY5xOctkfZb3KYfm3XqP17xHmfu7zzkiYtQfLnyOjvmnvAzLcPruzntWuXjNMNZ5dA1D&#10;3aGjHEyvP0f5FDfe17h55nPWe3qfaVn9qZ/kUyi+/eXZmraGo59Vt53LTdPgWeUfLG5rOt9zzXSY&#10;/69xLDMtB8rsrMPWuLSc1U/z+rlnNOxgZ8bxuUPTYjzOcmjc1Kn+ZLGWnYbt72wtV+qS6pUjPdE5&#10;WXHkGjnXxByzSDqb5GinWNc5r8M2kXr8+PHjfsuD5WSVU9PpT6av8bPmk3E66x3T1DJWrDV+Z16G&#10;5o/r0uQGnKk/icdP7/eTb8FFvunS+AY6Mz5ybxiXxt33rJL0PVNeRz4cWFMex5x0L/YsF/IZnor9&#10;5xu3ruKsyHrqzHG5vmY4FI50HPESF+0LNCXipmVAHbp586bpx+in/hr2e86KjcbB/73OkR/ygO7e&#10;b8KRowexeetGbJK1WK6b152sxeGjB3D4yAGzLvvmLecWHc8w78RJy1bjVOzYRnFejusGquN6dtYR&#10;ffZrz9IjGnnI3VEuAzlM129cwb378v3/U5lDl4lMrt1LAPPTYdbSu8zaKO0cWPWXIdQ52ljWP+lz&#10;JX6Wcemf67Bi5TKsL12LVatXYP++alxrvGo4Mi3tT3Dr7kXkL841352+eN4/L5J5J0YOJxwckZfc&#10;mLPnTqJwVYGsiy+QMiiVtfBt2LRlA6oO7BXewiMJ3mW4Mfv2V+CY2JOn/pMn8oFT8MybHG2yl7zx&#10;lLA3m6+aNW3rXLxVrzR/1Gvm75no8d59u0y+/ty0HtvLt6B0wybU1cmc/K2LePhM9PPtPVy6Wo/q&#10;6irUig11tlHWOCXx/9IH+n2r6xQek6xA4/KVC8ieNtV8R72trBytLcLZkSGK6vZA56amJvMtd3Nz&#10;sxk7WbHoWw8GklC+xRZ+FLlD5K1cv3nFlE3B8sVYW1JkvvVk3aUOcdxhxYJlfODwbmzdsV74E7OQ&#10;kZVi7PGvKFqIP7euMceSZQtRKPpE/kPdqVrRgwciiKN+kfcl0+/GMX7lyDx7+QC795dh1dolxs6F&#10;Sm7VY8rhyF93e/WxA3duNWKbpDMtK0O+w45GSkIMMieno6i4UOr6dpRsWIMF+XNEB5eZ+n777k2T&#10;LytOvKb+8mAar17cwqbSIhQXrsTlhkbhCoj0IjNV8p0oJsP0yuKQ1BrfizcPUFa+ASkTYhCbGC7c&#10;iUzDkZk6I934JSbHYszYcPgFeCEsPAjEi7wibYsJT3uHYwz7URTio6w9vnv5EGUbVmLWlPGip9Vm&#10;vEUZrPj01D/C0yHj+5bXePPqIbYLv23d6pV4/fQlut5qHXXIre0a/7EdO3bsGMalxSJ9UpIp24mT&#10;k0G5c/KyMDk7VfZfiDT7JKxcuRLnzp3r0y/yG2HK86lNKjCTYd1teYO6YwexbEkepmQly94Aichf&#10;OBcrpU1g2VDflgqvKW/uLOTMni7HNLPmwbyps459BxqvaNgvOWv5UV5iWVpa2sOT0TG5czrEhlwa&#10;2tNKy0wUbswUw306eqIKPDZsKsK0nAwkyHrVxIkTDU+G4TUffF7Hk9a41Y9yEzuOH5cvX25sOHBv&#10;O65Zc+zDeKhjGt7a11h1gOncvX8LK4uWITQ8ALHxUdK2L8XBmv24cPmc7N9xAzU1NdizZw8WLlyI&#10;2NhYTJ482ayb9sRpVETe/zrI/XwlNn+uYeGCHGRJvhpOnTNtjhVnrT8qo+alrKzMrIkyPcqlWFif&#10;ta9tBGwEfj0CWtet/RbHTkeOHDE27ciT4X4mQUFBWLNmjemTafuLdqHYLkWEBMDfx93sF3PkUKXD&#10;hswHGTeRdy1jOPYr1riZQ9Z/tn1swxbOX4bkxAnw9xWOinBE5szJlT7wsoSSPlhscVgd4+rp27pv&#10;9PffOi/GtJzD8FH68d69xy8xf/Fy4YiEwc8/AFGREShYshC3ZSxEnkF/z/J5PusYYzrmVfSa92hX&#10;zMpdZhyUyRqG4Yj9y5ZOlO+uQtTYeOFvhCHA31ds64zHTdm/Bp3kGn3eMU5nfK1PUE4tY5WD98nv&#10;WCPlGRk+RuxzeMHbzxUTpU+u2L8Zj5/dlRDSaUv77xy3839rH2a9R3/9r2em2yxjVXImqVcjRoww&#10;NogWy7js/Jk6GSO8khDdYzo5t5r3sb5YMw6row4548r7zKvxl+FTXe154WFNFP0KRUJiHPwCPUzf&#10;feXGWRMVZdX5Gnrwv4412F+pI5bq6M9xT0JMKpKTxgvn1A8hEd5YuTYfN5ovyDiRzzne4Fo6ZH5Q&#10;/vGov/AXpsyYLjZnPDBC7MiQI7OlZAUeca8jGYcb0OVX0JdxuaPsrBirDMSU75/RqVPgFRyGEaOG&#10;yh5SwrfZUoQ3L8ib75T3Nsf8sFVXySFZtmyZ2c/KxcUFgZ7DRAZ/nK6tBu0Wtb936FzrexlvUgiR&#10;pE2I4Zdv3EX61FyMdPc1HJkIwbC0cI4ZkzAUnWLmfG1uDvDDfHzuaJXymzF7vrHzxL2yfLy9EBUe&#10;jM2la6SONPTo2ADRD+hN/bDq5YAB7Rs2AjYCNgI2AjYCNgI2AjYCNgI2Ar8cAR2rc9w+0Jq0VSi+&#10;F/J9xDonyvuMR9+hNDz/a/zO93Tdme+HGobx6ju1+mlc1rNzXLzn7Gd9t2O81vdN5/dapmVNW9Ni&#10;nJSH4SknZVb5NAzPxM7q+N+KD+NWZ5VD/QY6M12rrIyH8+eMwznN/uJQ2a33KJfKwHwzjDPW1jSt&#10;z+o1dYB4OGNhLQNr/vkc+SWaLte0rY5lZc0P47f+Z7yMj3knZ6GpqcnMBTGcOmLDMPqc5ot5Uz+G&#10;ZRz85kN5WvSzlo9z3jVPlJ97fDAs68mvdMwL80oZuPZMO/V1dXW4cOGCkYn/1d4K5VLstXydy0ll&#10;5/d4zTJv5OyseDjf+9L/TPtzB8ucOsR94fmtMm1n81tfLUPqijP2mkfnMhpIJtq9tc4XEsNeLBwz&#10;R8ZuhfA8eOb64POXTwxngd9Rcy2quLjY2P7mWkuRfMPM76dYBrqOpWlbdaw3Db379WdixzR4pmOc&#10;1vxY0yNOLLO+6YrOiM0KrsdeutyAE3VHUb6zDMVrV5n1qomZE2QNazmqD+7DuQbZ4114HFw71nnC&#10;z5Ud771v7+XG0B7Imfo62a++BnfFRoYjDkrd6zS+Xh+duaPdEeEcyrz2a5knu3rtouEuLF6aL+uW&#10;CzF3fi5S01IQERWChKRYs5a7V7gMrAvUH+pR33w7+gLiQ//6+nps3LjRzLtznc/aL/TK8vVX1EEt&#10;Gz6t+ev160LT7Rs4cGi/2CooxsxZ2fIt/VgkpcTLd/VTsVD2uk9LHyff1kchZ9Y01Byp7rFh5Fin&#10;dshkLWf6sF5wXZW2nbk/DusMy1/D/Yi6y3TURpCeWaY3mxrF3sJ6s9Z/49ptx5Qquz6dzxT72m0y&#10;t36u4SS473xVVVWfPS4YLx3LhfY0yIGqP38KS6SsuV4/MTPVrF1nTc3A4oVLsaF0PU7XH8Pe6jLM&#10;yc9GUKgPImUdoeH8xf8qc+ZfMWAa1Mka4R+Rc8P4x6UmCf4xmJmTLdjPx6SsdMyQctgj3JXmOzew&#10;a/cOUz5z5s3Cg4cyzytT0h1tkrnu/HV9IF9A+Fgtz7G/usKsP7M/UKftFv+zDD7IGg1th5w4eRRH&#10;j9WgeM1K0eXZYlukyKS1aeNWaUsqsH3nn/izbDXWbypE3rwZItN0lKwtNXqq7Z+mwfz16pf6fuuZ&#10;+ekS7tYhmbuPR9qEdFy6cNXkl5+TWvW5v+utW7eadSqe2SezLtKxbL9Mxt763yL2Y7bt2IxY+S6c&#10;dWT5iiWmP9N6bW3viQHrcfqkFFlrSEZaRhKmzZyEtesLcbi2EifPHpVzFWbnzkD29MmmjmVPz0LF&#10;nnJjJ4x5Ji+nS9YA6IjxB/PNcCeuNJ7H/EU5iEkINetwyu9VORi+55p8MCnjF2KT6FDVXuSLTZZp&#10;UzKwcF4uSopX4mBNJa5IW3az6Rr2V+7GHOFfZEyagFm5003+Tp06ZdowxknHeq35ZBr1Z6tlvSoR&#10;8WNj5BvnSrS8ZjspuiVhX4tNfIbl0SOPicXxwzbudH0tlhTMR3zSGMycPQU1Rytx/1ETmu82or6h&#10;DvtEJtZl1jUvHzeEiO341aKjTbevSyTkr/VyZGgLplPK6O7NS8jNToP3qH+B/BSOH6jrKjdT77nu&#10;Lt72d9IHNV3G7JzJSB+fjOsXr6Hjjdhikr5NnXU8df78eRM3Zd+1t0xs3Z/C1esN+OvSGZw6W4uD&#10;h/dh5+6thgOSmppq2hmOf+iYttpBaXsj8Xe3S5ca6rFc+HFZk8Zh7pxslKwrQKOshdKuD21HPX5y&#10;H403Lpt6ukw4WtExkVi1alUfnhQx5fjBuU5qHr7lTHk5FuW6UUpKCjjGIC6ahrX/Z9rsy1avXm04&#10;Jdt3bsJF4dS1d3EsLWPfztd4JLZ6rjQ2GJwKCwuRm5tr8sF2Suuwlo9ze6XlwfrFcWV6err53vs/&#10;//kPZsyYYcbczKM+z+uB+hqOuZYXLkViUhwSk+OwQ8YdL8Q+l7xtyFOsdw5eK3WX+SdPJi4uDkuX&#10;LjV8VsYNfsTNAvzIduWdjNevImd6puxxEIadW3aYtK3tDK+Jm7UPYDRcb6cdCo7jaH/HdjYCNgK/&#10;BwKsr/3VW7YJ5eXlpt5yLX3kyJGGQ/fnn39i7969xoaMt7c3gv29ER7sjyX5c3Gv+YZkStoX6ZP/&#10;H3tn/p5VkfT9f+z5ZZ65nFEHlZ0QspEFwr6DGCAssssSFMcFDCgqKIiAIKsRRQVBARUR1ARZZCch&#10;mJVIvd9Pn1TS3BJEZN7xua7TcHJv53R3VVcvVfXt6pYGxsQ7r0MYHxjDGM+rdu+zcWOetCzFwiiR&#10;D3zipAm2ddtmYWaZm7rGqJAHY5+PmXCT8ZnYKNQRjKfbipxG7okTdOODf+3NDTp/p9R69e6revS1&#10;SePH2K5tm6xZ60zGx3iMi5/39/4764fPP/88zA/gQD799NNgp/C5xO/3V8Z/yt+4ZYcNLC5VHJuB&#10;lpuT3YmRCTgLv/vOr/AxHm8pizrH33GPt7GvVZiPiOUyuGSI9RPNxJGZt2haewyUBJje1prs9aGd&#10;MtcY1Abes+4kkT86kc9NfI7rwD3UDVwJc2JWVpY98sgj4vUo2739vU58TFgHCh8lPeZn6bGUy3oi&#10;bmf0Ts4mBasVr1sog/Jv47emuisX623Rwgrr26ef5rghlleQbUWD8hRfbV1Y43qdeZ7yoNd5GNPA&#10;WtTvxXa1YcMGy+lfEObNXn0fF0amjzBGa+3ildOK/yf519SpnS7WcFNrRPIWKHyvMPljNa+Dj+ku&#10;vEfRgO62ZsUyO//TCWqvi1UfdLRpXZScdYlckaDL6aUerBFGTZlt2cI5PdrtnzYwt4e99soSO39G&#10;OgR9R/94Bhq83WkjzlrivKQePXpYdo9/2OD8PvbJB9vsl9qLwoEna8KmJuHbQqmqv95/+c33NmrS&#10;dHv4sd7h2UH5fW3tysWhHcJt+kP/8+RtgBxwdZX8965eL9U2SMeYbv2yc23I0OEhjszUpybZCcUa&#10;/FX2D3Qeb5O7lfF793T1bPp9yoGUAykHUg6kHEg5kHIg5UDKgZQD/385gE7mOhC6DLZNPyeemKRc&#10;2MHRjdDLsNHip71Tcj0o/g1fsvtO+J59BOiW7CPBhrtiReJzRuf0hL7CM7F+6Dqj3+Ov3Muz1LOq&#10;qso45x79mxiYxA64ky+bvKCbxPNxQj8Fv4F9A3sH+zvZQ4kPf926dbZ9+/bAH7d/+LMxH/079CLs&#10;EPgwDx06FHR4aPKy/b67vXKv85X8aAvqhf8e+0Cse2XSQr6uK3oZnCO8du3awPuZM2eGWOrsFyVu&#10;MRc4hbgt0DuxK9P28MYTdJE3v8f0wDvaAp80vHIfE885HbzHhoSODebBdei4ruTP5am6ujq0Q2Vl&#10;ZfCfUOfVq1cHnwI2M/KLsRDxs5Trn+EX+1+wl3/wwQehnSkjLtt56vz0z9iceI5646P7T6fYLgNt&#10;+E/wpdBviKOPrQE/Fd8REx+fDrKBHSIzQUPcn/gdexp8hKf06ZgHcVtl5nWvn+Hf3S5khb41bty4&#10;4IspKCgIdLkfw+uD3IFLWbBgQejj3i6/Vw9ohmfYC+Ef+SGvnm+wpwbrERakm/bzhdOGX5PzMcBm&#10;wFP6CNfChQtt9uzZhk+OC/seYwPj2J3Sg+Af+cZ+U/o7tDBmMsYh084LynM59foQR+aTz/aG2BXL&#10;/11h+P7wG0+Z9qRNK38qYAWmTX/KxowbES5iHHzz7RFhX26EuA53azt+uyjfsPOQcsoUN6Fk0MCw&#10;Jx+/Y2ZC/mIZjM/YIR98lGveWG0zZk21CZPG6qySeSEvcD3EXuHskgmTxgSMyfgJo4PsEkfF+zbl&#10;wS8fp2hn7Jn48GkzYjzDN+YW51tmHf/IZy+HZ6CrU66SXM6d19kQihky8cmxwmM8GbA94CTeWPtq&#10;wEi8s/GtEFuCeA5DhA2YKbwGZ32cO89ciEwmKTNvxgXGQ3yK7KVlXIrHYPgR89nz+aOvCU5HctV+&#10;Ng11+uLLAzZrdrkNGlxoX3z+lQEb0ZHxwR7LnxbF1wY79en+vbJ99wtzCuuJmFdeD/BbW4RLmTa9&#10;LOBXFi2ZL3n9KJyPQ9yPQ58flp9kY/CHg4/JGaj43D3+qZjXOfbW2vV3lX/oZz8wMjNOskJ8GrAw&#10;YLjIe4/2HO/Ytc1ekB93ScXCcObKBOGwnujxL5v05LhwD0fENDXI3q9XmZfbiWzTOUk/qC8ttaee&#10;eirw3umJ5Yq+eOz40ZD/0opnVNbWgEM79u1R++n0j3bmXI2dPyesZ82PtuuDrbb8pYU2fvLQsJ92&#10;1KiRtnnT1sCzTJmCrgchu0mdsYnftO07twqbMsSWLF5qdbWyUYtWaP+9/s/889hjj4WxkTWDy+Cd&#10;2tp5FL/+0lgXyqcO8GWWsEulimFO7JWfzvz4m/7kz7Km27x5c4hNMW/BLPnf31b8HcYt/GLQpHVX&#10;S70dOXoo4M7AoiGv9MGPFSOI2FeU2dSYrGcSftLAYGSO2ILFM61wcHbw0bkPJu5PnWO7zoa7etEO&#10;7d9nb6ufr12zyj7WmUpndb5To+IXUYZf4C6Pn/jGdu1+P8gbuDh8NaxXKZ/843WyHrTPPtmqsyQK&#10;tdc5xza+vcXqrmktqGqycr0mX4K3DzIS14/xgb3k4M3gz9q3XrPDRw8GbJfzJ3lN6nf6bI3ueV38&#10;HGSFRXnClCn2ft3l4KNokJ8kSQl/rl04ZUvnTQu+DcZT1wVcLpEBdAXq1PaL1tYUAR6i9rw9/9zC&#10;EGfn1IlqDdTJGVftmXfQzvqWNRZ51/x0UvHdwEckbZr5ylqWNQ/xUljTUi486ZQ/6vyrnT31o21Y&#10;93rAML255hU7IVn5VT7QzPmHyjJnEtdrqrBOrEfWrFnT4YcjX9YPMa+9/n/m9dSpU2GtkZeXF9Z2&#10;jvEhT8rzhH+P9R5yA+bjJ8VpIQ4UfGlpE366/rLkA39Wwi/kAJ1lwoQJCT9rajyrDv0qXmO6/PEd&#10;bVBcXBzOQsKXVVRUFNb1ZJD0lyQr2jtzjKLOe/bskc81V2u2+fbl4S94KlySdOF2fxH+Un5IyYgn&#10;5Ih1DbhK1lXUIZzTFZ6DpgbpEqdssTCEoxRzZueW7aGd47agXuTp9fPxCD1wzpw5Nnfu3DD/U6bf&#10;4+WnrykHUg789zjAnNo5rybreNYU6LmMQ+BkGIM4l2369OlBZ+zevXuIAzJemPONb7/ZHvdDE47w&#10;9p3nLf2WJvo+4wZjxeWLdcJNzrBePftaqbCog0sHhXXIgYP7rL7hargvc6zgOcYWt5tRAmMeujdz&#10;EdidyZMnh30VrAOhKx6n4hoBA9z94ac24ckp1lsYih46/yY3u58tFZ72qOJmZpadySef66jTxx9/&#10;bOXl5SHmDjyDV+gGsa2CeniePEOotbfeeU+x5PIte0CO5QwAIzPeqhVPjnmEe7h4LvMiH37z/Pid&#10;+sAXdBDXR51+zwv6saFMnTrVhgweZgNUZmHJAJ0/tMBO1hzRr8xpt6y+jrk/STwbJ+ZM7D6sA8Ea&#10;w/v3338/2Py8PK+XP0f92FdEub179w42h5FDB9mHu7dLZihTa0JiySgOEe8TGdLHiEbsYJs2bQr7&#10;E5iHOe8RWyNzJ+UiF3G5rc1ag+j/5k3vBVxOfn6+FQzMU8ygvuGsS+a6WI7i+RiZui0vyZKn/fv3&#10;h7bunyW8TfFAe7znP23w8Fzbd2CXMCXtsaFVLssvcDL+WvXJPhszcYI9rjgy/XTeUq7iuKx+cYld&#10;PV+jO8k/wbMQxwVsCrRDlydfj9DOrEdGlj3dgZEpyOluq156xs6c+jrkJYnxxzroQB8H45udnR30&#10;Q+LIlBb0tX1gZHTGahsBLHn6pmQuvJMtuKHZDh45biPGT7V/dOsV2o44Mq+9MP82+4vP9zzmdXaZ&#10;c9mFn35xn7/v6vX7Uz/brHmLbOiIMVY6ZKj17tXTli15xq4p/m5bE/pLZ4rln7rwmVRdXR1socgr&#10;6330F+8bnU+n71IOpBxIOZByIOVAyoGUAykHUg6kHPhvc8Bt2V4PbM7sTcf3Nnz4cBs8WOfHl5YG&#10;/yI6f0lJSfiO/QuZCZ3A9RJ+4z3+b/wo6JTYQNFlsYNi4xg9erT179/f/vGPf9gTTzwR7L5gFzJ1&#10;YfJCf0Hnjn9DrwSLgY7KXvqxY8eGfZjlshHMmDEj2Crmz58f3sd2bvJyXYr8/D3lkCd7WMkTXzSx&#10;v9GnsXuMGjUq2It5j68euqqqqoJOTt3I13Ui8vJUI7s0OiHPgOPwe7n/XhK6lN8LdgBfAPZxfL7w&#10;M8ZD+H2eL7RRnif8D2AioIVYs/hXaVfaA7poE+itrKwMtGGHoA2xLYMPYF8X+l2cvExoRxcEt0Le&#10;7PuiLdDl3ebv9/I8ceXBIIDTcL7F8uNlgEXCzsP+Uva1gqfA9sPleAXqjR8ArAgy4eV5HuTvfOB1&#10;z549wb+JPR77hpfv98M3vvPveUU2oI3+AE9ivvtzD/qVcrFFgLGibOjnWrZsWcBsgVcD50P/os1o&#10;O3iBfwMfmdvPvF4x/3mPjA/Unlzi3IO5YjzwFN/r3/3RV/K424Us0cewdY4YMcLor9i8MnkLlqai&#10;oiKMF/jEsLN429ytTtzDeMb+7Cr1Vdo+fk5oNfng8L8kZ37slt/8qSmSLfnIV1a+2BGnh3GRvovc&#10;0Afoy/iz6EfIcYzNIv8HwTunizHKZZf+RRsPGjQojFHwxcdEf/Xn6Dcb3llnc+fPsqfKJtrKV160&#10;/Z/v03kmx0NcmfMXzliNYpxw3s/LiiUzZuwI+UgHy3/7TPjuqvZ03a3tEhqxnd20o19/Ec6nKNB5&#10;HTl5WbZA8RTAu2TyAd7E9cQfSfwY8sBvDRamRL7s4pICA1fAmT6cUeNYjes3roa4HFu2bhR2ZmXg&#10;P30B/KG3K/3U7XiUD4+IBUSsdrBO2GbjMd/5dT+v8XhFG8WfGbfBZHBuDDiNd959O/CEvfRgkLBa&#10;QjPnvxBHhdgixDkZM26k4mm8pXg6Vztogo44b2ji/Azmafou++RjmtzXeT803f5M0r74kjkviHYi&#10;FhG+975ZvWzf3gOKja2Y7y2yBYbpTP1d99CvDn7xSWgffLTYlT3R/i4X4CKI6TJsxGDF2VkZ4m1Q&#10;RselbOvqdMaGYiNs1Tn302aNt+LBeaJ5iG3csLnDz0vejHWx3RFbM7ELymdMCZiE4yew23bmTRwR&#10;PoNXeU97ducvmB32d/br3ytgs748clB+dOUr+sDI/NoGgVxtwt58beWKZ8D8yXxDgqbYvk0bccYO&#10;57mA+yJOjY81lAs/W5qozy2ru3Ep7J99VjbfPllPaI01yLa9tyPQFPcXynmw4wuYi0Z7a/3agJF5&#10;9dXX7JcbWi+I7w31yboDurq6GPvwnzMeMpZ7XeN2oM5dJfhB///62JEQK4r4SoxT4GPgkcsJsu95&#10;0reJTcS6ZWnFYtu9Z4fGiAu6X5XuuISFbOyMcXVYbQn+ZsSoIbZa4waYEPJvbk58DsnYgQ9GMT10&#10;7lXF8vk6q6b4tjmROnh9nE7yOKlzql556Xl7YflS+6hqp9VePq8mJV+uRN7iOExJ3/gsYKfou2A/&#10;kRXo83FeD4a07+PNOrepUHEzCm3ruzvs2pVGyVDiQeKsJU/Uy+vEe9bazKPDRwy1N958zc5fOKtb&#10;tXdevp9rtVd0/litMAqJT6hZ/YDYYdeEieEcuCHDhN1Z8HSIsQJHr9eDJyLxSTLRXGevr3zWxpTm&#10;hnWG46kpnzGI8bdj/GHI4DH1mebGq/ba6hdsycJ5duEnjQf6zcdsl2nWbayVy8rKwhorqSd81Dqo&#10;pcEam24o/n7yuU2dkzZhXmb9ytqB2AOhNNWF+Y/61ukcte3C4T2vGDJvvPqKHTv6pdxhzPmKmanz&#10;7LyNHDfF5zPnTqlPvBkwMo6rhC546zKgBx9YYj3Dmg39ivU5+wg8+bgPlhxsNGteeMSc9/P5s+IH&#10;Mqa1qviStCkMb7MrVy+FLFjzg31n7gOz7v3I18jwyWXHy2RuYW3DWpc1Iv07Pz8/1BHMO+0FP0jU&#10;L+4bfFddXR3KzMvLt21b39f9Gjf1v672umRcDe9Dqe51njJ2VlVVhefwdZLaCHLAzToTDoxMXd1p&#10;nZW1wMrk49u/V2djaM7NrLvLFM+7HDJmwDv0JvQNUjxfhi/SPykHUg781zhAP87sy1SG8b28vDzo&#10;ftnZ2eGVtTx6a69evawgN8sWzp1lBz/7WNMuY5LGQ81z4GSSsZ1cuk4Mny/++xXLzysMZ03m5enM&#10;pfwBWjMuEE76o64fjH5BbwbrwDgJrhLcMGM59gVfl8bjUvSoNar8kzVn7YWXXxHWITnLpXePx21E&#10;aZGtXrH8N2uC+Fnee76sv1bItkb56NPESUFHZa8S+wIYo33cjvl8vfFXq1yzzp4QRiirf7biyAxQ&#10;bJXR9p3iH2qyzyzuvj77/BC3MWsU9p0UFw0WXqK/MDI5tnS5cEHffqYyWJtorr0dFtNRNjxlbwR2&#10;P+Yp1oLMi2BWsDexnmJu8LklppfxH5sDOCbkaUjJQNv1/hblrYa445UUC+/YD8N6raysLMgha19s&#10;mNgkqqurfzOnMNe6TQU7k+vutBGyixxjA/MYeJQUz0u8h9bMNQd7DFkv5Ag7nZs3QPH/sm3gIOnd&#10;S8vtmxMHpVsorl8zZ1wm2JiYsn2yGU6aUma9+2fZgIEF4ayjF5bOsZoTR1U6821i92pp1bwe1m7U&#10;qjN5XaALXFLR6KfCWUuPPfGoDSrsa6+vqrgtjkznk8k72gbcG7TD/4FZj9nQwqyAkWm4flnFUwd1&#10;Ya0ZkuKFkRGW/dDR72zUxOn2yBN9A+9y+nSz5xdOuW2tlJSQ/I35GH+f+d5lpKvXrTs/tCkz5kjv&#10;HGo5uXmhf7y2aoV4e1VZJXUlT+QDOUfWnEdeFvZLZIY1FHZ1bFLwLl7n+b3pa8qBlAMpB1IOpBxI&#10;OZByIOVAyoGUA/89DrgNkRqwvwKcBHofPlj0e+JfYyNGB+Qz+3jYzwMehXiy6IzocCT0QXQET9gl&#10;wTWgD7KfnGccj4FfE1swOj06LucCo7Oy12/Pnj0d+zZd10DvcJss+WPXBR+ADZfnwQ0QC5w8wZCA&#10;iQEvgV2YeygXLAH6GfWK9Scvg+/Rr13vBmtAPsRVARPBK3mDVcDmTHno5fCHung+1A+eeBnstQC/&#10;gT6Lv9D9aDGveKarFN9HOdh5sYFgh0HXRPf2FNfBv/NXaMe3BE+IgQEt1BNess8IPyZ6PnuR2KsK&#10;z7iX9iMmLXgpsFG+r5p8Y/kB10B9CgsLg30InwXYDfR5t1e4fZ7P8JC84a3T6K9eZ+4Dk0Ab4w+m&#10;TcFygA1CXtEzkRfaBvkEZ4EMY6/KTLGdBBqRGWQDW4vXy5/hs9ue/DvaE/kiRiwxhWJ59Hv+E6/4&#10;YGlzdGtsSlu3bg3+cdevsVXg76ipqQn2MNoJ3xsYLvbPxrTFPIA+5Bt6sPPQDvhqaIO7ydEfoZF8&#10;7nbRftg66Wv0E2QIXxD1pN5ed+QA3lNP5IZxh/56L4n+jL0S+jKfAXuBn+xnxe048PknVqHzV4ip&#10;Aj7mrPxkiZ8tKSXmCX4n+IsdkjGAWDW+Vw/+xXy+lzp2dY+X6XYy7KDYWiiX8TeOvRzLK+2ID40z&#10;NPANc84PeAS7ow1QZ9LLP7pz97YQo6VgYE44Eyaci/A77ef5ffjR7nAGUp9+Pa3b4w8HzAP5IZve&#10;htAIPbf3cdltZc8DM4KfHHwOOB3iSBB3gfzxoXMmD3Y/PuNXp26cC8VYzDjDPAO28U4JvoB5ZFwC&#10;54dt9kEl5zl0IVv+GXmlHM7yAR/BmR4tN5FX9a1gV2OeJGZB8h3vq2tOhthFpTrjY87cmSGWAe3o&#10;ecZ8Yw7Bj8m8wpiXiZHxOebP05nUk7rDf06359wg4nHk5Wfbnp0fWeMv6qfNsgsGg6b8mfLPQg8Y&#10;GepH32AOuFNa9eqKkFelzv6iTXmO9vW2Toyk5Kl45/Vn7J0ta2zYyJKw73T7tp2hf3ofYXz2fgev&#10;mM+mqJ5z5z8dcD3kHV+x9ZgzmcBdEcMEGX7u+QrhNKqtTSJ3MzHXS26FlQlG+zbFA/nKJk8ZH8Yt&#10;97lSD9qdRPng6qYqVtMLLz1n3/94PJQNViKOnRKwRZII6Lt242ygb2DxAOU7yvZ/+nmYn50m8iUh&#10;D05z8s39/wUfUyu79IqVLwp7OtaqPvjQ2sSm1mZxR8s6yrnbBQ6DfoX/mfHP63rv9RPGRDg4MHXF&#10;ij/1nHAmHkOpSbgs8oGnzlcoBbeL3545o6qq6razU+iDyD6ykNQhafMGnaPHeWfPv7BMOJDXhRP8&#10;VqKlexIjfGivlrB/tVXxaL60Jc/OteHCyLDO8HWcj8HUwelEnjYJhzhhzAhbrrnjxxPH9Ct2c/Vz&#10;+evqFUvGsWV85xf14SwvbOX0XZ9347GS9cWuHeusVPuriwsG2vtbdtmVSzrfskE1l8iwNzhOPj7w&#10;HPMqazzmdzCBcUJ+oCnh6U27oFhg14XHo26tbU06d297wJZ9o/kC9tTf8L3cCYYIjMyblctt/PCB&#10;Yfx1jAx1hy9cPmYFkpVJm86FuqgznpY/u9DmzppuZ348nRyfo/zhq9edNQB4VtZmnL/YyeeE57Fc&#10;+VwOFhjfGGs51or+TLI+a7JP9+20iiVz7RXFSAMfowO2JNgquCUZp7xNHDPnn4kphx8KXAnrKOrp&#10;iXrEn/37P/rqa0hoYT3OGpd1DvM8/Izlgf0DjKfcg9z/XvI+Q11pI9bNrHUdG+PPU3ZMC/2HtRJx&#10;CKgLOgFtAY+RV/hN8vy9rSnH24e1B3WdOP5JO3hAPBe/rys+1eWL1xLe63P99WT9hl7ifYz3+JMo&#10;LyS6Eg+Hs5YapHv8oDMrpHcpztZe+a7gn8tO8oDuVj08xfoJa3bifqEvkGKa/f70NeVAyoG/FgfY&#10;f4C9CD1xwIABIYYEtiJ87Lzm9O8dMKpnT/2giidzL2ct+Tj+e9Swxjt44IjNeXq+DSwo1LpWvvsB&#10;/ax0WLEtrpgfxj/WkugyPtZ5nsw1jKfMEdiD0L2pI2sixkvwFIyTjG8+L/mz/npDay3m87379lvZ&#10;lKlWKnz0gKze1r/PEzZ5/MgQG8V1Y/JgfGNeYPzilfxZazJXsW+IsvPz80NdmEsZ9z0uK/f7vOnl&#10;XxcG/JVX11r3XuKlMADEkSktKbTdwvef+v5YoJlyvUyeZ45grEY/hi+Mw/zOWAytvI/HYacd/jkP&#10;0fVZxxUXDpY+209n2fQIcRQ5c/T4yaPKv86ahSGnPH+GPCkPmxe2JmyK2dnZwYYB5oQ1D3oR9YjH&#10;d+rjCV6CVUF2aKtBhYqbJ/0jyI/WP1q46VbWanrVZ2ijXNoZ+xl4XOxW6ODYI7BtsgfD9f+Y7sCz&#10;gMcFP6/YmprbsKkOKhHN/foLb5EfbFvor6w1oS0zOU/JFz7U1CR2HvaKQTvnNhGDZ+HSGfbR/vft&#10;50vMz7+G/zeuCbehT5yx5KvPA6J/2tOzLCs3J2Bksnv+06ZNHG7vvfOGzio7IX0n4Xeb9gTcDPsC&#10;xIl2/jn/Wa/CR/A9fQqH2+M6p6x7z8ds9PACe/etFYqxQh2Ss5bitoM2ZKaysjLYQ+FfUXZ3G1bU&#10;3z7es1VnLV0Sz+m7elr6VmsoPzlr6fCxH2yCznV6vFd2iP/T81//a3PLhof1LTJC3eK1gK8pQmbt&#10;f5yHyCP3upzyfVfXtl17bfrsBZLPPMV56mslxUW2WDjvr7WvBRrpf6wzXO+Iy4N2dF/WdtjUsaM+&#10;+uijoW+yNq/W2ipNKQdSDqQcSDmQciDlQMqBlAMpB1IO/LU4gC6JTR2bZrZ0LvyI4A/QZdCD+Z21&#10;PjoAuji6Kbo3sUrBfGA/9oTega6BDsL96H7okn/7299C3tgRqqqqwm88Q95+7jQ2Bfwe6K9gK9Dr&#10;Xc+h/Fj/AStCXAn0XGLGYIvAb+2+Bp7jPXZlztkgDgq+crAT+OBJrruFD/qDXRrdDRs0+BD230C/&#10;64fQxDPozPg/sT2ARWAvOfs6473ybj8mb+qKLk9d0YvgCynW4cMXXfzx8nkF5wNWAj2L/Kgn9fC8&#10;4H1XCR2e8rETQ5vXw20a8XPYpciXssDjoNtRlvsDuRfexDo9sU5oQ3BU8IP8vV6et8sHbYBvGx0Z&#10;fIvzy2nlfu4FH4I8YnsCp+X+GM8vfkXfBK/EveBlsLPH9qC4vbFHwAfsbPAUHlCe3+Ov5A9P/TP7&#10;5vPz84PPPZbHuB4P8j0yDE3YcsrLy4MdJaaJstz+xHvaDX0c2ojlQ7+IzwKCvy4j0MR+XegBv4Wd&#10;j/akzZxe8vwzibLudiGH7ouJ254yGX/8O+QDOxT3gpOCpnvhP3QwToCxglaXefJPnk9wCke+OhTO&#10;wZlMvJXKFw28AnYy7nd+8UycGC+QSfakMbbEe8Ey5T5+7o+8dx8PfODCrkgfQ25pZ+QD2UUGYjlg&#10;3yB9kLOPiElyVv5YxwSAP8AfyDk3nImDXxRawamwd37EyCG27LnFwVd9t7bjtxvCF+ED3rL1XeO8&#10;IK4BuVmWndNP/ugEyxSPEdAO3zt5mljuOLPprfVvCM9Tbq+seslOC59AnfwCSxLjSfx7cGKM79jQ&#10;PZ4HZXiCN6QqzTmM04wLccwfv+9+X10GkbO4zZkTmRs5T2Xb9s2yWFIPjS+yqcF7zi4ibsEFxWuO&#10;/dMHFFt98dIFIQZ3xbOLAh7A86UM75fMQfgqwWfRz/H7+X3Qksnz+6XP+RzjejiniLOwwPJse09x&#10;vW9I/miqMPXwR/ZHxaX44MMdYS6gjzBfdra5LIuSZeYPMFzzFL/l0Bf79VzS3nX1V3QmzFXF+a63&#10;2qs6O0VcAxHQ1HbVTlQftinlEzX/PRLirMT+XuTfy4A/rAdGjRkW4nV4XJLrwixcvPxzkHVkH3yc&#10;03bq9A82f+Fs691XcVGemaNz184EfMyttoS21hbOnKId2wLmpXyGzijTOojY2STaxuWBtQDrpILC&#10;nDCegMGBPvpcjJEJpKkGQgDb9cbztnvvZhs9bqjGlDL75qvjoU3jfu3lOJ18/nOp1apPnbDpMxR/&#10;bMwo+/aYsDxqQnBPQJ0o524XfY/1Eng9xiYfr++1Tg1N18MZP7TTwkXzwllELgd+Vht92OllPETW&#10;GdPB75488b3s04mvnTJbmon/FgQxVIH86XPg8C4rnsi3x78KZ8nR77rCyHz97Re2qGK2DR1VGNrW&#10;1yb+Ssa0M9dP1SdswZyZNrgo39avXWPNDZ1nRzkd8WujZDqOJcQ4zTzi4zx5097wkf68Z/fbVqI9&#10;tgU5uYqFsls4A32vpkEKY4wMz/hYx5xAu+BTfGfDRjt65CvNpeAQNIdIhtWk4WoJMXT0ORpnqSv9&#10;AbwaccToeY6RuQVoivHrhrDQLyy2oQP7BR8X4ynt47KvmzoTXVqZ3BL+CIzM0sVzbPqUyXbqZHU4&#10;a4kbmec9gcF2fD7jW4g50v7jzVb4QoZJ8t/gEzHswQ/zyrji6ezZY5qjF9ukCcNs3Zur7MY1rf0R&#10;DwhDvkXPTc1/TZr7GG/AZTEfcjFOQxtrDXjqYy958975zef7Tb6WY7xmbclYzvqGcqHLy4S3rMdZ&#10;x6Afxbgn+HDpkrDFl6/a9bp6rVlEg9qaFPdH3sNrxkZP3rfjuYN1M3UoKysLa2joRL4oH30O3TBO&#10;Xkf/jjzxBULLvDnP2JEvheGH37o4l8/fnztzMdTlTnLT8V1obhqMNUqD/JAnbe7sKVZaVGib128K&#10;6/uYRt3UMVbw3n+j/uCn8CuCl6XOHWVwY5pSDqQc+K9wgL6Zmei3zLf0UcYs9uxgVyAuCrow+io4&#10;BWwg/Xo/YeteX203hPMPc227PhPmshBXpjN3X0d0fqNp6IZ0n19u2vq3N6qMYp0VW2yDhwiHndtX&#10;MdWKAk6QsQNcBvogYwdzDHYr7AhgHhhXqBf7y9jvRd3QbZk3oMPH0Lhcf1/fpLlEQ1z1T+d07upS&#10;m6QYWcU6i6fnYw9bcb7mfuWF3QzcIjom6wUusMI1NTXBz47+yZ4pLnjEM2BG0U0du0F51N3HRD5T&#10;r2aNy2vWvWNZ2Xk6Z1F0Z/e3rD49beWLz9rO994Jegbrd9bTlM/cw34EcJCsfeEBn1nLYAOCL8zd&#10;1NHL9jmCV3/PPIR9YkjpcNmBsuxfjz9kfbL/ZU9OHWlvrFul/A9aTfXpsK70sRpZAJsBtgaes1+P&#10;9Se850LX8LWUl+N08krCJsgcCqYG+1N38fnJCaNtg86aPHFM2Bz2ZkQylDyVnBGPTo3sUS7lsfeG&#10;tWg8H0NXzGMWGg1N2PyYBHWuFvP4yDFWoLhFI4aP7pBp1i+0KQn5is8oR4awmcFfaMfGhV0V2nML&#10;smzQUNmktr5utQ1nrL7xknJgstUettrQIxSrSOu2sNq5ZYe+0pmm8+Zadr7Oe9LVp9vfrDinp81T&#10;XMw9O7Zoneb43DbhsZM4bdSHNQp1QBZob/Qb8EHd+hfao70U20X9cNK4wfb+5tesvva06pBgZOAF&#10;fdzbELpWrFgR7ME8XzSge4gjs3fXFqu/dkExOxMscpPW8k1hjXpL+lqrffVdjU2ePt969MsNGJlu&#10;D/2PTRlTGGzF8AVbQMwzH1fo88gCn6kLax3aCDlx+w73dHVdrG2w19ZusIKiQSHOUlFhgeUNyLJF&#10;OrP63KmTojNZczh94Qv9YW3H2pG9VNhOwa6xJqdfYrMGr5ymlAMpB1IOpBxIOZByIOVAyoGUAykH&#10;/nocYN8FeAV0PrAk1dXVoZJuv0W/iO3B6KnsycOWTcwO7KGe0BN4Dp0O/QNfPfmi07HXGP3WEzoL&#10;eoknfvO4JcSTYX8teozrOn4feo7vXwbXA8YC/0ycqLPrLNibiT2B7QA6Pf4GNMW6LLof+yLwpbL3&#10;nUQeTn9sW+Y78Brczz5+dG7Hj/Cb15lXcEXl5eVBR4JvrsM7f+N6Z76HP857ysfPDy6H2B/UM/hB&#10;RD+8JsX85HNsZ8duwT5QcAbEXyBxP3WkDNqM+6HZ88FngX4HTgbdzvdFhYejP9CE7Rz5AQ9E+5Cc&#10;Z96Ozhd0bfzV1AXbD7/Dt7g90MvZGwVGBp3a90JRz9gfBx+9vthsiLmC/QS7GjYq/y3Omzgy3IMt&#10;CV0VmsmX+nodnTzq5vyFfvhOLBdvF7/vP/FKPdGnwY7FZXod47by8pHvysrKYL8AXxPHGYJGf5b7&#10;oR07D3wAPwat3OM88zzv95V87nbRH5Av8ATIBL5l52vcXrQjsoCdFD9NZn/vqn7kh5x5bCHGLk9J&#10;/jhhbtrnhz4L5ytNfHKsHTjIeAaeAU+kTE3qH84X+gfvvY7IBX0J3Aq2N0/c8yB46PWlrsgmNiDG&#10;nPz8/OBTo4/wG3Lg/KK+jJ1l8nFxZtSnOksJerjAZcTnS/AdvmjHCXD2EviYZc8tsUNf7r9r20Ef&#10;WI/vf/wunE9VVJJvm2VT3bZ9S4jfMblsQsBPgmOIeRHLLLgc6kBMhQqdhTHzaeHAFM/H/bbEj8G/&#10;7fX3V3A+YBxIjK87duzomLcoy2XcMRTgZ+jv2JLdDnkv428o4C5/kAdSXCafmROZy2bOmmb7Pt0b&#10;+A4tfq4UdOAv5xWMkdMLluK9be8GDMrI0cOCTdrryfgI70iUy7wGhpE5gHmBfuvpQWFk4vo67/cf&#10;2BewTMNHlNqmjTpDvl48YBoPU7n6e5Cpa/bu5rdD/fD9xvhR6GAsx846SfIJFgiMmsuglxNeg1lZ&#10;+wibr1l90wUV0mDr1r8abOofVn182zhAvp7ol/THhYvmhvPGzl88o5/g9W9lCd94wC5Jlt/dvD7E&#10;M5mn2DM8E8y1ZCvawBg0t8DjtnBu0uy5yXmR+AhILnO8x8+Mf4Jzs4hbUnf9ir6l/xGTI+mLtPXN&#10;Vs3vrcgQ9WqwGvn05y7QOZGTJ9munR+Edo7z1U1hnoz7E9/db2q+eUPy+aH8QdrTmpfTgZG5dOEa&#10;ZP5u/1+heZn1COsExm/vD9Qnbo+u6rf1/U02afJ4GzdhlH20r0q3JRgNsEQJn5I1hNOLnwY8HHFG&#10;WGuc/umsNSkOe5A9l8H2VzAV5EGbg4Nwvofzndo/gxkhwWP1Lr1rtRM/fG3Lnl9gI8cNCmsaxlh+&#10;j/sX4z8ydkB9u2zSOBshLNzHVbvC862N2lddL/61t7O/Uq73c75D7kiZeUOr8+7ggR02dHCuMDI5&#10;Og+gSmdz6UnJI9KCz4N6cC+vXj/aAf8FfhzOuTl9+mwHf9r0cNtNMaidR+DRvH7gRIh74595RfQ7&#10;zlr6lVITjMzK5TojIadHwGn6ukw/diTkgLGq8araJrBYGM7W61a58rkQR+ZctfpjwvqOuCY8gz+B&#10;MQ0/EH6PX9s66wqm50a99jjTrO31d3mDZ4z1zg/nxYmTB4SdmWJDh+Ta66++bJfO6TywRtGBY5B8&#10;QiWoSOfFnNb5OWkf5lZvE179PTn8meTjOeubysrKsBYDnwJP4zKQQdbUxAlA/vFVssaAD81NkoGI&#10;T3x3q33Mom7MBbHviO+cb74+d/rgI+tA9uPTFqw/qBv1ZEyjbNZsfMe9fB/Xk7xJzH/ofM8/+7Id&#10;Pfxtwmvx+3qtsIDXxF94ryse29hvnbmuu9XEjTR2Mj5evVot3M00K9F6dcMbb9+2FtNNd0zUkzkU&#10;bAy6GvMRcsL3aUo5kHLgr80BxjnGJOZ89mUFv7r0QNa94AR8L4iP+YxlPq64TnQvFPI8egJjH9iJ&#10;nj17dsSqQUdGh8QWgW2qvLw8fAajXlKcpdgvA6xI58z0z+pmBfm9bNEz07WWOqBimUvuPRGjF12G&#10;cqAPzA00cvEZTDZlgo3A/gbtWdm9w/m2A7QvAZxCz96P2xCtR55dviTg8xnn7nYxhjs2FbsS+y+4&#10;sJcxhsN3dHRsecw/jKGUje2GC3sIv5eVlYUYK+B5eMaxI94WMRdoF+Yl5mzf8/HQQw+FtiU/7B3o&#10;a9jVsBuynvH4zdQDOwBtBF84q501KL+D0/G5jfKYm3yO9fKZW9mDRx054z3GFEEHmCfmCGw9xI3B&#10;vkj51BPaKZN2gVfgZWiveO9WPK/wnjrAA59jqQ82VzAx1B05Q6ZpU2wb7NlCp0WvIG/wWZSP7RLb&#10;GrRTLvRz8RlMNOs+8o7ph2bqwHxHoh7YBnyPI+2YL1sCNGGnxZ4KzghbE2XDJ2xQ9D9soqwJaF+w&#10;utiMqDdyibw4vhe9LrPf+TqDOrB/BNqhgTJ5Rc58XUE/ZN3h7ebyA8/om/AenkE77YeM8D12EWx+&#10;7ANk/xD5ccE71pNcyBI2AMonRh7f1dTUdNQ3bjvqiozCO/BgyAW0gq2izsgpsgiPwGazz5T9kKyT&#10;iEdOu61YkcRJh8eMXeBkKJ/z41jTpSnlQMqBlAMpB1IOpBxIOZByIOVAyoG/HgewyaIrsZ7Hn97V&#10;2h1dz3UIdFH0A56LzzCJ7aXYUcFk/P3vfw/+Qvwbriu53gM3HH/Ae/aeoKNhk+DVz2igXK8XejW6&#10;DWWDAUB38uS6IJ/Rtby+6Czo8+jSvucDe6zXB1wBejF6PnlC370kdCJ0M/yh8f5K6uE6HtgUcA5g&#10;TNCjvE73kj/3xPZt9HT4jk4M7ge9Gl8c9SBhC3YeQBtt4Am9FxtHuew77GWJ8/V7Ml/Rp2lD7AGU&#10;hQ3J6fJ70clpT9+fg+8KOXKbFfT6M7F80IaDC4vsi/0HrLlevnJM1n4pzuq2TZuD/o7+SZsHn0B7&#10;oeTnMhR/z8/YFrABYGOBL16PuGzuwUaCzYH3/Bb/Dk1e5/Yiw2f0b2QI24nz2X//s6+Ul1kmPEK/&#10;RrfHt++0xjKEPSJ+jt/Q6ZEL+ght6Cnua8gK/QJeobtjA2HfC7STR8wPf/5+X+P6eh7kT1/DxoP/&#10;gnbyNr0TbxkPqCf78xgn7iU1KmbEMvm7p00cZ5/v47x6+VwkY60yGTU04H+Rb+xWq23b8o5NHDvS&#10;1qxe0eHfvFF7Ofm93X8GZgY8Az5XfOr49Kkz4xL2KfpaTGfcJvdS1zvdk5kH5cEzbHXY7s5ell9a&#10;9IgK1QfHGLEC6mzPzo02YeygEEsGmxR8dd5STvyezyR4jixBC+MutGTeR5u5bHgbgV3Cr0n7MNYh&#10;Y9jUGG+xUbm9zPE+lOXfWfNVu3zmhK14frGVFufZypdfCOUzDEDNvaaY79QRGU7GdrWRcEFr1yn+&#10;U0GexulZIT5HGyZDmv9PpsgVqWPU8cMnPuQXK+aGs0g8nhXtGPcn5yvP44NOfkva78dvv7Qp44fa&#10;6NJc27X3s7DH1N3aN4WnSMq5ad99ncQno/+AdYOnjqeBrJgnfL6/hGRpXGrS+PwrWA7hyT7TWUvC&#10;BWT17m5vbthip85essYW4V31a2sL94ixiiOz/o1VVlpYYhveXGfN4byWhD78nWdOH7cli2cGGytz&#10;WYyNUwah7TJlnzZF5uj/2CoZgy9pjx97cG800h9JKuOW5gbhpzasfTXY7pFFl9VwS/sfvtMWXvVn&#10;vqDODRojdtl4jQPTZjxtJ09pT6N+udnGXxKvrbpa7MKpb+3lZXOFo1BstcPfBPprFasjOKclXDuF&#10;cxozrCTML2Bnad87tX9LnfgbskcYdd7SlbNWsWiBTR47yQ7sPRjk2GVFN4REPg+mbaGm1jZuXhvW&#10;W9PKZtl339QEVgQchThKOXe71q59SRiOfJspO/WZH0630wJD6WDEd0nkJ/O17sqFsGfX91Ti//c9&#10;x3oo4tXtz/+s+FIVi+fbsNIiW6LzmcBReKI9nS8+viAzjEd8Dx/jMTrIF2ynukEGkvY9+d1hq1g6&#10;24YPyw9rW9YeJM+b94zDtMPXxz4UJndU6A+HDxxKyBbuKQQgCjygfZN+Aw84f8l5AZaGRL7UncvH&#10;CfKmvnt3vmVD2CesMxA+2q4+fkOzjoaZ5hb1yVvgesTlxmSfesL8VjtXc9wq/71Iz/UJuApfQ1MW&#10;9fZEGSFeis5RA7+TYEJv57du6Ui/ql8x59XduGgbNr1uA0uywprB15GsTRhzve7hQboVWap/nTpz&#10;0pYJW7NqtWIuntW5XGJLwLsE5rfYyRph2nReQGFJjj3/7+V24eckLhF8iHnvFeI7bwf/LpSk++El&#10;bX/2yjGbOlNjlfyIb61bH84Qoz7X62tVKjIqn1KEWyNWGTGwOtpIY2qckB9P8Xv/7o+/kv9N1eea&#10;xrXXbfCgUp0ltMR+PKnYPPAu9KEmO3/plGJcyXeb3S/46r47fqJdZjvbCyzpb/GkrSFu1S8N+GMk&#10;l/rf1CD/ZJ3aSUX7GEu7+doQn09ZWVlYF0OPrzlpB/x3K1as6PiNcULN0N4+Sf+5UnvO3ny70opL&#10;BwTss2OokAsvg3xJ9FPaMG5fb1fKC/O08m/W+Q90riu1PyvWwkIbNmSEbVy/7Q+Nj/hQ0WGgjzVO&#10;mlIOpBz4v8EBbAsLFiwIeAZ8zdnZ2eHCLgFmBZ+zz/k+pkFZ/L4rSuN70H+xN4ADADvRrVu34P8H&#10;D4A+gy8fLAB6Nbpofn6+5Qkr2qP7Q/b4Y/8rrEyOvfzSEjv85UdWd014zJudezK6Kp+xNx7/mK+J&#10;6QpOhrU9NgrWSV4+5YIPAJ8ANqF4kOJaFIgfOX1tYGGu9itwvusqO3L0UDivlrzvdkE/YyJ2DfgJ&#10;XoK8KYOywDHAC2ilPH4nfo/jKsAp0B7+GV7xHvsL6zro87ZxHlAf5mj0Fdbx2M/APhAfGQwCz0Mv&#10;9irqBWYGPvCeOlA/cArwB10YWxi2KWx60BPzMy6T99QHHENlZWWwAVF36EGuKNfzpP5gRmgHbEXo&#10;HNBKrB54gX3F8arxnoSu1iteD15ZU4JBQXbhF3xH1tiLBl3Od3jy8MMPh9+8bHjEe997iE0K26qn&#10;WJ6ZczMT+gg2RGjFzopsQQ98gEbsQeDBoB9+c7n8cR/lIhs8z0Vd6Be0ATZQt9NSLu1OW8TrTmwE&#10;6MXkAc9pT+wH2JFdTuChJ57nM3sosaPSVjxD3eEVvEMeqBf1g3dc0MJF3ag/fRZeQydlI9PIGFgo&#10;9pt4innmvMQ+jI0KOaBNiKuNnJIfF/kgh+DXkFnwM9QB/sRyw/Poo84j+kCaUg6kHEg5kHIg5UDK&#10;gZQDKQdSDqQc+OtwAFshuAv0IHzksT3da+n6Zqz71dTUdOwFAGNDfNVYr+E9eYOZR/cDg49fG7s1&#10;yXUP3vt3/n7Pnj1BT0M3jbEqfh/1AeeCzkLcEPe9Umasc/DZnwELgH0UvYr8nSZ+R2cGJ8FeBPQb&#10;8nX7N/lR11hvcp3NacBPQz3c7sq96P7+DNgGdGH0QI+v6eVD8+8l5yu4B2KkuC8a3qAzopdhi3D9&#10;8k55Q2NVVVW4F50Nv2Rmohxo4uI9F/ZxbEbsG2GPDfo1PKEsp895/P/YO+/vLI5k7/9f7y97zoa7&#10;vmd3X/s6I9uIYIMxOWMEiBxFMhkEAgMmgwk2BluIbHI2mUdkECCJIJRR3e+nRyWaZx8wxty7e895&#10;+px5Zp6Znu7q6upU9Z1q9A5800FZY9wS+TiveJf3SJtydOnQ0Y4fPCT//fomlj0SdF8f1lv57TJb&#10;MGduWH+iL8IOE9t/Y9opG8HpAROAzgX9Bmt21/HH7yAP8M0xMl5ej+Np+X/O0M5+P+jIoMnLHcf5&#10;PdfwKK47ysV3O6zl0e9jQ/SyxvGcp3HetE/epV1Tf/6eywhx0VvQFoiDTIC5IA+Pk4kHcR6/5Tqm&#10;19+D53zLg/4CPUVcjnQaoIXyoANBJ+S+QDyt553v37xsBcOHWP/uXWy3ylqPzwGpjbDNSYQVGqy8&#10;7IbNnfmV9mBvY0tlv6utQq8p21PkeyD8594/HbqjeoO/HC7npEz5XlfwdMkDnqEzRK95q6LSLbEy&#10;f5Gf2mWjfEPs3Gz5g3oELFwm+XfZ9TaVLnvUBSGuN+oglgneQScJPei86EP9Pfp6dNp8S+jf2LkM&#10;kq7H4zvLm6lTNnncMH0bnmOLFswLfr7oCmqFZ0qni3cJ3Ed+4TF2N3ROLjNJDP+VDa7+ka1Y+Y21&#10;aZsr3fdIO3XyTGJ7ew3VgwayEWIV6mrUh4n/VRU3bXrBcOve4ePAG8ZG+JjOO97hfWzchKZGeF5v&#10;Ny+ftVGD5Zvisxxbs3GLVWovo3pFTHLhF8Ib7OqlM0GXSX/k+MynfFWU1xKaZf4JtCXXxw/vt+FD&#10;Bsq3xYe2Zdtuq3gkPKHIgrKAkZHxFYzKN4vmWteOX9iqb5bbfWG5wK40yR4vTlnq0gkbOyYv9MHg&#10;RhnDXSbhlV97Efwe5QPLSn+Fbv12uXw6KePq2gSjE6gQrdXyj7GkaE7QW/I9n88RYnlGdp7ByIiu&#10;00d/tuH5g2z0uAK7eO1uqJ/GBEQjUug4qCvRf/qQTR49yHoPGGIHtJeIIAvyC6S+RYbt8ju3VPZC&#10;yXOrYGthXCRfZNZDiyxwCyEIdVonnzx3bM6Mr2zol0PsyJ5jgQ/p/QjvxuXwNF/l3CCMzMq1i4Nd&#10;YNTw8ZY6fyOQkuzD82LbCjRs/l77+g3oYZMnjLfgG0Sief/eXassv672eM/qsM0jO+pLmyL/HPhZ&#10;2VmyNYxtfNOJ3wmvo2fLkcicy97t65cDRqZDO+Hd8ge24J2ffef5/8jD+4mA7ahrbljC5AbQgNrf&#10;mV8O26SJw7UHwMdhXuXzupjnbtffvHWJ5qrthEfsanvk16juocoa6pMfDTACgiRYmOZyRH6MyrW/&#10;HP1nbD+Acujzfm//zo3CyuVqX6N2LRgZuokGNTjN0EJWtZovJWVK8rx+SfvsCYvymWx3zFPcbyJp&#10;x/1DIoOa24rO2L8NGBGwM+Bhqh7RXj0k6dc/eWRbitdb154JBtLnyqTnck0+Qd7F1np4LFpPnzum&#10;PazG2KKvF1jZ7Xt0B83P6Dnqwj5qYycOsdx2rdRvzhReLOnTkf+Y906N3yPP9DZCHO5v/3m99m7o&#10;au9/+LaNV5s+fvQXe/hAPt5Ce2MC0BDsiHfLb2svrtt24eKZ4COq7O4N7UF2PtjSYvtJXFc+djo9&#10;r3IWmjPQ8EhzjpUrV1jnL7rY5Ilf2UVhZNiXSKObntdoH44zNmrsMHvvg3fCGmX9txvCHlpV7N2m&#10;/b3wBfdI53jvxKTNCLPZUGX3ysvkIwgMn5LjSKqkpS24vFFvzAPBZCObBO+3OLPOYbxnvRHuk1ZL&#10;SOTjTvk1W7R0jrX65K3wDTdzbW93+EnwfTuwlXGfPJFf7IbMFZiDep5hSFQejpG5W3HdJk4aHzAy&#10;69ds/k39I3N3bFfMNaEjG7IcyHLg/wYH6IOZ92FjxtaN3Rt9irfnVCrVUhAfg7gRX7dESLtIj0Pf&#10;wHclrF1YZ6E3ys3NTfZ3kS4L/2zYycEGsK9S+7atrG3uB9are0dbuGCGXdA4Z03oJNSv1Vam5fbP&#10;fxm7fE7iTxlTS0pKQl9LebHpg5/ALu84Fuzy6DA+yRVeIec9rW8+Dnu0frthjcauC2EMZwxgnHzR&#10;wboMHQH6HccWOCYGPufk5AT8AWfwCfjw4OAaXAKYEbAA0OX4Bc7UD9/4sDZjrPQ+3cvIGd7zHD+Y&#10;6I4cVwBvwU8wz+dMehzwHf7DB+Kil8JnCGvPeP5IXj4/IB+u4zUFz9GfgcsAC0IdkxeYC/AX4B5I&#10;n4M84T00gcUACwE2hvUH/tzidMkrUzm5T4hljfEVfzHo8MClkLfXMfxHL8N96pk1Hv+hCz5QF9DB&#10;u+nfC8X5+9zJ7/EfPBkYGHiIXFEmrikf+cNvDspN3aK/Rc7B5nAmHjRAI/yBLviBbjBd1+Dzsli+&#10;WQ87RsbzQ8bxZeQYWuilzny+SjqscZERx8Mge9BGGZA/aIJuysLh5SAe7/gz5JQDGUaW0FEjP143&#10;0Op0J7WW6KjRafJ9BnpF8iJveOHpcSYf6HGa+E+doXdGd8u8KZ57pMuO55c9ZzmQ5UCWA1kOZDmQ&#10;5UCWA1kOZDmQ5cC/hgP4+xg6dGjQu/q36OmUsF5gvcK6xdcR2BdYm7L+QI+A3tF1xr62YQ3IWoj1&#10;C/oN1j++9ojXBr5+83zRh7CeYH2O/czXV/4u8bhHfk4Pz1hrx3ZYp4dv1IuKisKajnV7+nflrOvA&#10;B6EHwV7Pc6fP03fafu0MHW4/8bh8R4kdiLzRexDH14Ae59fOpaWlAWeUn58fvpfx+NjJ0W3wDUds&#10;C/HnnMmLMrI2xW7Nuhf8EXoY7kMv/KTeMgXqwL8tAaeTHpxX6Av4PoV1+/MwMtQP8TmDrer2eSc7&#10;cfiI1T+WTons9c1+g55dvZSySePGBxkoLi4OPk89nzh/6sflx+sbOcNnLTTzrY7r+uP38B+LfgWd&#10;G2XyOonjcO31zxk+4bcVuYxxJ+nvvMp/8nc5532ukVt88qCLALdF+TyO00Vc1yNw7QH+8s0vbZO2&#10;R5uK65dr0sIegm6IdTz6IuwUnrafPc3fc47zJh3+Qze2GPSc+DUiP4/ndcqZ+5zxn4L+CrxQSjrR&#10;l6Gv/NolGzvkS+vZqaNtkx7u8QP5FJDdjr0IlKyC/HGcOmb5ef2Dzf+bxQu0lzb2k8SmyV5AHOxD&#10;gT8S9kqprefg2/vYfkhaSYCul6HN47/M2fs1ZBsbFfoxcG63yiuliU2olaVQV2rHT6ps764fbNjg&#10;XqFfdhuv8zTOz/mN/MUh1jf6feQlLhf/8U2Vrz5p2bJlz+goaau0FdogdYtcxXk8bcvaq+nkfhuV&#10;39+6dmpvG9atDuMEXUGonubMoRP6yZNzTAdRMpUteVX74wgjs3LVMunz2tqokaPtl1Nng/0xsKs5&#10;/Vc9qbvSflMJ76ofga2SZ46yKzZJ+IlObd8PfOHbVIKX32Wfe5TR36+p4lv/BGMzdVy+7OLv25IV&#10;66ys/JHVIbO8kHSSOicYGXhPG3c/Yul8Ca/8rp+kHUCXtwkwMiOHDrJP23xs2/cctCo5MpLJPlDW&#10;UI80iljhIVYuLbK+3XvJn8tKK78lnyx12sdObQjbwcXzR4Vj7BvaNOMSdFO38IjD69PvwTOuOdyP&#10;DON0WUWCkamR744W/giXUHX/ji0qnBn6Nfo/+lKXH2cHaYKRAX8UaBZd4AumTppgE6dMs3PyIwM8&#10;5hk/MrT5xio7fWS3jRzU0/oPGm77Dp1owTA1yUnF6ZPHrGDscGv17j8CDtTxfLF9nbxDXcFe8sep&#10;g/Kvq6mwhYWzbdjAfNu3/UAYK11uFCEE3uP91xEa7b4tXb4g6LonF0y3W9cqgguUqkfYeF5sW4GG&#10;jRvle+/LHjZNvubuyp9Q0mihDTmAV5FPjpqH2rvqkVXcuWmrli+21h+9H8Y37FExb7xcyT2Xv+R8&#10;99Y1mz6lwHI/+sB6dP088Jd5B/NR2hlzLcY6cLLUOfYD5rj4fycfdNTYJXwe8qRGfBe5TcKZNDX7&#10;gfrl5AErmJAvnx45AYfo84e4bXn/9d3mRcLZtg9t4asC7W2gvccO7tlvZ04etxNH99u+3dvtoPa6&#10;KxX24lrpBTuqPf0Oaa+yndu22oJ5M8P4C22xbYG0Xf5PHy2xvN5fCG/X0XZs3mF1DyQs9AWiWaNM&#10;YDcYvURGEKR6u3LhpM2bNs7afPD3MN8DJ4M9iHKDLYdPzBVpd+yTd+r0MTtx8kg4Hz1+MOyxdzF1&#10;Tv5HHtjdO/eUNukSkvTrNb5s/nGdderW1goLC0N6yfOnv4ztgUeita5GuGu1ySMn9gl7lm+F8+fI&#10;R4xkRc9qq6nXRF7wIzNuUr61bvuBfObPCf5O4vb/NPXkytsAcbw+4zg8X/PdAhs0rKe9/8Hb2gvj&#10;M5sxbY7t2rlHWJhzdu1GSmU+HvajWLV6mS1ZutBmzPrK5hbOssIFc2z0mOHBToqfNGSIQJpeN3Fe&#10;r3qt1YJe1X6HVWBklgeMzKSJU+3iucuhHTYYvoZqhC86aiNH59tb//X/Q582fvwEW7J4qc2RDM1V&#10;P1e4YLYVCZe35JtFtnL1N7Zu/aqw7+G27Vts6TLtEzFulI0ZO1p2qLXCJ16xx8JdVoHnUoB/HpAT&#10;5mS0E4LLvPfL9GXMrfnmASxLc6cb4jaGPkxYl/s37etv5tp7rRIbEuseeMg6gnTxS8n6g/k/fTi4&#10;G+x25Iv9iTGNuQ3y2giJEo+64H+pzsruXbMJBWMDRmbjui2/2j9Ct5eBcYD0sW36nCgQnv3JciDL&#10;gX9rDrDuYZxE38E3EswBuWZ9T5/ka//XUQj6ePyCMIfA7k+/xDocLAV9GfNt+hG+rwFbMXH8SFuu&#10;ue7hA7vtzq0rVletdYD2VU3mzE/71l+jjflOPNdDnwUNrONZX9Fv4rsEvEROTk6ww7N279S5g/Xp&#10;K5zy1Am29afN2iP0urJK5kt1WqdSnhcd5Elfiz6PvWooL30z/TzfpfAtE/f4D56Avpvvyfi2Dpq4&#10;BiPBmMDB+pT7nEtKSsJ6Lr1s6bxgTsL4gN9R8gbDATbEcRhgDCi3++rAzw/xkIVUKvXM2pO06fO9&#10;3/f/6XoS/vNNIHSiF0OPBt4D3Ad6BnAOYCHAQaAfycvLC7xA5tBvZVojw+c4+LjJPZ4xJ4rHW/5D&#10;PxgNxif0nuQV45AcNwPeIjc3N8ghuhB4C840njtT5nh+4vRAB9fMk8gLfST6L2QanBV6MHR3lNHP&#10;0IIuD15zRk/MmbYAfgy5AHfK+p75EfLqwfPz/3FdMO9k3ki+1Cf6H/JFpwZP4Ql14/SSBvfQ01Hn&#10;0AVN4GWQCXQMlIW2Sf3FbRQ5Io7XqWN6HBNF/SLX8MTlI32dSN6Uh3pj3ux1xd5X8AqdseObqCt0&#10;4sgrekJkmPbCXuJ8Swn/KVfMD+dR9pzlQJYDWQ5kOZDlQJYDWQ5kOZDlQJYD/3oO8P0uOkn8brBO&#10;9sA83vUOrA2Y07NO8PUX/8H1sz5hfcAa2teMxOMAg8E6At+lrCsJpMvh6zpff/DM1yikgy8ScPnY&#10;7dGP+HPSzRSgy9/359DNmgQcAOtOvi1gXyTWaMQnbwJxWJ+SH+sd1kAe4nL72ol0uY7T8PjQkL7+&#10;QZfMGpz1GXod7CGZ4nka8RnaCPiRZR3I2tS/G4EO7DfgY1gzxnp8dDzwmeD5UV500r6WnD9/fmKP&#10;bo4XIjf/QJ/7j0V3Qd6sN9FTxYE8nO/YqtAdoWvAN3Ic4BWBeuead9C/dOn4uR0/dFgmVdkKIJdD&#10;Np+bV64GjAxreL5DJb6nQTpeNnjgIXwX3vyHNTjrVPQ+paWl4a6/Q/0UFxeHuma97XtvkX563bm8&#10;8Yy6QNdPumADYruW0/CqZ8rnfCQN2h5yCs9zpReBXoLT52fuxTyIeYS9A/6hA6Le4nfIi//gGNC3&#10;oWvDluZtLc6L69cdnJ/0G+hKsJEQ4jriP/znHmfKgc4MvQx16nGJ97zw8PY1+ZEZbL07f27Fm7+3&#10;qsqHYe+HGCNz4sgB+7Jfz4CRmTNzqh07tM/Y0wMfCOytxB4Usowpi38+sLXQz8V1AF0vQ9vzaM50&#10;32WNvhE9JPWFPvPyzdv2WLIJZdK86Fd+U6rL7YfvVlq3zrlBt8q32dATy0amPFw+wLNksiHRduNy&#10;ef+OjLl8en8FP+jroJN2jix6WyLvp7JebedlOx07fKD16trRvlm8MMhqqvSylVcmOjf6LWzfpEEf&#10;hw3c+cGZ/pAy+phC+pQ1oTXByKxas1z6qvbS742Vnwj5PKPbyDyU8PpLBzjuGArHuNyPMDL0E94v&#10;OU3w2cce3qfLIzyouKtf4USqK4y9mtgrZfHytQEjk8mPzC/HDgSdJbp6/FATvA7Dn9fx8yTxcxD7&#10;ADmwd6eBKWv7SSvbuKUk0OcYmcYGZ2yD/bBhtfXr0dvWrVhllXdUtmYciGrfLpw/akMG9wx4Nx/P&#10;oJ06Q05cVqhTv/Zn2AuYU5SUlFi57LzBj4x8VSR81G+T2kPNA/mvWdjSXyA/yORTuVM05QVGpi40&#10;HujWXh43Ltls+XGZIDv1kVMXhV9S668nAkGR8SOjb4TPHttrY4b0tn55w2znz/KDJlkK+atjObhv&#10;j/YeGmA5770ZbL2OXfX5FCl5WULDVbINNfgg0hinfdKK5s0Oey1t+TbB6nr5eY/gfEr+/b5ffcVr&#10;S5bND7rcWdML7V6Z5iaacjwUlpASQeeLjqNHttv4sUNtasEEu3T6YmhTT2prhG+4pzYKNgzeRUdD&#10;jZ3SHgCFs6cHjAv2am8flCTuR5M2Hr2rdO7L1wfvts5539q1zglzDXTrjG9gvIs1TpIm803mDVwz&#10;B2DsoJ1g92Auhu2J0FSr9Kk46rgBg3y9nT510CYWaG/Mjh8ZPoj8u8+4bbkclexYJfvC5/bOm3+z&#10;dh+3sYHae2vOtFm2btUK4YAW2berl4d9/MDKgIsBgzl/7gwbP3q4fdLqvTCXwL4EToCxF16Tj+d1&#10;9cIhGz24r/Xu1NmKN/5kj8tFI7ImmpF4iU4idzpzB/qvXjxlhfIj0/q9v4Vv7rEBMI8Gx878D79G&#10;6OuZ584vmmMFE8faUI2RAwb2tXba7+4dyW3X7p1s9tzpdvtWmdoMbUPZNmMgKh+W2Yo1i4KfEObT&#10;+PmHXtqq043MUhZodT8yx8XXQfl91bbG2aULpcG9UH2tl6DOrt46a1NnjrG2n34kG8q80EcjDy1p&#10;BSqe/pA+fSrP/ey848z9TT/J7jSit33w4TvW4bPPbdrUmbZp4/e2Z+8uO3L8gO0/sMcYG4oWzVN5&#10;Z9ikKeNt+owpNn7CaPusQ9tgK2P+xbyPuTbpxjL6lJpXvULm5Muu4o7mYkUaL9vJv9YEO3+2NPjZ&#10;ASMjy5adu3hSfBttb7719/A99OhRY+zbdeuFZ9pvR44esGMnDtmpX47Z2fOn7FLqnF2+etGuXi+1&#10;kp1bhaOZof042mp986586ZC2ZJ8+J1n+tMzzKRt9K3Ni5ITgcs4ZftKHMe/ApgYuM/E3pWrWswTH&#10;Uq9978pt9bdL7OM274T1AJhmfMdQX6QDdo0xnHaFrRE7HzLJGow1Et+rQwNzwkZolBjVhwvZNLXn&#10;1NjxowNG5vsNP4VxlLzjQDmC7Okm1xwE7FT5+fkh3dieFx5mf7IcyHLg35oD9LusOeg3WKOw1qCd&#10;p7f/Vy0EacX9hadTWloa9BnML0pKSoLPO7Az9E/gA04ePSRfpDcVnX5GhxYXtcK7N9XTeSV9j6f1&#10;ojN9YzzfjeNSbvpQcALMaeinWbvTZ679dpWV7PjJzguHy/ccjCd+8B0H5XrRQT7wErwIWBX6Z9ZT&#10;YI844DdzWObQ9NXoeViLoZ+AN8xdUqlUeMaZeMRhTkaajM3eB5OXh7juiIO+iTGWcoILAv/CvA28&#10;DZgQfNKAsQTrzHjBuoG5o5fN0/Uz91lnIR+Z8vd4jhdGx8aalfEKLAbzRPA/0ABmE30n4xbztEzp&#10;pcsh+VMuX+uRH3Uc/yeOB3iFjBVKdwUWxXFY+LZGR5KXlxd0fdQ/9ePBZYb8yS8OmeikvJQF2aXM&#10;6H2pT+oMXRj1yXPmz8gb80SuOXjGGhy5QEfAHD293OSZni//XQ48f+ajzN1pUxxxmbwMvAe/yIfn&#10;zDlY6zJ/Z94JTcXFxWG+gi8i0kOPhfyg26adIjNgr2gr1KPH4btI5nW0Y8rzW+Z11COyAC3g9ZBR&#10;9J6+/xY6qqKioiBH8I+6jQNlSudR/Dx7neVAlgNZDmQ5kOVAlgNZDmQ5kOVAlgP/Gg6wrmBuD9ad&#10;NZIH1j2sAwi+pmM9F68jWFeg3wc3j902xsjwHut61pjg6fHbQSANDk8zsYOERy2YHO6hewd7w9rG&#10;bRSsBX1NyfoCGj29JIXkl7W2r/dZV2PDxZcN30GwpvL1iWNAWOuxzuHbEfAjbq+P03Sa0SXAF1/f&#10;QBt6Y9Jk7Rzzx/lHHL65AYPD2on8vPxxHpmu3eYMH8BmoOclP/Jx3rGup2zUJTyBNtcBQ3dML+tT&#10;4oFdwmbEmhF9OOtk9CMxRsLpYb0JD/luIx37Qhxfl7N2BjNFus5nnkODx4nX0+giunX6ImBkWvzI&#10;oDIQRubapZSNGT4ilMsxLKTjgTLBA0+X+y4nxEOnwnc3YDBY/8fywrvY0PDviny63EOb05d+Jh/q&#10;4n8CIwO9lCWWHWQTuuA736KgsyC43MW8cFp55vJCXOwP1AVtk/rweDzztoS9g7aBbFHP3Pfgefn/&#10;13lG/ikj9jvsLY5Li/OMy0jefLcE5oK2mkmfkom+hgd3bfr4UfZlz262Q3Je/bDqnzAyp08c0b5E&#10;/a3V+/9l/Xt3t68mj7fFC+dZ8ZbvbNv2H237zp9s5+5ttnvv9nDs2lNiO3YV23bpJelfoAd9EzoT&#10;ZAs+p9Oeibbfcs/rFd0w+EHwfujwzgpLcl91hmbMMTJ371wR/TPt3bf+Er55xIex673gs/tTcLsp&#10;9U6fAJaQ8oDDQ3+E/jGWGacBuikn8pU+diA/XofosJBf8Jcx/grePE232q6cP2ZTxg+3T3NbWR/V&#10;E/HHjhtv8+YXBb763g98+0aZ0VnSH5Im+BvGLsYLxhj6Pc8/4S8YmSpbs3aldej4WbARnjtzIYFr&#10;PGtaS6L/xl804N4r1dfKb4Zs1E/3Wvoo0O99Me2bsnN4/6+uruX9BCMjzMejuzb3q7HWpX0rW7Bk&#10;pd0oq9R+UXov0KZfbNXCbh3ZvyvYEsEvUr8E6sXDs3zwu7/t3BS+35d0uT8Q2Sr37Cy2vAG9Lffj&#10;D2z5mk12Wf5DquQrAvpa/MhIIjcLI9NZdukVi5cmGJlgL8DeXmdnzxyyvIHdgg4RnXh68L4wLg9x&#10;kBvsA/Td6HcfyYcNGJnHzfk3PaFSOepty6a1oe8EI8G4Bz/i8YK0WjAywWFBgpGZ8dVkGz5qrPZp&#10;OSr/UcKc1TpPqe2E/usXT2g/rWFhr6WS3futWiAZr5+Txw7bZPU5X3yW+6sYmSZEBvYG2REWT/uk&#10;LZg7y/p07WXrl28McvK0rSiuAuV4Xf2Lvpi2VWuXhHnP7BkL9B30Q8OdyqOHEJbIqstspvPZs/tt&#10;/Jh8G5mfbycOCmMNiwIn4Flz4Z5ovlT3WPib67Zx3Srr2bWTtfnkQ+vXq1sYmx07xPzR52Skksiv&#10;mAODmuC77A2P79uqZYutQ/vWwQ8NdhTsNrybSqUC9oNxk76HeRZ9Mv/p45i//OEPf7Dc3NygVw9j&#10;HclTcTTEZrk5d+aoTZk8Uj49Ev9tyA4hbk8un5s2J35kPnzvrYAHmzd9nu0q3mEXz54W1uawXbl0&#10;zq5fuWiVd28FPzLgy2g/a1d9E3CZf/rTnwL+mD4O25IH8qKPuHv9lBWMzLNen39hm1Ztsoqb8isi&#10;8VYXopNsEXohkTve5J9wBFfO2eJ5U61dqzfDvJO5DjYF+AQ/fL5KuR4+qhCe4pKdOXfK9gkvMm36&#10;ZPukdSthKtrY1K8m2i1hMGub5b8htJF6q3hw25avXmgffvxmmF+VlpaSecu8lGuXz+qHohIei1r2&#10;WurZp7MN+LKvHT18XBhU3Y7kpfzhNVu4dKZ16tLe5sydrX2eEv+GyL+nR0oeuOf14Pc402d4O997&#10;WHs4DO9lrXNzbPq0mXby+BmVqUyYlHvKGvyrvg2+e9Nu6Pv/69qXkT0qrt+8EvzqLPp6fsDYsecA&#10;8/eU5It68faYiaaYjpe7TuT6xs2rmgtN0xrhfRuWP9LOn0mFeva9lm6WXbZ5C2bZe+8ne20Uzptv&#10;165etzv3bmkfpdvCk5ZZ5YN79uBhuT2sqtChvZd00F8dFRZo+Mh8a/9pO/Fghl29fCPwPVSnYnib&#10;A8vPGMtaAlsU5fRxirPLP/MJ7HbI7H1hjj3UC/9GftXC+W36YbV91unjMLfDphfjv1riazz0AC9L&#10;JUfkj59LMDLwO+B4JOCN6kOQ7eu3U/LvM0Jts5tt+b7kpfpH6OZgTsM38Nhu43mu05A9ZzmQ5cC/&#10;Hwe8L/+foox1jffp5BH38Z4nNNBnxPNR7oW5i/qnMAirD0vOzf/lXzJ8++OJPOcc5+1R4rGFMY7+&#10;E32P98HxO/T17I8Y5knMlXTwbYdGx3BNWi86PM+XPUNDTJ/rodLfZ04W0xk/532eZapb7pMm8zf0&#10;eIwD4GGYr7CWYiyK8/d0qZv0/KjbeOwiLnHS43ka8Jp3GBNZazMmsg6GHp65bEC31wW0kEf6XMSf&#10;p5cxzjv9mdMHDdQ5B/lDB+XnfhzgcSZeeBzPKz0Osuz0pj/zMjr9pEUc4lPOTHz2/J53ppyeH3Eo&#10;B23H8/A1QPr7xPM4lCV93I7bI+9CZ3p5+M978DKODz3oqKlb7qe/l04LZU+vL97hHrgy9J+sO1xv&#10;Qpl87UCcTHnE9KTnl/2f5UCWA1kOZDmQ5UCWA1kOZDmQ5UCWA//7HABbj+9Y7K7M7zMF1gYe4mvW&#10;F9iH8dGCrdvXkb4uA3OBXQL7O99HEPyZrzXidZOvfzhjB8VvZlFRUYs93N9xWuK0WCtiY8BuxjvY&#10;ebGfOu6F9MCBsObiPX+X9Rfrb/AaYH3AsbA/FDZvcAWsz/nmFr0qOAXKgS2WbxSwN6MnxgYHdgV/&#10;K47TgEZfz7LWx7aL/1R8t/CtTHpZvEyZzpQLH7fYQrFvpwe+9UCHTx1gb2TdFfOV+JTX15s85/uH&#10;wsLC4H8GvTFlxs7s9mdwQpS7uLg4PANvQv7whPc5fO3qZQHLgk0c/Tm88XWvryOhI16HYt/q3a27&#10;nRQtNQ/1/VOzrgm90rmTpyxP6SCXjmGJ30VGkEWvR9JGp0EgX8oDjgAfO9AFrcTlzHvggpAv7AGs&#10;bQk84yAfyuf3/Eyer3uvJS+T0xcy1Q/reexa4EfwC0sdE5zX4U/zj/OANJzn0I+dA1+2/p16LBNc&#10;Ex/cCVg08qDO4ziebpzX67pGFtElINeUMVP5nDeeJ/LKd8bYyN33hD973rnx4T2bUTDGBvXpZXtK&#10;tskuJ5ydbIyNUiUGlxfSJ144czLsHfPm3/5qn2hf9949OtvwIQNtluyFA/P6Wd7gATZk6EDt9T5I&#10;5zz972/9v+xjfeR7Bls9/AMbhu2Ithq3jefR9bL3vb5dHtHFYD/Cpy/fLp27fMUe1Eh3owTByDxp&#10;qrEb1y/Y3FkT7T//4//ZX/7yl9CGwJSAh+ObKs7UO/wEQwYuhv/0A5Tnz3/+s+XKjoxNyeUJer1/&#10;5hrdJT5SaO+0CfCSBGTG641r2nh+fn7IC/usty+Pa7XldkX7SEwrGGkfvvMP2b0/THA1I0bazFlz&#10;Aq30rYwz0AnGkDPjFnLA+JKTkxNsmdAB/8njaZDvkIaq8K1lJ+23VTBhor6jv5TgpCQHvzeQE90W&#10;4Ukw6AnrVnUvYFz6dW0XvvlknCR4HXJNHwSfeD+Y53WuZq8l6brv3UwZey317tzG5i1cZldv6nu9&#10;ZgxIyE1+UtCDnzi8N/h6ph9jbCI9ryOuX0v7baIfTPILZ/mV2SXc2MD+vYLfpZXrvgv01cjRDXyo&#10;kw8RHCA0aU+y5V8XWusPP7Kv5xdZRdkdPZVssFeRbJ0Xzh/RvlcDAh6KfsrlXA9D8HlGXAau6TcY&#10;qx03WCXyAkamNsHosNcR+ZDHDxtXBz/byDFjMCFOjzzByNTiBKfZBntb+ILJ8nMxeOgIK9510Grr&#10;sI0kY4EiKQXsDnXCKly0r+dMtr4Dh9rufUeewcjc0X5Aq5d/bcMG9QvtytuG1w10hLpHTkmaZJt9&#10;7NTXVtq8WdOtb7fe9sO6rf80xvFu3Ib4/3sCGJkfflwf/JVNmzLHrqaEJVIRa9mDSDUKnS86fv55&#10;i/Xr3dk6ql9evXSV3Uhdl11IGN7a+xqPU0qiXv6Ryqz0wpmAOcT/0Ft/f8M+bfux/PVMCfMlrxPq&#10;PG4jyViUyF6LHyOlt23r9wHLCE7G/SfBA/hCnZIeNMeBtOiv8D8EDhq7PeNP4D1RQ/Skfi+cPWZT&#10;p4yyLp1zQ5+OfYIQ9ysurxu/KxIOVWl2+tRWLV0hvN9lwdeQP803wr5iUdtROwLjI6dBATezdNH8&#10;MCfEXzvftro+nbwoA3OA8ptnbOKoQda1vfDRRcu1F5hoUfIUr16yDsWBdF4Kcp/s9bZOvoE6t/8w&#10;9JulpaXhKT8xX8iDPQQfPCpXOpozCge35cfv7HOVpW37T7R3Q4H8yNxRnSAL5ENZhBmrfxAwEB07&#10;tw5zX593wRPnkZ8fP5BPJ+H7oO2o/IV93rmt9ejZ1Q7uPyxe6LYKkPSC+r76SYWt/36Z9dDeUpOn&#10;TLLSS1fDfCRTferNZ8rCfw9xGW+Wn7GvZo1Rnl3kd2VDsrdTYFhS18/0bVE/h30RzBDfBbM+Ymzx&#10;b4E9/bg9e96//QxvG+z6jSuap021d95+14YOGd6CkdEuTHou+458s6zfuEY4z/ZhTbNi+UoYF959&#10;XhmS+/V2RP7GRmnfqN69e2rsXGLXrtxI9lNr3muJdkf7oB9mncLY6nXq80Efr8gRPCbza9ZY168J&#10;b9McNOKIJNnRGh5Y8Q7NDQZoHxLN78CoZwre1r3NMj8Az828Hew6Y7ljZBLZk6+hGxdsxMihASPz&#10;05adL9U/kj70M4+gfMz3vf1moit7L8uBLAf+fThAP0tf4eML4wHX3OOZ98cxxT7+xPeedx33bR6H&#10;POj7ODKl7/HCmX5YR4PWlr53Y+ibda++6llMwzPvNf+hLM/L43n3oYuyQ2fc/zdqvv5Ye1o+1j6J&#10;jOc8I40XHcwzvD8kHtf+HxLhT5IP/5K5SczfOG4SI/n1/j2+F1+TF+nEafM8TjuOn35NvDgP/pNm&#10;evD7mZ4RlzUF61zOzyuLp0ka8IO4sWzwXlwOrj2/+D7p+H2u059xLw6kS/1wkGd6QOf6awEeUb7n&#10;zVd4zvFrZfd84Cdlhw8cMR88TvqZd15U1jjvp3L9FL/r6Xld+v+4TPAVWigLZ9L0+NwjLvc98Cx+&#10;3+9nOkM7/Pd6iOklPmm9iA88pw7gVxzS04mfZa+zHMhyIMuBLAeyHMhyIMuBLAeyHMhy4H+fA0VF&#10;RcG+Cz4CnWR6YN3B+sJDvE7jGpsl+59gY2X+zzqA9QABbAL2bzA0YBJ8/cKzeJ3If4KnTX74AcH2&#10;h8/T0tLS8NzTDX+af7BzgMdA/4m9Fx+lvIftljJhRwbHkkqlWl6Dzni9BhYBPE1OTo698cYbwQ6P&#10;vRg8C/mDsyAdfK/g4wC9OeXC/yl74VB+8DXoX93niWdGmdE3g1PAlo7+mXVWpvL7O+lneEd+6Jvj&#10;chAPnmDDoeyUGRs4+flaMM4nXp+xNkMnzQEWBuwPtsf8/PyAq8COhA+SvLy8UL4//vGPAUfhGJm4&#10;Ljxdyg5v0G+jh4557GtBP0M7Pln6dO9hJw4dtseVsh01BoOJFEsNVnruvGyMgwO/8atLiN9FRvhP&#10;Hn4f2SMgE9QfdQJuKF1HzzuUF35Rh+j8KU8mekOCzT/kibyzvzE+LLzccZzfeu20815cV7QF8BDI&#10;M3RivyBkWtN7XfPc0+N9sFz4cMJXDDijmF7yIi7lwd5MXdOO4rRifpD26wrkjW4HuzU+QKgDx8jE&#10;fQ3xnCeckXH6EtoQcvsy4VHZNZs8amjwIwNGpqFafZnEDIxM0q01WOrCaRs9QriTf7xh3Tt31F4n&#10;s2zT+tW2q+RH+27zBtu8ZaNsh99rr/fvdb3JNsg/xeq1K2z5yqWBdr4zdzwW3+o7zXEbeRlaM8Xx&#10;OoMv1Afp0ybpSwJW6M5dq6Uu9XKD7McNjY/1nXzKvl44w957+z9C3OLi4oAzxMZH3+O855s8+g7w&#10;hTwDB0gfAKYRuQGX4rYyaItlg/ZNvwgtYKvABpI2ATr923T6K3Bu1DP2bI9DPMr0pKrMbqZO2YzJ&#10;Y+yDt/9hPbt3Dj5iDqpPuHCpNMTJJIe8S3vHXzN9MLZv+mvaDOGp7Ej/J4zMOtXnF507qQ+dZBfO&#10;pRKMDEz7nYGRzjEujpF5or2SFswssIE9Owb6sH0jC16XZOn1yfu+l094v6HaLvxy2EYN7m15vTrK&#10;T8tGu3dfulupfhPtr34DnqJe/rf2hnGB/QHBbFLmOA/y+d2hea8lSZeSapDN8pH99MMm6616ynn/&#10;bVu9fnPwc+P04UemSYbNavk0KJw11dp+JDv610u1x5n6dzW8hlr8DtTZ3TLJ6KIZwQ8RtNOvebuB&#10;Zu/n4jaE3IIvBcfJmIvcVVbJViKWgHMJ/NFeR0/kCOWx/EctKZodMF/ui470Y1kibb0e8C3geqDr&#10;RqkwCRPG2NARo23PIY1hqqBaYQQCbc1xiPdAe34sL5pug4aNtaOnzoW9lqoDlgYqGu3gzzts+uRx&#10;AYPK+MX73jdTvpZyka3yaMJ5i5zK3Lpx0QrGjgoYmd0/7g31GdPs78a84t6rhibZ4H8+sD2M2RPG&#10;TrXTJy5BvomNCkn/S17PO/bv/9H69ekifNs7YZ+hyWMn2hT5gphUMEJp9kvwhvkDbdjgL61j+1x7&#10;562/2Ufa94Z+FpwV4zDYbB+7yRXe0D6CLKtPE+BKsBL6lkQGjx3eF/Yq6tOjS8CGuczH/CWdOJAm&#10;8gKmDjwx42l4D/xGqDIqgfTr7ezpIzZ50gj7otMnASfo2Ii4Hvz60JEf1P90su5dOmovvx+t5r7q&#10;MfDOZT2h2Wl3fzhl8lUyf86MMJdgrot/Pi8HdJM+x70bv9gE7UPX4ZPWtmD6Art46nJo/qoSybxs&#10;AdoLDPKTgL1MtouHd2zrxhUGRo95Zzz/ga8ekmu16aiNnzl30sYXjLbpM6fY6bMn5CdEuL3mDBqp&#10;C6VfXVcZMDKdurYJcwvHqzpPSB9+BxkVSY+rtC6ofmhbizdZm09zrG//3nbiuHz7NePD6uqwG7Cf&#10;YZUV79xoffp307xnqO3asTeMOaSbSd79HnMdxh/6Bu83oCEJ921z8RobPXa4LVY/lLp41XA19UR1&#10;XVv/KPgYqw59Ehg78JTYofTNc2O1MDK7w9jFOgLsPfwiT2+78Xjouf32MzxtCP5gCufPE/6ltY0e&#10;Nc4unC0N7bC+SfwXRqZO/qX2qE8ZOGhA8z6L88I+WNhDa4TFgm58CTTILlpbL3uf7j8Cj6Uy8d70&#10;GVOtaOECycLppD6RUfHBywCOk33FGNMdd+Z85xzLDeMZOFt8yO37+YD8/STz7kTwKU+dnTp7yKbN&#10;nhDGZvzVUTfwDRmnvujLmafH9UUbYA3FeI5vTOIF1zRB/pDtOrt87ZwNGz4kYGS2/bgnpBfLnSI9&#10;lT3+KJAOcxzmNsxFshiZhC/Z3ywH/q9zgD6F9u39mJeH/95P+71XPdP3xWlx7WNPSLOOAUVX8cGE&#10;2P+/ZMbQnJ4Xr3Kf/pJyZgpgYRo1hjN+tcwzmudKrAyh9UVH3Lczh2KNxnwsvV/1vCk/73A4zTzj&#10;2n1m8v957/MsDrwXB8YIDu5zkB9nvxfHfd71M/WjSPwnjfT78fiTKS3yhB+cXQY4+3Wmd7gXp+vv&#10;wg/ux3xxeuA7z+K6IB1/zjWBMhCPcxyI53E5x3kQj/Tje1xDF4cH7nkafo/3kDvPM1O502mGtvR7&#10;pBenHedPXOYfXiY/Ow3kDR3OI2iO0/J4r/MMDV5WP8fpk7/TgK4jPQ7//Xm8tiENykt7zoYsB7Ic&#10;yHIgy4EsB7IcyHIgy4EsB7Ic+PfjAN/55+Xlhe/80SN6YD3i64B4vcN8n2cE1iro91u10p4Qwjtw&#10;n/Wkrxcch4A9l294n7fO5x3WQb6+Jj8wKbm5ueFbRbeHky5rF/JxGtC/giMgD+xm+MPAN8i6deuC&#10;rwlo9PUO5eE90ncaKQfYDr5fxDaM3xkwCeAK8FFP+tDOXiSc8RXBN6VgL/iWEp8O7777rv31r38N&#10;3/SH/R9UHg+UDV0w6WF3Rg/ttMc0ePz0M3wBf4QPF/LmP8F1GL7GxQ4IfgAddyqVCjZqyhnXB++R&#10;p+fPf1/HcU2a2ODBSlB3YCywKYEJwY8MfGZ/FUK83mYNzX9sgeBj4KV/Ox8i68fzhH7o4ozs9OrS&#10;1Y7uP2CPyitEjCI2H/dl+58+eUrA3GDPog69rKTpvCNd54nngb0EXTj1CfYpk38ksD7IPWWjnKQd&#10;l4k80gPp017AYPEdOuX4vSE9DWigTqAHfAK4LPezQv7x2trrjrh+7fRQJ+wvAXYAeaVe4ZPzjXjw&#10;FJwFPCAPsELOQ9Lza0/zVc/ptEEDckk90VbB54CRIV5cx06Dyyy2cdonuB5kPC7L82grS52zMfID&#10;06fLF9oDo1g2F9UZ6kupNZPqE1ZMccaNHhZst9OnFIT/4o6STLNvNv9nj3f8W1dU3gk4Er4zp/9B&#10;nt1eCD0vQ9/z6Pb7zg9vM7Q/l9uSkhIrr3osy1FCaV2j+jrhQcrvXbN1qxdpP5IPAn2+L1Us3163&#10;nj600v/ij4Q6oUxFRUUBQ+PliN+n/dD30d+4/SvW4eJDzAM2Ruxe9Ckx5ibJu9qqK65b4cxJASMz&#10;dMjA4O+rXn7KUTETkANoIH/ojg/kmvTpWwsLCwO9yVvJrxCesh8+tm/Xr7HOkoFJkybbxfOvDyOD&#10;jbq+Hvud+sQ6dNjSrdVUWpH8+OT1/jyMQ2BPaWveTxGX/5SHMlbLD1AS9E+0Ht2/wwb31Tg2oKv9&#10;uH1vwICgcqdr5Jd8nsguemDPtuCzyzEyPCXd1xlasAmSLfZdelR51zasW2mdOrQNmDL2Wrp2uzzC&#10;8KgMsj/XyDdF4awp1qVDJ9u0dr1gDtClOgy+NTT+Nj6wkpINwc7KmEm/5vJFfTuv4nuMo8gy9c2c&#10;A59qdyq196EYE/On9rH2WtT+MVMmjAz2ZDB14Bxcfpw/5FP5WJb54DOFOgQjc1r4jrE2elyBHT0t&#10;OdHdIIuSP7A31A/x7t9O2TJhZEaOm2zn8Z0iGh7gCy3UUqOlzp+yBXOmhb7twIEDQX69HSlSS1lD&#10;l6JMqh9W2v2KG9oLZp8NGtDXenzRzQ7sOJRxXCIdaH8dAYzMsVP7wx4no0dMsCMHZUOHFUq+UUBC&#10;8nnRsXHDEuvRrYO1Vf83eugoteN5tuqbpbZ923fyObfV9u/ZYQ/K5SNfx54dxfb9xrW2c9tWWzh/&#10;dthvCb9g7K8Cj1x26Ue8XwpACsle3WOwAkl/fOHsSZs5bZINGdgvYFUZR6hblxn4Qh/h/CZd4oCn&#10;A8MLbsTnBE3yzxSqDPkMTivq7ZeT8pMxYah17PDf7N33l1ZF1i/wf+z+cNesu971TrgzzhjGOJhH&#10;xzEiiCKDAUVREbMi2q9jRMw5IQqYA4MRQbpNKCMgIKmbVLc+9bCb4rG7wcb3rnfGqsXhnOecql27&#10;du3adbr29+w6fFiMTND+csWirMN/KTGVHp79YI4vtCZt35xplXhGdD7TDwyKc8GZdHCZUy+eXPDp&#10;9DNsNN61Pfr32y/fT5ddcE469tDD001X3ZQ+WrS0sKn7t2ztL3uB7dYEHZf9QDmGz/znHkmTzj65&#10;2F3YoEhkFLQ797aV/ZZgLey79GjuHzFXrsnyXfntihwXShs6qT/bnYGMwVyV7bW9lo48+sAiT+8N&#10;6NbyV0eRUWZp3Xffp88+X57uuV+ZQ9LkC85Pny7r6+hZ1v2Nm/LfDBkHkt9A04LXny0YmfHjx6WH&#10;H3xs0E7uyXOHn7hnzoWzo0OBZ5Kjw8+69M77Cwrm56orr04vz1uY20SPMj5u89qCD7IvRemn3Ffw&#10;JXENIwQH4h0y9oOjV6GnOeN+p4wayTT0wdockye/i+U9ta66ckbGcX6WbWXWhR15L4WUfcA7NqTF&#10;77+dLp82tdi0KVMuSfNfXlCwPGIHBM/1WWwg+NB5Lz+fbrt9Zn5nfTat+nZ1iaO3ZdO2tG5N59t5&#10;jYCV9XeGd6zQRfZWMh7rNhtr5nI4+jlzHsz5vyz5yJT+sY+r1+V91Z6+v+RBM8abjLUMI0aT+75l&#10;8C4IJ6MvzQndGJm+L5akCy6cVDAy817YNwwhHxZcj7/B/A0jnqj3qRjD6m6pSaBJoEmgSaBJoEmg&#10;SaBJoEmgSaBJoEmgSaBJoEmgSaBJoEng5ykBOBA+J5iPeh0zsO+1T56EwqdvfZFv1PrnoYceWnAR&#10;1iJr/6W4BHAb1lLtjyFeS8QXQAtt9Vh/rbEcvb29xW8C8wL7UftbY12cHwF2gn/fPifiu4gjwG8m&#10;f73+aa08fG3q9Vt9Enq+YbBfkn2W+N7ga/BZl3GtDH61Ee9iFsCTiJEwZsyYPeJ4o1vWlbMDY/U3&#10;K9PMHI/mjFP+mmbfdXdav3pNxy+T46VEkj/aFvecre3yWfv2OWIkqDvahy+/yRq2x35OsBESv5Ck&#10;vfhWJsqVByP8F31ivdzaslgjfOLaGzRi3ZxO4IMuHXPMMQUrgCc+946fouMTlB8f0VZ7YMDg8Muj&#10;Qa6R+JX1JzyKb1Zjvd7zqN91XcZvddIBfaIv7ZlV43WiT62T83/QH3lC9qHfaNXXfvv+1FghZzx1&#10;P5fnx6aQxXDnB++bnSaOG596Zt6afW/Zj5T1if700998PRh7J19vWZ9jNLgnz6rV6alHHys+dLgs&#10;ukP2/B0hP/yLOwQPQc72CotEjjVmLu7/2HPoiHJkH7/pBb8TTBV8jjhQ6pRquYpbwe+zaf2adOvN&#10;16VT8l4D/KOfL/+k3C8+oexIGcixpbf353GRfVzb8z4vYg945ht6uDm+EVg743rQ/5pzkDv9oOP8&#10;tfSmr68vP+nwUfvPfKe9eRc/pd5M3x4Z6LNVZBn6WLehEBvlf/oqdBYJ/sjoL7i96CPtiLEmn3Fq&#10;vOKJDZHQoQOR4rrGtpCXvT/s0QX3yDZGirapx3feEyfujiEjDx6if/0OGwvbh2dzBdmG/skj4UMe&#10;OJdx48YVf6c69FXNm/prucojBpYxyUaygZHoUtSDJ7YGXoy+aWMt0yizP2d1BK94ZFO0Rewv9ihk&#10;rQ51k1UkcoqyfIZwR2Ir2cvi02XLc36+R1iaHANoMxxr/g6tf3V676M3Sj7znzkrEtp0vK4znv3Y&#10;c+7RXIRd7hwbMjbs/gfuSSeedGw67IhD0j0PPJbWbczfe2YWt/Tn70oH+Lpz+7ZuTM/leEuwit3t&#10;xwN5mVvMaz09PXvEX8N3yCPOypBNxK1jg+m4ODLrN2fcVBYnLIs4Nupf+tE/0iUXnFv6fNasWeXd&#10;o7vPow/wEnrFFvDRikPmfYgfeWBzbpzuysf2XXs5Le9bkqZfc3mZ6+K9CR2HBAtmPjS/icdE7yPV&#10;er1mtf5EfCB90rso3XxbxgYfe2i2iePTa6+8Wfqxm296HbwHzf05w5npBzYSzrXWHfWMdOg7+Fm4&#10;WGPROyEZhI2NMVjzp0+9m8A2zLjuivTHww4se8g888zTObZYxlsN5PeUrG5bNsJ87E5hf8gDrtWY&#10;pw/4jyQ2WW2z3MePuY29gtVjN71PdOTaiR8S+i3+xvyFL6apl09Jx51wdLFz9E47vNOg5Tp40Q5z&#10;F/sGfwM7EP2FD993r8/YE0fU8e3qb9K9s+9Mp57+lxJnKGJABa/Rt85f5XgzUy69IB3wh9+kv552&#10;crrzrp7U+9nSQVphY5V1HXzpR/ZjzJgxJRaid+86GWNsZP1eBZdApmRk3ohn2lv349KlSwtNeFV9&#10;X2OO1KF/Q1ZkoR3e8chIbD+Y3ZiTap5ce++DRZ88eXI6/PDD01M5jtu679fkJx37Q47xzfx3674t&#10;xeGW4aHpgvkw+ir6AS/mK/gLek5Ppc58md8ttqxPa3Pcq4x2zHc79Sxb/nF64qlHi17D70b747y7&#10;vKv9SZ06//nt11kuPXkOPCnHMLo27wfYlzZt8CxzlOe9GFP61buKdyZzRHeMoHiHCo7EDzTveq8x&#10;ZoL/GJ/oSmw0mTurL/TIs8jjOnRTP3k/gB+q593IY8zQJ+8R5mcxYiLF3wbxG09wXOr3LYD+HMQ6&#10;MQHZ/LLpbOTHyxaXODITz52UXpn/duEtdEyuOuE12gvTa3yyxXSvblNdpl03CTQJNAk0CTQJNAk0&#10;CTQJNAk0CTQJNAk0CTQJNAk0CTQJNAn8vCQAKwAfYx0TBkDiL4o11NpHZW0z7lt7hEXhc+RbhoGx&#10;5lyvrVq/5aflf7eWat10uBTr2Z5bBxajxZq2NdvwA6vT2qazeArWaGE3xG+wjs1fUa994pc/qk51&#10;Pe7Xa6innXZa8dPaR4e/wbE3P6M16IsvvrhgQ8TyDh466++5guy3W77kkzQtr1Efc+RRGeswM63J&#10;mJnwuUX9NY/1tf7hs+OLCt9PLePIa02Zr4IfmD9A0lf6sju/NtW+lcgXtPBurT3aINYI/zUcUh1r&#10;JPLHWTwAMQ34ePVZ6Eo8r894ir2d+E/kpWvhq9Qefm2+0IgbUpevr5Wt+52fim9SbA96EdgiZUIW&#10;dJ1uwvTwcUUsDLTCDyB/3Qa+FT4W6/6+/Q4fknyjTeoa6Xh0zgPpvIyRuT6Pz+9WZqwDd6ojy2+7&#10;+BPx25kvfddvOnf3f+VYIieeWPAHMYa6+eQLm7jLd0huddu7847mdy0/+hT6rh4+UvgSh76OZ+rR&#10;T/Sh4F34rbKv8YHZd5U9LS7J3xG/+dr8HGIg4+s2G9+7fVu5pNLl2Jz9afxCdNIYhZFhE0JXnPFh&#10;XPFnkwPcFB9qjI/YhyFoxtmeBqvWfFN0h28HfT77SKHH8Xu0ZzKpbVY3RiZsAvp1nfSbXTcW+Ydq&#10;Ox68kIUyIQ/3+ZL5ksR20J6wf/JE/8AE8LuRlX0ZggeyrGlFWfEb+EfJd+7cucW2yIsnNF3jl83n&#10;9zO2alxk8Fu3zz26Jc6X/fD41WKco6dtkeiSfMYtzAofby3TyDeac9BxrnWd3SYjcxj7Ge3BG3nB&#10;UJCPI9plfMBqwlvBvdDD9es6WE689Wd9FxeHr3DTwJr0xjsvF70jM7aUzdTWug9G06Y9y3TGUviP&#10;6f1Tzzyezhx7ajr2uD+le+Y8lnEqeY7Jdmfb9mzLdmFIMqAvvfjsY8nYEHMrdCRokwP7ac5iU83l&#10;5tJIZBnzkHtkBFNnLjDH8aWST646Cduhfqav8//21LfswzT98ouL75xsIjZCybLrPzxIZBb92NfX&#10;V/SQ/sMVwGls7d9FPJ+2brMnTMbefZwxOJddUMZJvb9i0NQH3mPMmd6t2NmIh6dOeq/ejv93Z47N&#10;sSI9+dyc9LeLz04H/fG3adz4s/M+Jm8VnQrelJNizHR+7f//3sv43eEjzOHkHjqkPSMdxiqsRODf&#10;zDP4RUNCJ+xGcKrdxied+GLF8rxv3X3pkksvyvZkQpbnlenNN97pyCW7xeuytRy8/+lXum981bJV&#10;j3HFF64M28IOwmrTNe8E9Ku0a9dckbUgl8qxNTJWAi7jb3l/qDHHdPbGHEp3lA+bGvZw4sSJRZ/5&#10;+3fPtx26QX9t3gPspZdfKHv/HPWnw4rdCowVvus2kt2HH+f9Ss8dm/73L/5XOuiQAwpeZt5Lz5e5&#10;5/uN3+3xfhu6h4764RK01xiDNfc7eJanTr29vUWecFJ0oR6L3frmGfwNvAuZarcYJOaL2u6GDsGd&#10;2SfR+zVejDFpKF7IVX/15PddGMNTTj0pzbr9lvT2u2+kFd98PrgXEnkOZDzsvHnzyhhjZ40x7/v4&#10;LWMr1+E9lkyNZX8njB8/vsQb04YOr3v2z/oc/2rx++8UHOD0GdMKXqfWrbDV+I/2uR59yuMj2/Mv&#10;V2Sc7q235L9nTigYmd5lX5R4QdpS64T2wcDDHvrbR1+Zg6O98ht73q1gVIxLednXkDte5ZPIW5uM&#10;Y7Lx95Z7Q/Wj/FHO3zlw4uRubu3G5uAnvqFgV8RDRDvsAlr01bzoPj31nsbumjvxVNoEGlNYdTGQ&#10;Plzybh6bE9M548/L8aheL31APrXuoy25h4YzzCoevOcZGz9N33Xqaf83CTQJNAk0CTQJNAk0CTQJ&#10;NAk0CTQJNAk0CTQJNAk0CTQJNAn860rAd7d8qXxyfJnWR6V6Ldhv65D1mjYfH38K3ydfKV90rEnK&#10;L/FpWR894IADyvprfMuKNh80erG2G2uc1mZ9Ey+WweTJk8vadncePM7NvtaIm8KvWK+9dmrv+Enq&#10;tVBro924hmgnHwF/FiyIbw0j7kbII2jWZ7StT2sjOVjrldwfxOZkv1rf0mXpsosuTgf97oB0+ZRL&#10;0keL38txQLIPN2MaQmb4UJez8tpM5vqEX9C3xrFWHrKqeVGfWAzx3ab2SN3tVRbP8BDRdnRrOQUf&#10;QV8cEjgG/mW4pyjnubXxkJG1e/5dfccHgaeg2827vvDtuT62lu+5PgxsgrLuo2XdHG4p/Kxko97w&#10;wfOFxRq9NXc+c/4YZfkK1BUpdEk71C3Okfyxh5R82hO6aZ1f0g7fN6Pr0C+1HEqmUfynP0Y63nv7&#10;nXRNxg7QmwUvzksbvlubF/9zRflYAzNDVzblPV7yOe6vzftUPfXIo2lq1mf+kfo7de3HtzN56zP6&#10;y9fIf+Be+FlG0ZwRi9RjVH/x2ZGlMceHw1dLFuGHQWztqm/y/3ks5Bgxzz75aBp31qlp3Jmnpsce&#10;uj+tyXtBwMmE/3FbjrMhn987t21Oq1d+Vb5ZR5+uwRBE23Omwba6pif8RL6h50uBK8FL0B7I9OxH&#10;sWNXfBrxZVbleADiTRgX9gmofWmh72jvTyKLmlY3RqYe33U+9suYgU+sv8vWB3S6tuX4U5bvmA00&#10;JrQpfP90P8aacto6MftFyYmdiX7Fa4x3NOOazxM9NoRPL2IIKDdoJ3N+ugifY9wGTkkeh/rDzqDt&#10;t/gRxjD/a43do9tRt3bhC06DD9BYV879Wl5ojiaFDaArUSc65lXjjpx8ww8DRseGS+iY0/gJ/+M/&#10;/qP0Axu1s+PKLMUG7PVT8GADadXaL9NTzz1Yxo8yYjPUujBcPT/+/rZcJNuMssdQ53rhKxlH9bcJ&#10;6aS/nJDumv1wWrM+Y2PzUDFaOv9nf2YeHwtefKbIHGZTn+sXRyTyh8miG/pGG+oxFPJ05n+nO3yy&#10;v/vd7waxfxsyfmVj3mypu/4vepekm6+7Ko0ZM6bYlqFwDsFHfYZXgEnls4VxEb4gw2I6zcoNHNja&#10;n7FA/WXfk4umTCr9q58j1e3TH3AcbDDsAR0IHJf8RZ9z/65btza9vPD5dOOtGRd8zknpwEN+k84a&#10;e2bZF0aebj2lzx3bFLWO/oxfuicelnmA3zvmS3WrZ6QDvhRmif1mX8MWRNmwt3juTujmWT/HCVmd&#10;Fix8KZ09bmyOHXJEuu+eOWnD+jwHb9g9jpWt2xzzB5wrbB18RODQ5NUu7TCG9IF3RbjZ+j2iw1NH&#10;p+k4POSbb7+Wrrvh6nR63m/ohBOPKeOQf53NgAuIpF1hE7WV7YTBEN/DeCdPOrfimy/S6u9Wpn+u&#10;+jq998GijAeana64amo6b+L4NO6cs4qNjXcetGs5ofvaGwvTueeNS7894NfpyIypmXDe2WnmrJvS&#10;o489mHEc95Z3Zfqn7fLTFbw5XMPrGDfGFxyn9ptnvWebB/r6+optpKPwLuYzZaIf8dStf8aod+6J&#10;2bbBRx1yyCHlvQ997xDsHLtO/sY+ecAi48HfCZEChxE6GPfVTZ7m4+NOGJNOO+OUEtdn9px70isZ&#10;G/vOorwX6MJ56cmMZUITH7NyrCjzFRnUiRwiee+FVzO/wEzRmYfyvnFz5z1b5Ox85909afqMK9IV&#10;V05NM665srQlxrRzPW92yyXq+TFney3ZD2l579L8d9h1acyf8tyb91rqW/5VsT1sX60TaOs3vJsr&#10;YaD1mb+Z/D1mDiE37zvkbo7294NYL2FPa/6MKboDS6P/4FO0U//FeFMurqPNdJ/t1q/o0wn9Rv7B&#10;rzM8Kv0Tr1Ff6Sd/p8C1sfd4p3vOxmnsaYVHf2Oyv505MF9kjMziD99K5048J511xtnphWfnlzbh&#10;KfjrbpvfYt6wveqLv1+GkkVdtl03CTQJNAk0CTQJNAk0CTQJNAk0CTQJNAk0CTQJNAk0CTQJNAn8&#10;fCTAL8KPbK0y4pBrffgvrXXWa82eWcP2Tajvua178o9I9dojTAy/xH/+53+WtVTrt+FXkNfaJl9H&#10;rG8qy29urdZ6vXVb66TxXJlIaMkDk8EfgUf0+DFqn4P81rWtvfLVhn/W/Tofn6a1Ze3hJ+Yj705k&#10;EH4I68HWqq274hfOyHpwpMG1+uxXW5X91TdcPSMdfMDv04SxZ6f5c1/MWIfvOn63XQXQJhvlyAF9&#10;/NlvSFvVFUk7HdolX6zdWyOfPHnyIN5B/lre6JE3vxYfoL2q+DHkQYfPwqF+MncoIwYQP6x+5v/w&#10;3CFFO+XlfxmTfZLwQuQXbZIv6OJbwod1fPiqWtZBTx59Rcf4AqZPnz7os/cskn6PpO/xyMdvPd73&#10;rerVtkiRn88AHsJ+TPLW+DB5g0/XysjPzyk2Dd8DX8JPkULOw523ZF+FPZOunnZF0aHHH3o4fbvi&#10;60GfbeBi4iy2DCzNNVdcmSbmdonRE7qjDn0dbSNrusWv55tkWKhIdCowSXHvpzzzy6jbeKNbcA69&#10;vb2D+hR12UPJvknrVq9MTz6a9+zJ35UfdfjBaeqUyemFZ55I/1zx+SBOZmDT+uQQe+brL3rzd8Yd&#10;XIQ6+GVCD0J3Qw7qIhv2ga7zoRnP8+bNS9t3YWL4UOOw38zSTz9KLy/oYBrYKXaLvQz9Cv7394xe&#10;zWc3Rqa7j7RD0lb2ly0T64sfS/vcjzw1b8a1WGDGgvzwfuEPlJ8+SPy+/Fmxvw8cQNDDa8hWXvcd&#10;6oRR0Q982oFHk7ce73SCrx0OAg/8WmE30IukzcYjzFrEdKrxJ8Gr/CE7fm56zp6w0/IE30F3NOd6&#10;Xuyul/0yN/HhwhHA5+gDMmNXlSVj/ndxHsjH3iX4hBHiy96yebePFzbD3kdbtq4vMWSuufHykt/+&#10;evqETNhAeog22e1/6ug9fFjo/+vZbz9p8rnphD8fk/7r7jnpm9V53PFllsr8n8tkjMybr8wrcxFM&#10;Vcy7oRPBF5npG7bVuDP+tB0+kj+TnOAtzbN0h27YV0VefuLv8j5P332fcSu5WjVvHcg+8u05LkOf&#10;OFozi9x7enrKfmoxNofrd8/Vaa6Bk/GOw0ebYTF5EshHrmD7dvPe9vTJsg/StTdcVeYvvuLoezIP&#10;naZ79FL7jUNzLjsE78Ne8Nk/9cSzee55PM1+4M50xz03pStmXJiOOf6IPIeenp58/OlCK3Q4V1wS&#10;PodrQ+TZ13PwDQ/kPQaGoLe3txQ3V0R/DXfm6xZHUP/QvaAXdqC7XDdf6zeszre2pe/Wrcrj4/oc&#10;m+TIdN21N6blyz5PX3+5ao/3zui/oEHP2RW2Gr5HbBPvNvQC3o58zevwEHBY9CzeadHo0Ovo9/fZ&#10;pi9a/Fa65dYb8x5IJ5d9ls7IOBnjFl3vhuZH78fGbPCCnjZqN3wV7AjMDjsDmzh7zt3poUfmpDkP&#10;3ldoXzbtkoLBeDBjZd58+9Wi39Ge3Tx17tAj88x9999dyjrPefDevE/TXenmmdcXvIx3YO/tddv0&#10;myOS90L2gV0hKzaJzpIdm+89jI3yXsOmxvuC8nRPX0Z73fObHNQp0XltZ6+NUfrgPQl+AkYTj2gH&#10;PqcUqv5TR21HPWLjC75i1o0Fj/eXv56YY1edlsZPGFtiy7A9J59yYtFZthM/+NAXwyV1+DsAnsQY&#10;Z3POzVilqZddXPpkyqX5d8YjOdtPDhanu90xttURuj5cfft2P+/zljEyyz7NewbOmJ4OP+yIdPnU&#10;K9OnSz/L+0Z25B911X1qrOlDfx/Qb/rmPQSeXF8ay7Ap3hfMI5H0naOWk7/d6Haxp/4uyaluZ52/&#10;brN5XB1wT3RGGTIOmcVZP7J7ZI43eGzjFd9sIvuo/9j6OpX3tWx/d+Qjj7D8aCAteu/1NP6csem0&#10;v56RnnnixdIW+lO3J2jEPe/qxiL8lr/zpG6bGmXauUmgSaBJoEmgSaBJoEmgSaBJoEmgSaBJoEmg&#10;SaBJoEmgSaBJ4OcnAT4R65XWs62XR7wXkrAuW6+Xuudb6J6enoJFsMZZf0dtPTUSOtZFfWt6+OGH&#10;l/Vb66nd6+HyW7PkC7PmC69jLRXdsk4aBKuzdX9+Mj5Sa/1RL59F8GuN1m9r4taOYSbKt4mZjrXe&#10;btq+heSr980jX5311OHWUmE8+NP4NclOu8IPWLGZt4gZSKvz3kqzbrq5xJE5fszR6c7be9LH772f&#10;BjZuKvxY7+YTqBO++R3wXcdIkMfar/Y66jVr/ji+KhgVctR34SeVzxo0/w6/yJiMZeG3468LedX1&#10;u7a2bg1cf/B38IcFZkmZum5YG2vdZGcNvPYbdtP1mw6Izy+OyLyMRYhU01QHv6/1f3H36RyZ1L6C&#10;KIdexLuhx3xlfO50IHQj8upTMoXPOfTQQ8sxefLkwX0mIl+c7RVArujigx7ps1iDj3yjOaMx0sEv&#10;+8kHH6aH759TYsmcf86E9NDs+9O6VXmtnzvIkffz2rDmu/RV32dp7tPPpBkZHyPuTM8teV+vjDEL&#10;mda6rE764tt3fkDjU3/09fUNi6MYTfu6dRQNOmhsG2thG9gJ+AF6H6njY+n4MFd8vjzd9V+z0vFH&#10;H5l+88v/k0445qh02ZQL0j133p7efevV1L9RrKBOXvFl7Mt0WvahaZtvqUtMiF2E6dVQfec+vzg/&#10;IvyU44UXn01ffNU7SHtlpm2vi2tyjIozckwbOsSvGDE8hqIb7RnNmQzqfuvGyNTyQr8js05N5Eym&#10;fKiwYHy3dFmiF2TChwwjye6zp3zJbGvYjQ6l3f+TD7nwhfJr1WNL22telWIXJHMMPvhp2Qayxl+d&#10;lI09VIxHeY019p2N4OPiq9YOuDnPI4ZM2PLQdXRrWTz//PMF10MXxBsYag6qednX67q96q5/q4Pv&#10;kO2AAzNXwF6YL4w1vl1xFlyzK3zLbLIYX/SJjL5fvxvnIurG2vXfpvfyt/Qzb782nXDykWUO/s1v&#10;flMwbvAN5KP/uueTfW3PD/N1xtSmLRmrtmt8zV/wYomBYa+Y2++cnb74ZnXauCVjjhTeuSPt2AaT&#10;OJA+WPR68c3rt5H4Mc/qY31DTvB6sLX6Vv/z6ZMT3ANsCV1w39y1fvP2PTAyA/1ZpzJGZu2qPE6f&#10;fbzo89yMxYvxicU61fpCf8Uc8L5gTLCFMDIDW3ZkZcqlOg3MF9vTmrUr0xNPP1x4hMUIXTNujMma&#10;rvcC+idOAj+2+YwOeMe46YaZ2X/8QJr/ygvp3fcXpkeevCedefYpOe7JWQU/QwdqncK7un5qO4NH&#10;GC5yp3/qVLd6Rjr4nr1LwLbVGJlunvEt/ZBv74sZj7ludR4HM9OBBx6Uzp1wfvrgvSVF9rUc0azt&#10;TSGY/2OH9JdxRL4Ov+FD4W/pCz+59kTaTZfewuh8W2LI3HDTNQke49jj/1RiyRiXs2bNKu8+xqv3&#10;Eboc5bv9+uyduugc2yrWyTPPPpGezscTTz1SzrAX9nTqjKfgqIM9qeXm2h5n9uERh2Zr3ufMXkCf&#10;f7k8vfr6gtRzx6zSZz35vUg7QwdRrO0b22jcwKgYS+RBNuYS87A2sbvef+v2hLzQjfYGt35rq7Gr&#10;LrzCWuCDrjvD/sG7ua5xN/KHvQ56zqFn9b2NGSO7+L130jPPPZH3eHssPfzoA+mOO29L9+X5/cV5&#10;zxUsp/e8oVLor7rpZiT16yO8vTx/bhIXy9keco8+/mDGvr6YvvraPMn27U6lP7IsItUyjns//myv&#10;pf4SR2bGjKvToX88LF1y8WXpow+Wpc0b94yj5L23rjPmfn+Pmcu1SX/SPXNc93sy+erfGEMxFtms&#10;3jw/13+/1Hqozshb64H8dKDmabj2K68P6Bp9iLhe3e8Z6NXji/3dnrthx86M68lyenfxa3kfurPS&#10;qafkvfYen1vagtfgr64/7rFnYoN224A6b7tuEmgSaBJoEmgSaBJoEmgSaBJoEmgSaBJoEmgSaBJo&#10;EmgSaBL4eUog1hetl4sNwN/mGz9r6vWae0gHbsI6Ox/lgQceWL49rNefYw3V+nRf9jHBePDP/uIX&#10;v0i///3vS5wC5a3rWlO3Zuvw3TjfEcwEPxl/h7Xt4ME51nbxYq2VT+eggw4qPlO/6+f4wCvcBMwI&#10;X7lvGbvXja3v1uu0/Ivy48O6qrVj7Yv1aX5d2AJ+APXDg/j+0nqxZ/V6sTXanQNbk71v7ph1W8HI&#10;HJz3W5ow9uw0/fJpBTcDG4AOH2CsG2sfXzQfIb8hP7f21O2L9d84K2PNnB+R3953uzBHtW9CHsma&#10;sW974UN8SytmBMxP+PfQscYOS6PvxNIXX4IfUz6J3oTukAf+1as/4C342uGGIn8plP/TDod1cO2m&#10;c75HjrbVvpO4hw7fHYwKPz5/vu+1ldMP9InuiC8gDywPntQjBZ3yI/9Hl8gGHd/b6m8HnvnW+E74&#10;8fUB/fEdOT755GFv+FHJXfv3NxUdoSfDHNkxkLZ8vyF9+vGSHBfhjvTnY49LJx9/Qrr2qunprtt7&#10;0nNPPpXu/fud6focp+ii8yelM075axp3xpkl77KPPt7DFxX80lH+ZX5a/mh7oRnLfPgRE8l+CzH2&#10;9qeNISd9wSYY8/pMf/72t78t/tVf/epXxdfPx0+P+Dyj7/ipdm7dnBa/+0aaPu3SdPRRh6bjjzky&#10;Tb14crqz59Z02SUXpJk3XZu/KX4kvb/orfRh9qeJNzMpfw/+h9/+qtgyvsFaD8mhblt9bZyzAcal&#10;vYF8Z37TLdeVPTLuuffvZR+Oy3MsgEvzt+eX5O/N6Qrf4lBpdxuGerpv9/AW/aZEN0amxpmErGvK&#10;yhrv2gOjQpdhgOi+az5gNsz4ZqvpfdjIbl8/GYbe8I37rc6RUvjxtMN4Fc/GuDLOo6zxGf5YtNhB&#10;4w4WRh8Y0w5YPXHD+OTxa8z35TmmLhs00Yl2uOY3NIYj3kpdxvP9TSF77XTtHDpvDqFTsBdkz+bS&#10;dfMR3ASbo7186mTDNipvnG7butsnmy1X+ufqFQVPMfWKyengw/9vkQWZGLfiOLCF4oOF3Pe3XR0/&#10;cd6PZ2tnT7NtO/rTs8/lPefy/ieHHXFwjn3yYPri69Xp+03Zj5or27kj44R27X/2xfKPy9xoLqnt&#10;Op6in2KM0FM22ZxLN+mJuUwMAu8K5vLQdfrid5mTc6Ub835L2/JZ/Tt2xXmB0fk8x+Agi/r9RN2R&#10;1Bk0gx/nvr6+3Xt+ZBPfn3E4ncbhW3+w+9vS0uUfFvq1b1m/aatzncytbJ/3Kpgh7wzm0zffeCfX&#10;15s2bF6dNm1dlV59K8c7Ou/MNOHcc9LC+a8V3a7HP5poB791HftzbTywk979jG280j/1jHTAjZhD&#10;4MDIIebabp6Dt5pW514HI/Nt3lPv3nvvyfPAMWnc2AnpzdcXFTHX7dRu9IeijX86730H73ztkvzB&#10;U7mR/4OXCttAn+2bt23HlrR6zcqCj5g+Y1rR7z+ffFyZ7+klmwTzoSx6ytd0u3nyDD+wN/Aw4tTY&#10;y2lr3rMP7iXGFZ600ThQpltv5IMT2Z2/g1nz+5uVXxYbbCx0Y8BiXNX08Gws6KfAwriuZRz8ONdl&#10;h+dPzh8mZYOH7qdkFbpVP1NGP3q2O+1ub8hAX8V19LP82lH3Q9gcNON6N91O/mxlB2nRA3vKbctY&#10;pKCv3FDtGKl9dR17v4b92Jo++3x5fh+7Nr87H5EumXJZxoh9kr5f19lncDgaQ/Elr/vdfToUjehf&#10;MuvOX/+uZVfrfP13Exrd/NR5h6q/+x4awZP6C73c/du25n7NGJlsiUscmXMmnJ1OP+2s9OxTL5Ux&#10;MxT/aKNBP8y7DnYBfflbahJoEmgSaBJoEmgSaBJoEmgSaBJoEmgSaBJoEmgSaBJoEmgSaBIgAWvl&#10;1gytnfPV8UPa74GvhL/a94l81vwEsBR8Ib6Fd/D38WFFqte2rcdbk/RdPP/7r3/964JTiTgj/LF8&#10;nHyE/GLy+Y4eDsE932Z3r33W9PkF+PHtvcDHy9/r+0R+Wz5Gfjm++MmTJ5e4B/AY4r7Ua7/RfmVi&#10;bdY3qfAXfI5k4Lt8viN+Zr4tGAn4He2HE/I9u9gmw667Zsdd/4aN6fEHHyrYmEsuuDDdcv0N6dIL&#10;Lyp4BvFZxowZU/Al/Jt40SfqgiPgr9JW9MOvg2/r/lK9fk0+4kTA1ojvU76zz/S61675kawZw5vA&#10;wJCfb9r5bPUFrAgfNByNOD1+8+ehXdenfn2MVzTgq+yr9ctf/rLEByFDvmExK6IcHvkl6RuMBj2A&#10;jyJ/fWPdPfoizmTCXwovBAfDJwzDpH8ipgQ+xbeAj+nt7R2kgcd6rT5kwadEP+gQ2mKB6HeygycI&#10;7JI2wP7QT/Lpy/7TYftaZT8yafNIR/HNbs/+ps1bcjyZD9INM65J4888K03K8WQc9OnCieen88aN&#10;L/p10aS/5ThFt6cP/7G4xDAKPcEWvsmCX8zY1sf2RICRMebJlAy1mc+eb/qnTHiJfWXgFdgE9obe&#10;HHzwwUUfxT+q8XlbNqwt+yctevu1dMmFk9JxRx+Rpl16UXp1/ovpm6/60msL5qUH8x4Ud//9tvTM&#10;k4+kl1/M/ueH7k935W/s777jtmKz6J8Ufe+62w64F4m+0Uljf/rV09INGYNzzXXT8x4MF2RszEXp&#10;zrt70mt5v5nlfUvLeB1OH0J/g+5ozmjU9LsxMt26XedVH5lrN32HNYPN0O/sF1vGphsDsASwX3VS&#10;rvaDiRkAD2ROYPM8J0d1dtcbdOr7fMbqYJ8jaV8ccc9Zn8EGwhIY0zATznAg7I3667bXZePa86hf&#10;G9k743oozEaUGc25u4/QIBfyqW02Gyi2mrlN3Aa2094fbKFneA29RLPYTMCPXfS278i2M/vZP+37&#10;MN07pydNOP/0vDfNEaVd+lZfq4+ctT3wHx0Ko/2/46MOv/5A9vGLhwEj86c8Fmc//GT6etW6PeLI&#10;7Nxmbspxy9Z8U9poPEW7cOE6fuO1TtrMr1nbrXgefalt8XwgyyfDcwYxMtu38Xl3MCzbt6wbUQb6&#10;J94pXEci+0HZZVL9mzPeRT/kY8sWsY869Df3ry9yDr7q8mhI6Ecd8Tz0wv2tA/Ihju9N6Y1356UJ&#10;E8/K7xYT09tvLSrtHIp+yC9o7s852mpsxpwMq0WXoq+GO3svYMvNnexDjMlant28Ba0ybnbm/SIH&#10;vk8rvv4i07g3v2+cli6bekVa9M77af13m0v98oU8u2mZT+jXvib8sWnBJ72ucRLf5ngtYr+w9eLJ&#10;eH8JXat5oKfRRrTosSPu7eanM36Mh/qAlYGbkUZqXxlHm9YWHI/rzf32o6lpFRKD/9GVoleZJ3I2&#10;lqKtMrlXt6PGNcnn3bPYnUGKuy/Q1j7n6ENP/Sajuu3qqG1f0A6dUq7my++hkn0Nycleb+LowMeQ&#10;wYZN68pRl8FH3Ta/6+R3d/vYMxiVPWXaka/7xkbNp3b73U27rufHXO/M416bPvtieY5/dGM6eswx&#10;adrlV6UlH32aNn0/FGaqM6eHTprX6TO+IrmmA/I417oaeepzXVb++B160N2PIWN5JbIgp6jHc7oQ&#10;cvMbLw55HcaK90v9YfyGDar5Uq/9prZlG9nByOT4Px+8mc6beE4ae+a4NPe5hYN9ETzX5d3zd5u4&#10;Uv6GC36Drzpvu24SaBJoEmgSaBJoEmgSaBJoEmgSaBJoEmgSaBJoEmgSaBJoEvj5SsDapsNaqzgC&#10;cCd/+MMfSmwHPnR+bBiE2JMFHgKeI/wCITnrnZGsb/KFwsGICzN58uSCQxCbhC8eXfgQsWV8hwyr&#10;4Xf4WoJOrMf6XV/7bf0fdgdmBY4BDsZaqO/xIwYLf3DEFVFGinXazq/O/2jH2rd1Z75j/iLxC/Au&#10;/gD8DowPmvBB/LVkULcbNWuxsR7L/bV10+b02vwF6ZH756TeJZ+UPZbef3dRuueOvxfch1gO+Idb&#10;CVp8qD09PcVHE+2u15H5o6R6/brcyP/xB8O6BH5JeYe84fO2Lk1WvgPXTjL0Gw5kypQpJeaEazgB&#10;vurgoXstGk3xIfQpnaEjRx99dMGxaBeMDz66+SQfz/jpe3t7g/UfrJXX/i+xYfCkn/GrX8XxiNgv&#10;/GXW4aMfg6i68O0Y7Jf8UL3wR5HIF1ZAP9BTfnnYGTgomIngpV7/j7KjPQdfw53pT3+OI+Ps+HJ5&#10;b3rrlVfTmwtfSQsytueFvLfSwnnz0pv53j9yLKjejB1Yv3pN2r6lv2Bk6OdQiazgD4x1mCN6br8M&#10;/nvfzA9XbihaI90LvYk82gkXwH7QbzGK4HPEPeLnhxuI1OGh46/6+svedMXUi9Oxfzo8XX/Nlal3&#10;2Uc5W+fZutUr01eff5rlw2eTcRvZ7zWwqfPtffh50IS7qP143b6SWjfwyYfz4UeLMxbmk9SX6X/a&#10;u6Tsu8Rvx7fa8a2h3MGq0b2fOpEfexWpGyPjOV7lwX+3vKOc+8Y+m+lsPNJnZ0ftv0LHWHC/lp+y&#10;6qoTuvLXsvM88gWtWu71c3VEkjfsX9yLc4zryBP1qcc1Pp272x/5yI1d4y9jW+Xvzht1/djzcPYg&#10;+iToddcXWCHl8VP3c5Qx5gf6txbd3bzFvkv8uXkfoyVvZ5zM7SXODtwTzJCEVi3TcnM//uOXjnHm&#10;LM7C4xmLdtbY09KJJx2XHn3qhbRqbdaT/K1/RzPy/zs743LnwO73gWCBDLp1Qbv171DjB35IH8eB&#10;jnEb8xiMzLpNGTOTq9yRrzdtVKfxgocOTkBZtNmT0If8cI/ked0/gzLMpAa2aFPOno/16zPmYFAm&#10;+qKT0FWPhI7f0U60g99O7t3/C0sjNk1GRKWBnWsLRua8SWcXjMxbb7w7OC53l+jQj7rq+6O5RgdO&#10;IpL53j5qsC8x3uUZ7oBLhhU2Z8of8o2+jLl4KH479zLeYOeW9NHH7+d3jil5Ljg0XXftjWlljk2k&#10;G+UJGsFjfa7HDLnX70jGVNiwsA912U4fd3Q1dFzMFvjHG27MWNQJZ5X34eg7+bVPPdGeoeyIfscH&#10;Wwb/0J9jMG3OGA/7lfVvzXiGMoaj3pqjzjX6jk6KfJ0zfEhgerZu3/yDOW13uR/SxbNDHjLFY7f8&#10;QmeVHolWUI/+jt/6nUwidccxVG+koK/Out543pF7p91ivGhv9FPYosg73LmeT/BV86b94ghFfzjr&#10;L+M7ZBz9HfTxSQ9qucWz0Zz7t2ZMUsaIiSNzy8yb0/HHnZCunn5t+nTp52lgc8ee4DN0UB3D1Y+3&#10;GHc1L+QcsnZfnqHk7Vm847rujI8cpyu/L0TSf9GHzjEO4nn3WZ6o3/Xe5EbetZ3OsNCCIwyMzHsf&#10;vZ3On3RuGn/2hPTy3NcGbcNQfLg3a9asMu/PnTt3kLXgf2+8DBZoF00CTQJNAk0CTQJNAk0CTQJN&#10;Ak0CTQJNAk0CTQJNAk0CTQJNAv+2EqjXFq2bWiPlIxcrQBwSmAFnuAt73Yvx4Hmsn9bl63VY13wm&#10;sCRHHXVUwRzwd1mz5qtGE5ZF/BJ4DmuYfJee/Zi1S+ud1uHFiPHNIN+OuCB8N3jVJgeaNX/Rofgf&#10;6YDBgJF46KGHygFHgnd+/tqfH/S6zyPR9gxWoa+vr+wNhJ72h++6Xs/vpjvcb23U1mj33uq3/j3S&#10;sbfy+JAH3zArEeNFrIeIS4En+hJr08q4V/92T8I7n0BLHQnsTf57e06e8tSJbugPejYrYwZOGHN0&#10;+uufT0pvZNxN+IK3b85+rqpY1FPT2Zfruu56/LENbIw9rsaOHVvGVvizokzRDzzk49sVX5f4S0cd&#10;eli6MuPVvurt24O/feHlXzEPWZBbyK63t7fETiIzOC42Ip5F+yJ/yDHu/1zPdB320l5isJPmr3+V&#10;VGPV+DaNZ4m9NceNPe30sq/aZ0uXAY9k13Ge6zI+Lm0Hvsj/sv6MdOyrHNhkdPBgToQXhYsUj6qv&#10;r2+QjDy1X7m28XgP/hVgh/7VkvZ1j7doM9l0P9uX9ikfafHixQWjIkaaeEfkN5QNl78uF+VHczb/&#10;6zP02GR+ZdhVMaOiTZ7VfRf1PP/042nqlMnp1puvS3CMsAs77LW1C0e0I+MW4Q1gCgePfK+zv1HG&#10;J2S6cM5wryeeeGLBH9Ov0bz7BE+jOes3vDjYB7YVtlvcxMCfoVvrtuuWmgR+CgnAS8Lc+/4AjvNf&#10;aY76Kdo/Eg02MOyB9x+20VzOTtT4HXmMX4mt8jca3DcMf/wtMlI97VmTQJNAk0CTQJNAk0CTQJNA&#10;k0CTQJNAk0CTQJNAk0CTQJNAk8DPTwLhg4mWW2O01siHDXvCRxLfMfJhu659JbEmqXztH3KNxowZ&#10;M0qMGL4Gfr1I6IrXIg8fZu0vQxNfPwYrgQZ64qvw/aOPDj7i8LvmFy9xb7hz8Ov5cL6qyDPUeTi6&#10;cR+ffC3aX8t1KFr7ck9b0XGgGfX8d52DJzKHeRKXRLwG2KqR+g+f+li/0TfXLf1QAvvbb0PpLL3Q&#10;N/zv9v06/S+npL+de156751384DI/wby2Fuf48903A2DTOFlf5I+j8S3AR8mfowYSmIBhb8DzzFm&#10;d/RnP2QOELHyy6/Szdddn044+piM67m5YGbKsyD4b3zWXzE+7NVjHzUxmsRu6LadxBA6828skn1u&#10;Wug6nCM9Mw9F7KhaH/eZ4P/njPo3krnC2JCMXRiKc88el/dfm5FeX7Cw7MdWxmwepltzOXv8hS4M&#10;dw7aezurOxIMKv0TMwxmNPyPeKv5jfxxxkNNJ+7/Tz7Tn6Fs6N54DnnvLV/3czhhe93Z885egMb9&#10;cPWr46dI5l/tlIwNMb7Ek3H2zjdcPfrypReeSRfmuA6XTbkgvf+Pt0wemQpaIx9idtjnRnwnMeHg&#10;Y+hTT09P0Sf8RJwlfP13paHaJn4YjBD8pv0dYcNDPjUfDSNTS6Ndj0YCdMj49reLmI7i+ZnfxW6M&#10;OX80dP+dyrAz3g3JSUxKMT3hM8V5rDGktbz8XSkmom8mzJPdtmSocf/vJLPWliaBJoEmgSaBJoEm&#10;gSaBJoEmgSaBJoEmgSaBJoEmgSaBJoEmgX2TQPhg9i33nrn4GOu1xtrn6No65VVXXZUOOuig8v3+&#10;ihUr9sDR7Eltz1/WQ+s1zz2fju4XXh14iyPuDXfurkk+fMEYRNyL7jz17+Hoxv06b1zHs1qe8Wyk&#10;c12O/Bxxb7jzSPQ8G65c3I/y1rHtlQMfY++m+PbaGna3f0m7lK+TPPitU3e5+tnP5TrkPNrzULIm&#10;Z/3Fn/34Qw+n88+ZkCacNTa99PwL2bWZ+yB3zcDG7Jvf2vGb/lSyrvVZ38LgzZw5cxC7EH6M8Bup&#10;dys+Mj9rVv6zYGROOeHE9MC996VN6zIOLmMAfg6JveHHlnwbHd9R2wfM+NKXLQ0tAXaaPpEVnzfb&#10;FN/o/yv4uGse9XPYSDqhHVdddnm68PxJ6dYbbkyffvRxGSuBk3Hem90YWmo/vFvrmH0IzzzzzHTw&#10;wQcXjExgjsi6xsjgj77WfszaBvywlv+Zd8i8ey4if+83fNt1H2mBvI7RtBXe6MYbb0yTJk0qcSXU&#10;o/7u+VI9Q91z/8embvr6zJ6G8M2fffbZHn0atLWNTXrj1ZfTBedPSOPOPDU9+tDs9EXf0tS/Me/J&#10;lvEvm9avSZv7s30a2Fj2G9qU9zH6dvU36dPlS9I7i95IC155qcTNEGfwwAMPTBMnTiyYmagj9pOM&#10;3/8d5xhPNW19Cp80bdq0spfZbbfdVvZaXLJkSerr6yv+dv07VNmaTrtuEtibBNhMeuRviYjP5W8m&#10;8Zxizt8bjX/n5902js2Fy4SrM6fD5kdik+R3hnODbTNefZvx/9g7768skqzx/2Xvz3v23bPfc3bf&#10;3Z2wjjM6jmHEMeeAoqKIYUwoOsYxiwnHOCrqGDE7RkQwZwURlCDeb33q8ULZ9sMDjInh1rGp7uoK&#10;tz4V+rHv7apwLuY8vNb05hsBI2AEjIARMAJGwAgYASNgBIyAETACRsAIGAEj0L4J8H5RDyWhOsZQ&#10;H8D7RfRCvMMN32GG7x05530m+p4OHToIegZ0ZrpWhOaPTo0yONDDoXsI89R4yfy4uIQhL3lFHXLp&#10;PS2L+MkO6qnxNC/SI2uoD9R7UT9ZvtFw5KIcdGKUSf6hXjKab/Q6Lj/yjIZHr6P5RK+j8aPXlKGO&#10;fSKys7Nl2rRp/ttNwmFFGuoGr6be+xOP+OYaCUR5t+a6MbfEGW1GP6N/XTz7u4xLHy1f/vs/bj2K&#10;6fLI7fcV6tiJF7YxOSBDS53KHaajn7MWCjYf6DzYiw3HXKBlvmIdGVfcc2cTM2f6DLeOzDfeRqaO&#10;vaDcejftwemcQF3RXw8bNky+++47v9YBc2x0Hm4PTJpbR+YT+lJ+fr5fp2LMmDF+X77W9OHmlvku&#10;4+k4IE/Gazg/Ynuy1e11NHrYcEnr2s2P3z07dsrxQ4fl5tUSP2503CXzmytr2McKCwslPT1dOnXq&#10;JOypF2fLcP/+fc8cm6S9e/e+9R0/5fJMaCsu2l/Qu7IOFs887FqYy3C0F+3EmG2J03ZFV44OmN9L&#10;rNdDPtyLlk/ecWEtKTNZXORnP0nmZNZ5aWpPyd8KfpX0EYOlZ7dvZXLWOFmxdKHkb1jjj6UL58n4&#10;CRmSOdEdzs9wezINHzlY+vbvJd16fCudOn/l151j3ZwlS5Z4nXZcX0om57sIj2NIv2SepR1Yr4K1&#10;zvgdyz5trK9z+PDh2D7/LuSxPNonAfoha0ix7yzrN2F32Jbmx/fVanEMsIthPT2+uQj/D8Y8SXzm&#10;TJ4/2Bkxl4VjnHPihGHvS3bL1wgYASNgBIyAETACRsAIGAEjYASMgBEwAkbACBiBtkOAd4a8Y+T9&#10;Iu8QOUffw7lex+lqwneNoT6Pc/S36BU6d+7s3/3q3k1Q0fxDQpRD+aEM4f1U58hCueStRzSN3td6&#10;kaapI5q+pddN5c29P+qoD0e0HM03Gh691vTJ/Gj86DVtpY531ujVpk+f7nVrqjfU+7SJOvhfv37d&#10;65t0HQLuIYe5RgJR3i29bsyp8Yw84Ex7sIcRexd92/FrGdC7j+StWCkXz5yVp4/cvmhujyN0ELSV&#10;OtKSDr8lLll8vs1H78g+XbreRKiP13VtWDMm1+219M1/O8jSnxbE7gXVEnnaUlxtK2RmXYfMzEy/&#10;JwN6dLORaboldc5hjSvsY+bOnev3awj7dNM5fDp3mWvD+ZExdef6DVm6YKH0S+sl/Z0+f5jbe4lj&#10;3uwcKTx46K3nAmnCo7m1U1tZ4mMTgm0b/Y/9LLgXdTzr0fWajUyUTPx1+BwtKSnxexVim0J4svk2&#10;2ZwaX0J8aJhHeI4N0KlTp3z7om9WF/a/RFidVDx5IPduu/Vm3LoxFWUP5Fn5Q3/cvHbFrRVT4NeL&#10;OXh4nxwpPODXjzl77pRcvHxOrhRf9La00fUFqe/b5agE78/XuYISmB/4XcL+N6yps2rVKlm0aJH/&#10;HXvw4MEGe873J43l3F4I6LjjtxZ2dzrewjmhvbCI1lNtYBib4bqdOlbVhyH/3+AgjN+Q4d6+5Esc&#10;xrWmiZZl10bACBgBI2AEjIARMAJGwAgYASNgBIyAETACRsAItG8C+q42GQXV1YbxwvNQr8E5+lvW&#10;Ffn888/93vGsE8G7S1yYLiyPdLzH5P1wS94Rq2yhDGG+WiblEkcPrps6NA9kQnb0gRzN/Va8qbz1&#10;npbRGp/3vRzUJy4/DUvmpyozWToND9MjB9++oz9lr6Wm2g9dwNq1ayUjI0N279791vpC5Bu1sQnL&#10;ai/nyrm1fipO1RXP5PcTJ+XnhYtk5JCh0uXrb6R752/dHi4T3RoV+X4Mh+2AHLRrU+MsWqaONQ3X&#10;uuh1UVGRt/3Q6zf6Ta2zz3HmOC+cnBvWrHX7Qg32djwVj584Q7s/vz1VlDNzaF5enl+rCd2t7bWk&#10;vSbeV/sN7DrQbfOtPt+hv2GHFZ/0kwuNjiMvoBsbVy5clF+dPcqmvHWyzI1jbMkYKxecrZuOtWR+&#10;cyvJ8y6cB7AfYD8LtWsjnzfGrbtG12t7LTWPcDinwpnfTjjCea7SflEXFxaNk+o6zCNOf0w7h+2u&#10;8iBT4rdcndS4PZTkFbay7nfbc7e34otn7rxWqiqcnaULe/nK6a7rqvyeS7UvsafC5lIPdxrjKIfj&#10;QzrqGfKgbPTy9HHWt2EOYS3E8Hfsh5TPyvpzEuAZpc95xqA6tQ/R6/bo63hkvgmfNVEW8IMdh6bR&#10;OFxznzzwo/c1nvlGwAgYASNgBIyAETACRsAIGAEjYASMgBEwAkbACLQ/As19Z8h7Rd4xqh4l7n0j&#10;eanjHD0P3+136dLFf4+LnkHf+5Ieh14CXQj5NlcWLQNfdXcqV3iPc/LUgzpE349qWDI/ml9Lr5Pl&#10;q+Faf2Wg9VC+qcpLFV/LSeanyj9ZOg0nveqhOUcvyvowtDNxwr21kFVdiftWfpPbJ2SR+zab/SpC&#10;PZzGoW3bu1POrfVT8nOq13rH+WZJqWzL3ywTMsZKn55pMmroMJkzY4bXDYbtwFiirfCb6+jbYXyu&#10;OdSRP/XDaT059/2F4Dqn23B7LpUWXZG9v+6Sy+fOySu3zxLHn92F7DnnYHyxfgf2B4yzcFzBI2T4&#10;Z+eTqn7az/BD+8xwXkqVx8e+r2MDOTjn2dAQ5sbHKzce66qeS01lpZQ9eCj3b7k9KLCx4N7rZ14y&#10;P1XdlB/jN+yLDeW/zoB4GjdZnqQJ80gW71MK1+drtL6pZFTeqeIpM+LrbyLS6Jjm/hvtHWTYUpmC&#10;pG+cko/Oz1E5wojIpM9p4iXa0j3T63lOq81L0z72MrUvX0ht3XN/kD82a6z5EOat8oTlv4/zsBzq&#10;F16/j/IsTyMQJcCzSMe++sTR/ytF47fX63Bs6nOEsDAcNuG8qHNbGKb84sL0nvlGwAgYASNgBIyA&#10;ETACRsAIGAEjYASMgBEwAkbACLQPArwnDA/e0aKrQJ/IO1rOVV8TRyR8zxi+q+QcG5n9+/dLVlaW&#10;/4afuBpH03Gt53H5pwrT/JLFQ3YO6hUXl7KbOuAAA9KrnPjkFb7PTlZ+U3lrfppW42rezcn/j9ZP&#10;y2ytj+zsCVFWVqbVeMMPmcNSdYJE4nvsUFfNvdDe5o2M2ulFa9tF04XYCHvLEeT2VMJOhv2Mnrn1&#10;We7dvClXzl+QM8eOv/XNPO2p4+GtvGICKBN9RrQfhO0czi+hXsj3f+R7vZYMOv/wvD3YyCgnOKJL&#10;jjrGVMiW+1xzxLZ3NIN2ch3OpZyH+zZ86gii7cs8qWOGMav7kSXGsXtWPXdrtTm7sndhI8NYV6d9&#10;EXn0nHvIE8ZjDMMXzuF8z3XYDloHzb8t+IypaHsQRv2j81xz6hPOd2G+jGsc/GAWN5bjwppTZjQO&#10;ZYTtRD1UBx3Gpc3DeIl7bt2G2sa1YWqqmKMSdjIvKsukyq0xU13jbABeJbOjCUtInPNbQuv/9t13&#10;GxItJ2SqzznicIR9991KYbm1ZwJhH2SM6fXbY639UdJ5CBY6NgnTfZQIj45LrgkP59M4csY3joqF&#10;GQEjYASMgBEwAkbACBgBI2AEjIARMAJGwAgYASNgBIyAEWgfBNA7NHW0DwpWSyNgBIxA+yPQ1Nwf&#10;3mt/ZD5MjUPGcecfRgorxQgYASNgBIyAETACRsAIGAEjYASMgBEwAkbACBgBI2AEjIARMAJGwAi0&#10;HwJxerkwrP2QsJoaASNgBNoXgXCub855+6Lz/mubivn7l8BKMAJGwAgYASNgBIyAETACRsAIGAEj&#10;YASMgBEwAkbACBgBI2AEjIARMALti4Dp6NpXe1ttjYARMAJKoLnzfxiPPUz00HzMbx2BkGvceety&#10;tVRGwAgYASNgBIyAETACRsAIGAEjYASMgBEwAkbACBgBI2AEjIARMAJGwAgkIxCnlwvDkqWzcCNg&#10;BIyAEWjbBMK5Pu48rnZhvLj7FtZ8AiHLuPPm52QxjYARMAJGwAgYASNgBIyAETACRsAIGAEjYASM&#10;gBEwAkbACBgBI2AEjIARaA6BOL1cGNacPCyOETACRsAItD0C4Vwfd972atS2JI5jHoa1rdqYtEbA&#10;CBgBI2AEjIARMAJGwAgYASNgBIyAETACRsAIGAEjYASMgBEwAkbg0ycQ6uPizj/9GpiERsAIGAEj&#10;0BoCcXN+XFhr8rY0qQnEsQ7DUudgMYyAETACRsAIGAEjYASMgBEwAkbACBgBI2AEjIARMAJGwAgY&#10;ASNgBIyAEWgJgVAfF3fekrwsrhEwAkbACLQdAnFzfhhWVVUlz58/l+rqaqmtrZX6+vq2U7k2IGnI&#10;Ou68DVTBRDQCRsAIGAEjYASMgBEwAkbACBgBI2AEjIARMAJGwAgYASNgBIyAETACbYpAnF4uDGtT&#10;lTFhjYARMAJGoNkEwrk+7vzJkydSVlYmFRUVgr0MtjIvX74U4pr74wTimIdhf7wEy8EIGAEjYASM&#10;gBEwAkbACBgBI2AEjIARMAJGwAgYASNgBIyAETACRsAIGAEj8OcjgF61rq5OampqvK81DPWtceca&#10;z3wj8DEIxPXJMOxjyNTeymRtGGxfsIU5c+aMLFu2TMaNGyfDhg2TqZMyZdyYETJ0UF8Z3L+3jM8Y&#10;KevWLJd7t645THU+Hbywm3nw4EEDOtaewYVtGXfekOB1XPLhQCbip3JxeYZhydJrnNbeT5YuGs7a&#10;O9SnJa64uFj27Nkj+fn5cvXq1YakypSAx48f+3DaLXQht+bwC9O+j3OeSXH1J4x7yRyyEwefOnGu&#10;13Fp4u7BPpVDhjhOhIXy8Vzl0Lj4es15siNV+cnSaXiqtZs0Xmv9VPKlup+q3GTpSUe74vBD1ppG&#10;2zQsgzC4v3jxwtvshfeSnZM36dRxnqzdNY75RsAIGAEjYASMgBEwAkbACBgBI2AEjIARMAJGwAgY&#10;ASNgBIyAETACnzYBdD6hDghdkeoHk+mNNPzTrplJ92cnoP0wmf9nr/+nUj/mj8OHD0tmZqZ07dpV&#10;+vXrJ9nZ2TI5a5zMmzNDlizMlelTsmRQvx+kb68eMnniOMlbtUyuX7/eUIVnz541nKvtRrJ21fCG&#10;BC080fSp/Gi20fjR+y29Rr/PoflG0+vcjI9ennlZ7S2UUTQNtka7d++WOXPmyPbt2+Xp06c+bWVl&#10;ZUPU8LwhsJ2ewB6u4TMQFPoMfBdYtI3DvDRM2z7Op81pb9oaGyfdt4wwtdOIS6dhxNE+Rv00L/Lj&#10;XOO11g/r05rzVOWmypM6kYc66kqdObinjPV+1P+j5Ufzs2sjYASMgBEwAkbACBgBI2AEjIARMAJG&#10;wAgYASNgBIyAETACRsAIGIG2QYBvqkP94N27d+XKlSuCbzqkttGG7VVK658ft+XVjqC0tFTmzZsn&#10;aWlpMnLkSNm4caOcP39e7twokcqnj6S+tkrKHt6VY0d+k2WLf5LMjFF+XRlsONiDCYc+W53OR6na&#10;V+Npupb6qfJX+wLVtWt8LYfrD+WisoTlck9ZYB+wf/9+v5ZPVlaWnD171ttWKGfSET/O0Z7apnH3&#10;P2YY9dM6RuWgHbSNoveSXWte+NRZrzV+9FrDk/nRvqHxVDa9Vl/l1XRxvsbFR56oTHFpwrAwvZ5z&#10;n7KbU36YV9y55tlaPy7PMAwZ6c/Y9PA7hYO2IjzOwYe4UU7EJd+oC8uKOw/jx/EP79u5ETACRsAI&#10;GAEjYASMgBEwAkbACBgBI2AEjIARMAJGwAgYASNgBIxA2yEQ6pOwi9m6davXcZ84ccJsZNpOM7ZL&#10;SeP0mmFYu4TyASuNrvrRo0eyc+dOv25Mbm6uXLp0KZCA/XDePO7fvi5LFuTK1x0+k0mTJsnp06eD&#10;+I2nzEthW8adN8ZOnCEP6dCro0tnrQx8rrlHHqGLyzNZWJhOz8kzPKJpNV5LfPLQOmg6LYN7oaNe&#10;6sK9lM6dOyczZ86UPn36+LZhLRlYhHO9piNvGLG2zP379+XWrVt+7Rm9/zF9rTc+snOEYcgW8orW&#10;T9te00Xrou1Fnq115BGVT9tJ+19ULu7Tdlp+Mj+VTMnSaTjplRdhUafxWutH82vpdapyU+UXtht5&#10;6bgPw8mDe7RBtD+kKj/Mh/RhO4b3Uslp942AETACRsAIGAEjYASMgBEwAkbACBgBI2AEjIARMAJG&#10;wAgYASNgBD5NAuhY9+3bJzNmzJCff/5Z0LOm0iF9mjUxqdoLAeufH7+l2SOpsLBQ8vLyvK8SsZ4D&#10;9jEvqyulsvyR1FWzl5Kz6aivlv0FO2XMqKHSq1cvWbZsmbfLUD22pkcH3dz2JS76b45Qd815mI/m&#10;rX5z89f4qXzyozx06aH9SrJ0Kl8qX/MjT861TqyroY51YrDJwGG3tHfvXhk6dKhvl3v37vnwUCby&#10;wCEz3J48eeLX/jly5IiUlJT4ex/7D/KqnKEshHFP249ruCibMC7n3I/rH9F4Lb0mX2SIurAfxN3X&#10;+Cp/Ml9tbLTdtR9QF+4lS6fhlENaxiJp1HG/Oek1n2S+5tdaP1m+Go7cUQbUR+sPD+LQ9/n9on0C&#10;ecgjdJpnGB6GxZ3TvslcU/eSpbFwI2AEjIARMAJGwAgYASNgBIyAETACRsAIGAEjYASMgBEwAkbA&#10;CBiBj08AHZO6a9euydq1a2XOnDlSUFDg9U5xeqMwTNOabwQ+BoGwL8adfwyZ2lOZOn+gs2YNkseP&#10;HzdUn7DqynJ3/eY6Mlw/eXhHzpw8Kj/88INkZGTIgQMHvN5b8yOTuPaMhmlhGq7XqXziq32Dpo3z&#10;k+WjcZPdf9/hlK/2AVoWtgQJu6TEvjwPHjyQuXPnypIlS7y9I/G0zpxjTxA62o49mngGHDt2LNY2&#10;JYz/KZyH9UEe5eL7nrfRelPKVO2m6fHflwvzVnmS+alkSJZOw5tK3xZsZFR+2ln7N23LdXMcccM5&#10;JZpGOSXzw/iMLR1fYbidGwEjYASMgBEwAkbACBgBI2AEjIARMAJGwAgYASNgBIyAETACRsAItC0C&#10;uj8Hup+jR4/69WM2bNgg2MvgkumONLxt1dak/bMR0H6YzP+z1fdTqw/rNzTlsIVRG5n62iqpfPpI&#10;al9USNXTx3LrWrFkZmZK3759Zc2aNQ3651D/naxdw/Bo+ejF2TeorKzM5xmuQxFnUxHmFT0P8yat&#10;2l4wb1J31nFh7qQMbE5C2cO0zTknb9bkwVaFdV9u374t5eXlvpxk+SJvnCMc24Bff/1VcnJyvK82&#10;MepHbQfYZw/7mOzsbNm8ebMvNy7vjxGGrDDmCOUOz1Uu6qftTx/gHLZRp20dhtOWtEG4Jk94P9k5&#10;6SoqKvzBeZxTuchf5VEZkvnkgyx37tyRK1eu+INzHXfJ0mk4/Ya+imxxcmm81vpx9WxJWKpyyQu5&#10;6ZtFRUV+Hzd+m7DmEWNPf79omQ8fPvTjhjbHwTnsI5RHOsYVcZtTPvlQTnFxsT+iZXLfnBEwAkbA&#10;CBgBI2AEjIARMAJGwAgYASNgBIyAETACRsAIGAEjYASMQNshoPoe9LLbtm2TxYsX+z060EHhmqtD&#10;ajs1Nkn/TASsf3781kTnrDpppFE9NPYMah+DX/P86RvXpcUXZcGCBZKWlub9RPzG9U1Sta3ep0x1&#10;6MRZz+bChQve5u/q1ave3g+7AuY05rvQ3kTzSOaTL/fQs6OrxzYBewNsL8gPOxb096zZovYYasdB&#10;uuY4ZGb+RVbWb8GuZf369bJy5Uq/vs7Jkyf9PfZPQn7icygvfNogdNhjUM9Tp07JlClTZNWqVQ12&#10;FZoO+chHXWlpqV93BpslngPU6VNwyAhr2lDbUeVWe59QTu5hA4H82H3SF+gTmkbjUv8wPee0LZwp&#10;j/PmOPKlrBK3PxUH59GyyBuZtA70FdoBGZo6aPtdu3Z529Xp06cLB/sgEsa9ptJy7/z583L69Gk5&#10;c+aMly2sEzKlSp/qfnP4NBUnVf7sw0adBw4cKN9884106NBBevbs6deeYk/Is2fP+vZifDIO2V9s&#10;06ZNfs83tYHR8qnv06dP5caNG/L777/7vpGqfNJwXL9+Xfbs2eMPzjVc8zbfCBgBI2AEjIARMAJG&#10;wAgYASNgBIyAETACRsAIGAEjwPvGOMf7Yt4H816R9/b4+m0fPvfRP3BwHs2Ha9KE4aTTgzSaX7R8&#10;wlUngs97anXht5j6zjMsQ+PhE65yIKfmyT2u1aGrIK8P5agf5cGXg2vkxFf9d3NkibYReVBH8gmd&#10;lqXl6D3CyYP6wzVkgFy8m+d+1GkbEE55vMMO9T0hZ02rZcXlp3Heh0+5MNW6h+1Oecgayku9qU8Y&#10;RjzScS8aTv7RMOLjKDNkmghN/jfMh7aEVRhGSsKjjnLCPuxSuihOLudX11RKTd1zf01Y4l7iW13S&#10;RNtD+yPMQtkZg3BJuMg+HPVOb+TKeFXryql7U+8XzUf7DnmH+b/O+A1P2+yNQHfx8oUby9VOlwuK&#10;10f1M/fdeZUr/zUeuIWsuKauiTIj8r9y+11UlQtrJsBI3LX3YahhhLvj/p3rzk/wi7LzNz7QHzii&#10;/5kwYYLXR6FTS8YrKlK0T4X36RPRMUK+ydIQnz4T58hH25hzncfJTx3n9BHtv1oOYeig0UuGnH2/&#10;eZXozzWuv1VXJ9q83mVZUe76XmPWngd2AHHyhX0jrF8om8r4rv2Xrxgj9CeEZd53c7YbsrXVr+R5&#10;pXsu1L3uh6/7HHHdrhWv09TJoyf3Zc/eX2XVmuWye88OOe72v+G4cav0dZxE/4ShOurbULfX5b+s&#10;dnP+c1cWY8aVX/3UPROdSCEPTY9P23CPA/3tuXPnfNuFLBPnjCE3dzF2nP+yulJuXS+WE0cPyv49&#10;O+Xc6eNy8dwpf33h7El5UVnm54+6F89cKXB525FvWM7bMZofEvYHzuGk/U77K/2R/ocOF339oUOH&#10;5MSJE952g3rcKClqWF/ljTnCzX81jmeVa64657+sd2sgwNi3dZ2UPbjp15VAp08ZTY2f5teodTEZ&#10;kxzKVnXRj+7f8vMcbXb/9vXEvP66Lz51fY/1Y8aNG+ftQVR/T1qd2+lMNeUPZfvG9TJzymT5rWCf&#10;1NW69nNbrbgu5P6I1FS7P36urpdrN67I7Nwp0i3tK+ny/efy3fdfyeARvWXKjPGyYOlsydv4sxwq&#10;3C33nzD30qfd2i1VZXL4yAHZsGGdHD50RJ5VuHCXpZ8DgnFT9/KFlFwrkq3b8mXBwlyZO2+2LPpp&#10;jj+WL1kgK39eJEtc+NpVP8vl82dc3m/3P/o7nLSPiDyTy5eOy/p1S2TatAwZNLCHdO70b/m283+k&#10;b58uMmJ0fxk07AdJzxgiS5ctlN9dvvQx6l/9In6udAU3uHMXTsqavBUyO2eGHDl6OMHJpS177MZH&#10;ML+RgDE4fvx4+eKLL7yPfY22ZzK/oaB3dPLWuKx/4fblui3bf9kk6cOGypjho2T3tl3y7GFCfuZq&#10;HGOt3K1NVC/8Fq+Rm3evyFrX1r169ZKsrCzZt29fw9zNOKWv0Ra0c301cyh9ocKNyz0ye2a2bFiz&#10;WqqeJNZ7Id5bcrnYiTDXf8ofSN6q5TJudLpsz9/i5j6XF3Lx0wnf9U33Pxi5dbdEliybJ1OnZcuh&#10;g0d992jsB07q4Dch6wj99ttvkjNvikyamiFDR/WVnn2+la6uP/fs3VkGDE3zfWPFihV+PtG5JpST&#10;fkIb0qbsZ4b9FXME9aFc/yz040br4mA4oV85hqfPHZEly+fKli1b3rIVogz68LtwNdX8f09zSpRP&#10;+926VyybtqzydjGjR4/2NnTYeW3cuNGN0w0ye/Zs6devn2SOHypzc7Jl98582bxxjQzu30d6f99T&#10;flm/UZ4+LPNtpGyoL0x27Nghw4YN82slYc+kczj1CtvD94/XojFvY5Mzbdo0b3PUwE9FN98IGAEj&#10;YASMgBEwAkbACBgBI2AEjIARMAJGwAgYgXZJgHeFvIPknam+f20KBPF596jvncP3kJqOMPKMu6dx&#10;muuH7zxJg4zqKIP7vBvl0Gu9r+Xru1OVnXiEqQvfF3NP9bDRsjX++/DDssLzuLKQj0PrFxeHMH13&#10;nOw+4SEHrqk/PPBxYRnKmHDO0YNxJJOXb3nVESdalt77mL62NTJQ17C+eo5PPUP9qcrMPepF/ZSZ&#10;3otea7j69GX0o6zdHzLkPLzW+HE+ZYdcOVe5E/FpRzcWna0HdjLoemqdrvB5dYVUOluQN+Mmxhc6&#10;Tg0nP+rBtdYxZObzdnrvF8/KpK5a9dqJMrmHXjmsC/lQb/JUWcP7WkfCVAYY8e0v/UnrqmMA/ZVT&#10;PrsO6Xx31Dj7mCvnL8jVS5ekqvypj69ponlThrflcXY9yKoHut+zpwpl2y8bZPOGtbJr+y9SsGub&#10;7N6xRY4c3Ct3bpQ0xCVv8gnrQFi0TC37ffg3b96U1atXC7qouXPn+j0NKKclMtDmJSUl/hvtcN4I&#10;50bPy9UNRxza9vLly94P4+l9bFpUhrDPYB+DzISF6cifME3DNXGPHz8u6BKXLFnibYFY+0Hd8+qn&#10;8uDRbTl2/IgcLTwiTx6XyUvXlNVVTrnp/mle+NrvNC11wPaBvR9Uv699nTja/zT++/HdmgnPHsnl&#10;Kxfk9JlTTpbrTnfuKuC6dK1XYybGa9ULbNISfZSxe/bcSdnidP1Tpk2SEaOGyJBhAyRjXLqkjx4u&#10;ffv3koGD+0lW9ni/VgF6xNDBgsPX7+Vztz5IubdVKfh1pxs7F+Xpg3J58drGiDhh39Z8COMeY3L3&#10;7t1+XYRbt275eVK5ESfcqwd7mNzZ02XUsEEybFA/GTrI6Y27fyv9+/T0/oC+aTJ/7kzZteMXuX3j&#10;6uv6aomNfpw8jXdbd6b9I+z79AXsqtBTs4fNwoUL/cHaKawFsW7dOlm1fLHMmzNDZjq9+fKlC+T3&#10;U8fesKULbWQYObU1NKp7zrg2PH3soOTn5/u1FBh/0Xoh0/t21E/bi7KYZ1n/BLuXkSNHygTXpzIz&#10;RsmYUUOdDcEIWeDsSg7s2yUlrr8yD06aNEmGDBni1znRtWgYw7Dzzj13yp0t4YqF82X4wAGSt3KN&#10;PHzg5nHXv133Sdg4OJ9xfubsKVmweK70H5wmfQd1l8zJI2TazAkycfJoGZ7eX/oM6C79Bn0vk38c&#10;J/lb13g7gFNnjsrG/DyZmDVeRqWPlDWr18rdO66/u/wZ/7WufzNuXjj70EOH98vESeOk+/ffyYBB&#10;fWTy1CzfdgtyZ3vbGPrexPGjJX3EYJkzc5rs2LLJ24I21MVXqPEPvwkOHdwpK1fMl8nZ6TJ+3BCZ&#10;OGGETJ08Rn6aP03y1i6Wn5bMkvFZI6V3vx6uzN7OLifH2zpUVr62R2vMLvas9HqRrFy9VEamD3P2&#10;SM7uo9LVx3WLygrXj1z9aDsdy6xjs2jRIhk8eLDMnDnTl8O9po7YQt9h4MuaCim+/LssyM2Rrp06&#10;Sa9uPWTtstVy7/o9L79/br8u74X7HYGNBzYWJ84clKnOLqqTSzNq1CjZvn27/51EVMYov8W8c+1c&#10;XflMXr185lg8loMHt8mkiaNl6YKf5O61Ow2/k+PGkudSVyl3b5bI4p9y3Zw0UDauWScVD50dPt2X&#10;/2o4xjXV7jsAZ+9WXHpeZs2ZIqPHjJSd252dTzmyNjryo68w32IfwzxB/126Yp7s2vuLnDx7SI6f&#10;PiBbd66X3AXTZdzEEf6ZzTpBBQUF/rdgQ71ctrQttkHYg4wYMUKOHDnSML9qmyq/RP3o9O6ZWlfh&#10;7Mj2yKy52V4G+gVzS9iPo3NNYy1adqY2TqR66X9Huf+b1D+Toyf2yYycLElPT5dffnHzuXtmh3Mr&#10;8Rnzq1f95MfM4IFp0vXbr+T//e9fpFf3HrLjl63y6M59ojXMi/xW4DnNnIl9DfZ5zbWRwY5z6tSp&#10;3kaGNWjgFZXHF2Z/jIARMAJGwAgYASNgBIyAETACRsAIGAEjYASMgBFodwR4dxrqMAHA+1l0AFGn&#10;74Gb+4411L9E8+Ka955hXsSPplFdKvpM3vfyblWdvvclH96XcqjelXvkRf4cep54n5zQnxInTEM8&#10;ZaF5a1nvy1d5yB9Z0MmhF75y5Yp/JxzKQR14txuGYWPBGvDorMM203xJw7v3MA36LNavZz1z5aX1&#10;Iz4H6ZWF3uOa99SsVbF8+XL/npp14/munm810X2HMmg6yg7bWcM/hE/9wnqgj0SfCy/0+CoXfshI&#10;+fFNMPqJwsJCz0tljvLR+NxHH8+a8JSjukNNh0+5l5wdx86dO+XixYuxtl/EC/PkmrzQYyKTyosf&#10;jUfchKuTm7evydFjh9x6Eztl/YY1MmPWNBnndIHjJ2R4/QXfJyML6yNga4HuAZ1CyIIyojYG5P/o&#10;3i059NseyZkxVQb26yW9enwnvXt2k95p3SStRxevo0HPA3N19FftI2G76H3KIpx2o1+hj87JyWnY&#10;Q4i+SRzvUCPXOUUWvjtKLxfJ6mXLZdXSn+X44cO+3xM/dG/wcvZCXiH2stqvB3Fw/25Zt3q5ZGWO&#10;cTqbjjKwby/3bXNvGTKwjz9Hnz954jhf5/qaqrf0LOQNt+TtEUryx8+pG+2H/gddGvpt+gYuWu9k&#10;pWHnwB4Hc+bMEfZGwO6FtNQhbJ9wnmDsbN26VYYOHerTHThwwNtLaBmko69qO6nPffIvcDpB9lmI&#10;GxuaB/2EueXHH3+Url27Srdu3XxZpKMv4iqqHsups8dkTu4spxeeISdPnHJrdbBuibvpmj0sV+tE&#10;OsJ5jiAH+lf6P+3GodzC/k+a9+NqpejqBfl52WL3nfuPsm3rdnn8yD3f6N6+2ybs2+rqsa3gvFpO&#10;nTkuCxfPl3Guj6Ln/2nBXFm9drmsWLnUje2pMnzkYEn7obt07dZZsrOzff9Q2bVuXCcYOr1j2QPZ&#10;mOdsrEYMl5VLfpabxTfkJTZGTk9M/JCh5kMY90pLS/34RB/MM4vnieoefbrXcrMOybTsCfJ1h89k&#10;+JD+snLZItmxdZOwjgfrd+TMnCoTxqb7cUe8fDdPlT26q8U1+OQZJ09DhFae0F95RobjlnHBvjm5&#10;ublelw1L5kb6zMGDB/1x9NA+Wb1iiUxycyn2JEsXzZPCQ/uF9VfcAhd+HRnXHf06MkxR9RhwuYa9&#10;d6vE2Yss9vlu3rzZP/ejon+I/ked6QfMxzyHmGc7d+7s90Nh3YWT7rlRdOGss3M4JycKD3q7kWVL&#10;fpLsCWP9fP/dd9/5uHBROzOtR2LucPvYXLsiOVOzpevXX8vcWTlSWnLD2QoxBuGRWNPi/PlzMmfu&#10;LOnTL03GZo6Q7bs2yY07RS4rt7aeVMnj8jty6cpZ2fvbDlmdt1Rycn90tjKZrv9PcGl6yhdf/sfJ&#10;0cPZ6qyW+3cfuYw9ZudhG1ojRcUX/LoxfdwzaszYkZK3frUUHj8kd2+V+nVyHt69KTdKi+TwgQLf&#10;ngvn5/i2RJ8eN0fBjHloxo8TZEp2RmLtknXLpPBIgRRdOi13bhVL+RO3j9PDEik8ud/Z/uQ4O7b+&#10;0n9AX9+fzp+7kHhmKawk/pOnbq2evOXyvXueTpw4wbG75tOxzlRifmhMSH8pKiryNmv8XmGOpj83&#10;dTSmbt2Z5p08da2cP3tcJmWOlS/+9X/yzX+/ktyZc6XkQklCfgaFc+STCHBrGdaWy5Yd66TvwO7y&#10;z3/+U3r37i15eXkNv72oZ8NzybVzLf9PeVXl5qMnsm9vvoxJHyw503+UonOXfTzmqUT+vqiGP4RV&#10;uzWIrpdckvlzZsmgvn1k3crVzkawLCGK66Ov3NjleYL9x+XiszJpylgZMLCvbNqw2f32qfD5Iovm&#10;zzji9zvPYZ5bhwv3ycWiM/LkqWuL12vklD97IFdKzsvxUwe9zR32aIsWLfLPRX2uISTjiXVXqD92&#10;aIfd7xnyb6g7kcDmjkT5dHq3r1XFPdn26wYZM36IX1eO9YWi/2cg6Ttxr9uPvOrcbyjWRXvo+v0v&#10;2/P8+k9jxozxdj4qM2335vz9XM79fkSWLc11v7F6y+f/+ocMHzRYjh08LHVVPPO0bm6lIDdXMSdj&#10;m8h+TUuXLvXzpj5vYBDmTbvjCOO3O+sR0SbMczhN5y/sjxEwAkbACBgBI2AEjIARMAJGwAgYASNg&#10;BIyAETAC7ZaAvt9VANhpoCPfv3+/17eG7xJ576jvHsP4vIflwO4ifE8ZzVvToP/EhgB9KbYvGo+8&#10;NT1hvFPlfT/rCMybN0/mz5/vv9FE5x7KwXeK6Hl3797t1wXQe8hOfhy8p9W8kYP30ciMbUBpaakX&#10;jXRa3zCuv/ke/iCDvjdGt803kqwHwTfc6KuQK7QviMrENe/kWWMBPSXfr2J/ETry5906deMcGwts&#10;M/gunnfH6FLiXFgWabnmvT28ePf917/+Vf7nf/7H69T4znXAgAHSvXv3Br1fcXFxk+/mkeVDuNBG&#10;hj6AroH+xIGMsMFRP217lYu07GPD9/LTp0+Xo0ePNvQ73tknc6xNgX4VHQe2Q5QR9nF08uh90LvS&#10;Z8M2RkaNS/nalynr/PnzXkewbds2b0MV9u+wvYhLWx074eq6aqlkT5kgE7LGev155y4d5b9OV93V&#10;reEwfPhwv44//Q07hM8++8x/o8u3v+gjQhfKgU0Wti8Zo4bJgD5p0qVTB+no9JSdO34pPb7rJGnd&#10;u/i1IXr06OG/gWYdhnD9D61ftA9oHbhP3bDZYL+Fjh07+rHPeCBc06MfYr8lB8mph+rk0N59Tscy&#10;SPqm9ZLcWbO97Viod6IODWl95ZwSzBkD3Lt1TVYsXejXtxgxZIDXeU+dlOnXhvDrRPyYLVnjx0if&#10;tO7yXaevvD6cdQaYu0IutJ3OM2+WE5J8d+eUzVimHZk36EvaL6Ns40pFRvSqzDXffPON9O/f39ul&#10;MD/jwrppvoRjIzdx4kT5y1/+IujJsSOIs3mJMqAtsHuhPMZf2O/DuOilsREcO3asXxdhkGtT9FsF&#10;BQX+mUTdiF9VXe76+CEZn5nh4g2Sbdu2S9mTCqlPmCK8IT9yq2Nc8axizuS5gs0DstH/lFt0LtC0&#10;79avlZOnC7383bt3k1kzZ0tJsdODBzp++qcexM11+nvs3Fa7/ZXQ/esaM+yldtfZZly5elEOHNor&#10;a9au8HZT6BJpr/A5Sx0SbevW/HBrmqxfu1J6dOkiUydOkqsXixPFuSFFHB2TYb0J4x7zGLYUuh8K&#10;TOn/uER71nnbA2xhWDeGdWRYg0TrE/rYKRw9uE9m/TjZzyuLne0Pz6Zw/IZ9JDz3Bf6BPzpuNQue&#10;oTBjTFE3GPKsDO1zfVxnB1NZ/sjbkGzNXy/ZE8fKeLfOxNbN64X1qFhHhmWB2GvJ/WuwkbmBXn72&#10;ND/nMsepXZuWT93iuOv9d+lTFs8rfkMw1w4cOFA2bdqUsKG9d9MVlZgjaava5xVy/OgBmT4lSzp1&#10;/EL+/e9/e9s1XdMhlJkxRtoHzj5qZnaWfPuVs4+YNUduXL/tODgWro/Xv6qTimflsnPXduk3oLf0&#10;7NXNrQuz1q37UuHTVlQ+lrp6nrPIkDgqn5fJiVNHfLxhIwZIJ7f+RAf33JkwMVOOHzshdTVk7GK/&#10;cEmczI+dDdim/HV+nSXGzlVnC0O4+3Xpfc71qKl6KufPnJBVzmaN+Z69aljHDBf2N8aS/63m7NEW&#10;zp/tmPwmz589drEa5UycI/sLv0/PamfrMnjIQD9Xb9my1c1TjXaj5B/nauurZNee7dJ/YB/3HB0u&#10;J46fTLBDZMcQF8rFNX1Z523uNXUQ/4845krKisrQmKf7vXVgjwwfPEA++79/yleffSHjRmbIoYJD&#10;zkAe2bFVSDwzfaM5fthYrFizULr17Ch///vfff/CTpbfHOq0fol5EhisBVfh/g+QLyOH95fpk7Pl&#10;wqlzDSzi5PNhzubwvrMhXrJgnl9HZtPadVLp9mjybOmjrjlfec4vnV3LOZkwabRri76yedMWefIg&#10;sQaT/h4hv5KSEm93zL5C/EZzv2KciAnbEewbsdcK+wi/DVn7jb2H+B2vcx3jiP+Hkc8PP/zg19I5&#10;edLtReeeUVoeLBhHr1xfTzhOauXO/VJZ7fb+6jOgm//NhExRp8+4aHhLrxvLdnK4cUT9Hjy+JRs2&#10;r/Tl025816CO36TMrfyWSMwPbny8eubs2krdHmdL3W/Iz6RLx6/dXktuDaeHT3wynVNIw2/S9evX&#10;S1pamrfNhJE+p+GvcUmofYS68n9Ifq/wrOL3Dk6fU/7C/hgBI2AEjIARMAJGwAgYASNgBIyAETAC&#10;RsAIGAEj0C4J8F6Rd4X4ON5Dox9HL4RekvUBWAuDd4/ECd/PEp91Q9hfHh07B9/4YYPB+8/EO1Bi&#10;OQ2Ee08Zvr/k+1z0TmpDoO85E7ET7zd5J4o9Rnp6unzxxRdeF5uRkeH1FujbVb+KXLw/Zi0F3oNi&#10;26Nl6ztn8g3riSzoPniHi34X+xr0wsTRtCrL+/T1XTV1wRZj+PDh0qFDB6+nWrRokdddqQ1HnBy8&#10;/8bWhTXpuzgdJ/q2qM0LddL3xTClrnD8yums+N4V3TZxkjnukY5327Bl7Xva4/PPP/f2FLNmzfLv&#10;8vFZAx1bC3Tt2NGgD8cOKsyfc613sjLfZTh1176HXRZ68b59+3p9IP2btQ9w2r+1bGTEJgX9xZdf&#10;fun7H7Ye6Mdw9BMdN5oGn7Lo37Qf3wgXFBQ09FXuk4a1P7CPQf/BO3+1R+GetpXmpbIjD31E9bbY&#10;4NC/uR9NR39C/5Lh1jYYPWaEX19ii1u34UjhATl85Dc5fvKIFDldNeOP9UOQ429/+5u3e2JtELjE&#10;1Q2Z4MWYZ0+Hr//7md+DY9vmDXLt6iWvF2b9hztu/4JrxZe8LQTfQMObfoouVl3YJwiL9gvsJFir&#10;iO+oGRPsH4FOnr7IfOH7ENOWs41xChr33fFz2Za/Wbp16iz/+cc/3Hfh/bzeSduLMkjzZr2cTsnt&#10;GcLaMez/MmLoAGcvsEJKiy/KszLXL9xeIayz8eDODbnp1kM4uG+35OZM9/rT6W4ND75JVnsS8kcu&#10;6hFtD+69D0df0bbAhgubP3Wej1404WMLMH78ePnXv/4l2DTRJ9QWIGSlczT127Fjh/+WG5sqvunG&#10;zoSxom0a9tkwD+Yy8s/MzPTzLnOKuv/P3nl4V3Uk6/7ve7NmzcydmTtvvZnxBRubLIIAEYSRyWBJ&#10;iByEhMg52mSQZWwcMQxRJCGRgxCSUE5Q9/v1VkmNBgMO4r51vXtxtM/ZocPX1dVN17erYrlnzikt&#10;LQ32Ue7FZw1zTd+E/fHKtQu2UH6M4Mjs2b3XHirWSiemSNkPfwwD6sEcgs2MeYNx5e3jGer/duYB&#10;ODLfya/TdHvnv/4pTtAsOyfbrttoOzplQ+y24V+6fN6K1qwMMZSw+d9VDJuWKL6ZZvJgp+R+zl+W&#10;7w/mNnQ9/CJ8Mnm/+PF5F/zADis9clD8rxGWO3uuXT2v9+y78Yt1Z4w9z3MNeUOPwWVyfqbnzf3w&#10;XvAT8+HkCbahZHXw2eHt6WhtEI8BLoTGb/envuZh4CfgrwlODb5p+vJHyJfk/ZX8+vl/XzZWmbMY&#10;Vx5HiDXNy1Nv3W9XXrOS1SuCfxV4dTeuXrJmTastugWOTGeXeqgd3kiXPZL/kpLCJTZ8+PDguwtb&#10;r6cYPz/XX0cfr8yLzFd5eXlhbLMOxJ7dpnh8xNDj00UsHPmK4Nz1yxfs6MFPAj8WXg18NzCKfa4k&#10;/dNhD8VJWZafa8O1PtmwZp1VP6wJdn0NM6UOcVgeise5zga+9478rIzR/HRSKr3NmltUbpfi6rQ2&#10;WaO4K+2B9AIPQD7NVJeaJ9W2ZPmC4Edm2PDBtqak2O7clv8e5gTd1tKY9A28sV17ttkCxSU7qPhk&#10;bR1qh+Stth7MNR9ojHW2wglM7q97/MD27NwS/IexpkEWSLTHdRR6C/8/Swry7PPjR62loU53JHUL&#10;xy51vNpQ23BP51tVpTb5wDluWRPHBR27ZctWxYWr17XXpQ4rv3LeFkm/zZg53b44IS5Oszii0m1B&#10;R+jAGgB99jK5QbZf9Xld6a+7jvyASazjecb1w/07N+SPZ5V8yn0gbulAGzZosI0fNU7xlnZY3YM6&#10;xcUjBp7zgLWOkeK5UP6DLS9cYCPHDLJBgwbZmDFjgmxWVVX1VKdnHgdylY/Cev68TnzRnZY1Xr7e&#10;5s6xC6eTde3L6kdGSZ0V6+7Jg8CPnTppYoi11FgjndSNryhciTzpRPm1szZDPo7Ga51w8MARq3vc&#10;y3umvcwn8KZYp3CEL9gZ4g9FctEtI1rlhfhNzHPw/tGhrMvjtQrjD44M3HM42sghbYnl8Jl0Si9P&#10;hXI67Nbd6yG+09CRA2zt2rUvnTdZQ7ksg8XPTb1lA5Pen5AfmQfVNwNHZ2jGwMATBwdPfefj2ie3&#10;NFfX6uEWxbEss3GjM2xcxig7cazUnrVqDCl5PZmPWdeC7ZvGWnI5ZO4rKCgI61G4t6S+dQkn0z8p&#10;AikCKQIpAikCKQIpAikCKQIpAikCKQIpAikCKQIpAikCKQK/WQTYM8Z/DHYS+BN/+tOfAo+Fc+xP&#10;st/Y1y7F3iP3Y1//3e9+FzgqvA/JHmy8b87z8Z5kWVlZsD9h18WvR8xloQPYF2U/FLs6++TUBzsf&#10;tkxspdTFE9/xaYEtnXgcvAPttprYzsl+vteJdmCvx7aXnZ0dfHrAU6CO8TNeRn8fedcSLgY2argl&#10;tBO7mduq+5ZP/dlfJzYOe+j4dAEjbFW+J01baK/bwciDa/BowOn3v/992DeGh+T4+360l+d9xnn6&#10;Fc7H3//+d8vJyTH6EPslfe2J+tKf2LWRH8c2fgfY8/Rn3tYRmwMcH/p8wIABgXcBfrHtJe57uA/Y&#10;5uEEgRV8AOwZsb3U5Yw2xO2Cd4D9HZ4ZfRnny734JIBTRj/gT8a5Ai6f3POyhM8Q5BzbLTY6bGP+&#10;jJfPeMAOwDgYnzUm+J04c/aUtXdiD0/sgH7kWXge2NLhWNFG+ha/Gi4LfqQ+YEJ74FQwLr8sOxb8&#10;QmBn9Dyxp7Y01lpbU32wsxLLhvpiS405XHG+5B3bbWgXfBg4b3Cu/vGPf9jcuXMDbi5v4Xnsod2f&#10;Oo2XXbI9Dnv/A8V1+E8bKWzh+8W8nL5lUmfaQPyXrHGjQowXODHelr7HZx2KpfDDN4rNsMSmTMwM&#10;NqDYP05sv/L+oG39lZBpeETZ0mFxnKU3LY/xCt+FOE346nF7pL9r7fm4jPEbvQO3kH6BK0dsFuxP&#10;8MI80XZkHr2C/nF9zTnkEpsf9Yan6HnHeGEP5Dp1wubo8RE8/95jh91W3Jqi4lXCYIrG0i7FOXlo&#10;Hosk1n2U42UhX+gk/NnAkSktLe0Zv96H/y4rvaX+Wt86ZRu8cEn8zoJce2/QuzZr5mw7d/ZisIEn&#10;/gs6xQ1olt+M72ypuFkzZk6zLVs3WEXlFcX/EF9B9n7iMOFLpkZ+S1o19lxm657WBF2M/RUdhr4G&#10;f3B2vdXeWm9d8j9z/PD+EGtkwfxcuyjbcttTcTnEkwED77u4zZzjGu/nw8FBp8Jnob8dY+4nfs0O&#10;1bdw+WI7JW4eukGOn4I/EpP9uLWxLvATAv9CYxE/Hp/s3m6TJ4w1/DlhN47HV1yHvjo1vvam32PZ&#10;9GfIl7ZgX4Yjga72hGygq8EvwaUz1D/wSMSzOHv6W1u5bGHwhXNAPKbquhZrUlwcODIdignX2oIO&#10;7rL6mvu2dUNRmAP6+ux6G3Ln7aGtrDPgW7IWwybv64dEz/bOF7GOb254EmIw4T8OezXrNNYwjCuv&#10;fzi2N9qda+KZiiMzRmubHYplU/dEPgCVbWMjnK4Wu/OgwtasW2nvDx5o02dME+/qQpDRmsdPvJov&#10;HJEvZJj6HTi01z7MmaS4YoM0h600YhEFuz3LQ/EcOp+JP9Ly1CrFbyS20qXL56xJHB/GSKvk3sdK&#10;CKqjc+G3eJFffHbUZolbmqO5kPUM/e66TDeFNqLvvtF6ovre/Z456Ll8onRpDMhBTjjX2lWnu8Vj&#10;1efQkU9siLgi8D3Xr9/wRn5k4Dw8enzXtspn1Jy5sxUX7og11EuG1L7A36AySvQj9QMX5JIjdQar&#10;V32Sp3/+Xy8vzoHyKZv++ezYAflkm66xPEFz5nL5TlphM6dOt43FG63mbk0Pbsnzz+QH67bt3b/d&#10;5udPt2kzs4KPFf5/Aa8ZLrfLFuWG8S8cOll/So82N90Xr02+kEYMsnkzZwQ9xvjmGTDom5Jz4mhV&#10;3wt+ZLIyxypO42aruf848XGjbN2PDLGWvj11wiZPzQyxlg4fPGqPFWvJE9jDEWRdxFzKujHRD35H&#10;75Hz1Im6gRNzD+8WsL6OOTLMzczpcJb5vwHzLolnaD8JWadpSVsSjtGte9dtw5bVNizj3cBdxVci&#10;1x07vlPfXyVFsIJRW0dj4OhQ/ntD/h74LKxFva29ejMZQ1r1qRqMlyb7/psTiuE2ywqXyX/m1etB&#10;xqmj15v+5v+ErHvh4MNXf50fmSAjyoP1BGt3uLy+tvF8KSNNKQIpAikCKQIpAikCKQIpAikCKQIp&#10;AikCKQIpAikCKQIpAikCKQLsu7LPyx4vPvSxl+fn5wc7GPuypHhfkX1PbFjYruEQwNPAxwU2Bbdj&#10;O6o8F+8Z8xx+KPBXgz0+zt/3c7H/sqeJ73/4MdjM4/LJm+fIF54H9l3ifmCD5VnOU0dPfE/2khN7&#10;PH424CnAY4Cn4P4g2FeN6+rP99eROmFrzJE9Jlu2brDxejsulE2dvP7weeAnUX98yPzxj38McY78&#10;fW6/j+ccM/oX/yXwV+DT4AcGDgLY+Z57jBHlYfMisXeP3x/8gWBzxW8P18HKnw036g/P8A4+vkmw&#10;cdN3cEbitvi9/X10HGgXNi24IPi9wE41QDwZ7O+xbd/rSNvwl4LtD/n4D/klgRuEHRFbjbfZZYZ2&#10;xDKPXRU+EX1KfCavh7eX69g+wIg9f+SVFN9HHUjef3xHNugDbJN89/7hGnXiGewQjCls/8vkz+D0&#10;GcWHkt0P+5+si/reZg1NtXZLvl5I1Bv5g7eALGHzJMYE9gjqE2OCzKETkDuwC3ZT2ejxL4BPCGyn&#10;8Tv55E8+yAP1RreUlZX1YOVt5BjbbbDrEL/D+XH0FXZ+/BK53YO8nR8jwoBdlI1pxeIlNmrYcBs8&#10;8F3LUNwv7CJx/3p5PJrg2mmH9++1GTlTgg8I/MfgO0aNsCZxDIgt8rwDG1w3fvpeea3c1hatDDGl&#10;sKOjRzz5uOW3y4hf649jVVVVsCOCDVwX5IE+i2XmVeWiU0tKSgLPDq4d8grfBR6Uy1asE8ibsQ93&#10;AH1LbDV0Cboc/lY8HigXDJAfxwW7HzoKTgU8G3xeeZ/4keewaRUVFQXeFn2IPJC4hzK8bviRqahS&#10;vB/FHhozdrRt27rdHslPhcdactnlWeriuCBrcAEog/YiV95fyFc8Dnm2vxL1v3T5rBUsyrcPBr9v&#10;ebn5duN6VbAPyg2FUuIT5ljpIcsSjyv7w0mKo3Qi8N00u4Xr3IMPmQ5xT+JznEdvwx/Fdw8+X8AD&#10;DHvmOHEI8KOwZcNajZthtjivwC6euWCt9bJbimMAXnG/UCMS57jGXIu+QG7g0nLOcQ5yKH8f+JO6&#10;II7eXcXcaRdf4QU+gupIPf0Drw4/TvDPZn00NfBTnD9IuS5HfH9ZvTj/U1IPDtFD6E9k3OOlwP3w&#10;srg/rgP1Ru/BM+I78ZV2bt1oHyv21/IlC+xa1X2ra5JNW7ZkaBPNTXCYuuSD4p44MsVB5yJ77kcs&#10;qsZb+UofUT79B9epVPb6WA/DH2h++iTRgxEPEl8yt25cDTxQ7NVwzfBFQ3Kswg/xMu9Jp65cmC//&#10;IRm2b9ceYaDxpamtuUmyYk/tQY38eO3bbJkTMmxaztQwd3V26Ab9u3/vgT2urtGcpnWI8Oubvj/9&#10;lc2ZN8OGjRgsTtOacH+4T88iv+1Rnekf+GTMgS5vwY+Rxg3zF/NWiJt15aJt3bTWJir2E2sl5m9k&#10;mnbF2DCvNddr3qZefLqkd1s0T/jvUN+EA3D3QaUVy5/KgIHvBE7hls1b7Mc4QMqpJ6EfausfKa7a&#10;Zs35U2zXzt3iyEjW1L5EP/TcGr7Eeovvr/u8+PRP//VCX3c/zvhAP4PPdvkHgiOzoaTIblVct0tn&#10;z9vygqVWvKzYbl65pVhBAaTuJ5/Z2fOnbPmqhZZbMDP4QmEeYO1QJD1dVlbWw6lEz4RxKBw6mPO6&#10;GsUnvy3eRLGNHP6u5c+bazfKK8I93Bvj4q1MzrXbw3tVVrRymWVmjLTNazfY43vVgR8o6IMMdXU8&#10;VzywOjtWdsDGT8ywSfKJdfxYWeDIePvherJeYSwwF7M2o1xPneLHNTXKH1JDk3Qwers3oaPhmjOv&#10;oV88wYlhfQG/mHWrc9e4x+eqIGt6IGkLQt9hdx9WJrGWJgy1kpISq6qqCtd7ntFd8Xcv72cdo+57&#10;9lx8JIFGrKW9+7daZtawUD7rZccpLiPBh/HRLN9SN23X9o02NmO4zZk+w374+lurr34SbvdnWaei&#10;J+ETvWmsJXQ5iXUG+hw8nG/r+YYb0j8pAikCKQIpAikCKQIpAikCKQIpAikCKQIpAikCKQIpAikC&#10;KQK/SQSwmfmeK/u82NLw///nP/852Mt5LxIOxcv2E9mz5H64AH/7298CjwDbPbZajx3wY3ux2B3g&#10;Z2Bvhy/g+8nYIHiG8tjfhKNA/nBYnEfAPV5nbK7cyzuYlI3dFr8V7M+z5xyXz56675VzDd4GefMc&#10;/rv9XvIGF69TfwoGbaQN2JfhD8An8fdF2deNeRe02+vPvjo8CPge2KjjmCfx+7Zed9rCHjtxfXgG&#10;DhT8AzhK8GY8xe0GL7cJYf9k7x87GnZ1EhjGyWWEOlIW+A4cODBwaqgr7fREfRxvP9cfR+9DbDbI&#10;BbZ8uEF8qBvyDe/DE+0n0Xb8TNAf2D24H74P/CDa4m2P20AZlMez2EjgdsE7oT9I9CV4cg88Mq47&#10;t8Bt/uHG7j/kDZYu95ymbDg7yC2+DuLnuJ8PdgTeYybvnbu32UPFmsAm2NHVorgWj8J3txEif5TB&#10;2Ec24LHw8feguUad6VvGFOMQ+wS4YUdubaqTeRE7RK/dMfmueFryGeF2nSrZaeDs4AMHWwXyS3K8&#10;yR/cPMHZoQzKoh2MUWSVceIyGe7vULmy0zTV1tkR+YyZMfVDcWOGWcaQoeHIO+ixfLuMUg7PP35w&#10;J3BkNm9YE/zD0J5n7dhjkYO+bZJe0rUHd6rkD2GD4ke8H+Qjlp9YHuL2eLt+7SN6D1zhJsJvpEyX&#10;gzcpC9mEh8jYhv+1cuXKcKT/XbaQW+SAhOyWlZUF32HoK3hzPAvfC59M+Ozx/vHyeYZz5IEPMOfX&#10;4GeJ346Zl8Fz8BLgxtD3vC8ex9uJ29fW2WjnL56Wf5Uc2Z7flZ+iTVZbIx7GM3Whug/5Il8+6HXv&#10;E84j8yWymcGRQa5cFrnv7aUOuyiOTG7+PPGBBtmSxUvt4YPHof7tLc/lH0Y2eMnhmX/J71TOZJsy&#10;daKdOv1NOPcy+cRvxlP5cGrpfo520B50Lzorxjj5rlg4shEvXZhnHwwcYMsKFtu1C4rp0Sz7Lv/U&#10;d/GYIT8S57jG/AwvFVmAi8Z5nz/5Hjh04puFMaVjXGdimcEtQX8E7oy4CoxHYjJNHDdatvUZgSvl&#10;8kF+bvMMlfgV/rh8kJW3CX1L3LBDhw4FXhFrGeSG63FCH2KT9phstA2OzLriVTZ92mRbrvg4Z4Rl&#10;Tb1i+Wj4MIKcI/P4wS3FHVoRZK9UvBTXh3H+b+M7baIPWRNwxGcP/cfYT3DvowPFJYHjBG8Q7gz+&#10;PVhzMU/GMR575azDam7fsKKli22SuFSHPj0QfMjAkZH4KCmGkzXYl98cs0nZ4+z9D96zVSsLxRO7&#10;GcZAAA3g+nx4nnPnL51WnLVcmzwlyw4dPqg8Gfh6VFMJ44c+wd8SH5e9Z9LtbZI7xkqQy249z3wF&#10;R/JE6RFbtWyRTRibEXRQzIEEF9cPQR4C+UlZq9gQGwa4qJs+zXUN1tBabbfuXbXDx/bZ9JlTA0cG&#10;LuKBAwetrhb5eXWS5rTHT+7b2nXFljFqZNBvjQ3iFSj/tpYXOTvk1It7ki+/X/V5dek/7ypjijGE&#10;TK8tXm5582cqLten1C7wHpbkL7Y50+bYyeNfWcPTRmtvS+b9LnXal199Jn7MbFu2Kt++/PZYqABr&#10;gSJxZODKML8wFmlTwB+sO5irxWltvKc1zFrLHD3Eli9aaI9uy5+Y7kVP9cWFjMM5xQYiHtTqFYoT&#10;Kj932zZssvpHtUH3of/4IGt1knX6cPykUZYj7t7JL76WLyiNAckDyfkszFfMa6x9GT+0jXhSfeU3&#10;yCicKtXN8yCfuJ7MjXBjWH8yL/v/qZA/ngsJEVdKngtgKNbRLXHONtnE7FGBT+KxRJM7k79xOfH5&#10;n/q9q5MyPSXldz5vtm9OaY2wcGbgg+E7EHyot68l/YmO9if62mztrbV2aP9uyxg22D7Kniqe5tlk&#10;HOmq1xXdz3oS3zr4PGTd8jo/MomOtjD/8X9V1ivodvL0fL0u6TFFIEUgRSBFIEUgRSBFIEUgRSBF&#10;IEUgRSBFIEUgRSBFIEUgReC3jQA2b+yd2ODhQgwYMCDYy7HnO5fD92bZe8aego0E3xN/+MMf7K9/&#10;/WvYE+U9P/ZD2SOO7Upu6wJl7LnOIeBdUfbUudf3tLkHOyn2S/aJ4dFgq/V8ue6JOrkfFvJ0Hxh+&#10;PbbZev1pD7ZtbO+0lVgDbiP1Ovu9nk9/HCmLfd+SkpLwPj52ZudE+N65/6Z89nzBiH1vj5kEdwD7&#10;Ae9yZ2dnB04T99Ie7vV31LEzY08n5g1+HGg3tnX23z0WErZUt0N6+7F10KfwDcCW/W7n7rxsn5k2&#10;gTk2WXyNED8KbonHKCJfx5h69mdCXkjIKhwAOBfwS7Dp0ff4QEIOaHMsn+CBjGLzwFZPu5FDnkVW&#10;yJd2ePv57phQHmOG/MEMewmJe2k3R8Ya/ZaTkxN8dvizcZ4hb2wg3XY/HBF8+VmZzfhwmq1astRu&#10;Xq/oKRO8Xc7hhMAvoa6UjXx5PUNFuv+4vPMTOSEOFfYYxhC+J/w68sfzyB6+P7jO0blccZ59v4MT&#10;eYMn70Rj2wBzfFqAucsazzkG1Jc4O9SFcuBk4WsHO7zrFu5P+iux4WJbx7fLuDEjbOe2jfb911/Y&#10;gtw5oZ+xdbuthDHlWIAX9eMaY4R2UgfOU2dSk/xeNLXA7UrK4UjMjvyC+TYiY2iQKXgqnng+liM/&#10;/3OPXtf4ec4hJ9QRvYhPHzgqyCtjru/Y8vpw3vuU/KqqqmyrYn7MnJYT5OnaxUvyxXPWVi1dZutk&#10;k7xbJTu1Upwf4wjOCmOBvqBfkTH4jrzvTn2432URmSX+SLARis/U2dJqR/cfsMyRGeIIlNjVynvW&#10;Lhlvkx0xMfdpjMj+fv92heqwLOgz+Isvs/OFyrXW2Kkvj9hU+aDIGDZIsbJ2hnvbVZZb7+L6uz4A&#10;Q9qPzoSnGctIyFd/XP/67/44JrGWFMNu9nTFrvrANm3cHDgynTL7dgURTPxQHD+6z0YMfc/mzZpu&#10;9FN7o/w0PK5V52Af5sZe+Xzxe6J3kBX6JMYiyLj8fDRV37dNxYX2wYD/svmz54ZYT02NxPNIWgxW&#10;8XOcRf7A0nl1rBvQo5Th8pY83RniQNXWV6t/k3oSO6qlJyZUkhf3Uk5ZWVnwaYSOgUvHuVd9kjJ+&#10;yd8EN/zvwJ0Auyr5u9kmXzbLVyo+lHSp66VYHhwPbxO+ScijsbnODh/dLz7TlBDn7viJb+zJU2Ei&#10;4W5Qn7W3wRPqsuuXz9nC3FmBQwkH2fUN49Px8zJ+Sete92yNuDq75b9hJLbpnGl2+cq1UNd2DZ7m&#10;IH9JDrHe4IzrTfqIvmKeY71Gor96U4f8lVVYgThYw0co1tL2ndbUIAyUf6v8yHgb0b/w1JizmDfx&#10;NYUtG90LlyWWafygwffskI+Yb88ct4VL5oVnPtlzWHwlVVr0gY52MW8a4aAkvtP8eeINeqwlzkkj&#10;hnvgol26fD7ENJo5+yPLHD/KRo8dGeYedFzcfvoH+U+SdFof/03EP6PebZJznkV/wYvBdx1ra/Qm&#10;XI/ePLqzeulBfBDV8fBROK9Z4jGV2GM4HPRPQ9RBL3327ZyMxwXfvU+Rh8UFK2zT+m3W+LRF7X0m&#10;3kyNlX1+PPD9Ptnf67uRmhIDh3mF/mcd7DofP1KsuYg3BHYxXxIcEo6MeE+tj+TXakPgyCzOz7M7&#10;Fbf+DQDqFuPe2tFg5VfO2XytFYYOHaJ1h2ItPa4L+CJHnniG/2Mw1/KBA52sKaQ/xP2rvq8YUTu3&#10;2njJTO68mXa1/Jwe7Vag+ublko/jQ9498yR3vyBXCQe9cG2BDR81KMRfPXemPHC/Qr00xFpbxdFR&#10;jL2knESP8b1evvyOHjtoU6dNDnwSZJDk+aNrXN+EC7/gT4wl7eLD+AcbZHzbmkJbovhJC2fPsH2b&#10;N9jVM6fsqbB6Lr88SWM6NBc8tStXL1lR8Wrx7caKI1dkt2/eDxzXvm17Ig7iFq3vpkzNsvkfzw7j&#10;M/7/keNMHRxnvqNLWEuiVzzW0i9odvpoikCKQIpAikCKQIpAikCKQIpAikCKQIpAikCKQIpAikCK&#10;QIrA/xIEsHVgn2Afdb/8MMCZgBNQWloa3rnLzs62srKyYBNhr9H3VtlvZa8RzgX7//AtsPlj18ZP&#10;ANfcHulQxXYG7PHYC3gGjozbytnXJG8SPrG5Tn74nWE/mfLjfVnuI1/sw9jpqC91j/ft431of5br&#10;8BS4f/r06S/4p/B7fI+VMvorgSkcFOcEwHvBvwHJ8Yrr7zZw+AnYd+kv7AnY6fHxAQbwCcDeMaU9&#10;5IW9j7bCn8DXDz5JiCXgvjaoC894efwm8a4m725iSyYGCzYLv+bHcGP3H3Dz8t2GBkfGbWj0IfXx&#10;fo6f7a/v2FWQa+qBvQW7PhiABXgRJyKWV+pKm5FRfOjzLjlt5x1h+orr3O8ywtFxow1gi2zhR4a+&#10;ASfucbwon7rA+6Ae9CsJTPyecFQXPGuTHY+ukL/+z48esw8nTbZFefl2RX4b3D4AppTP88h/Tk5O&#10;KJsx5BypUED0Jy6L09i4kR9sVNiAXH68n5DTdevWBZlDVyAHr0vebu7FVkhsKerGeI5lDWyQCe6H&#10;E7NixYpge6WvkHW4F+gaOHlVVVWhWJ55Jjsk8ZDKL5yxQsWVwncD9iligZyX7w34X/DHnM8T6w9v&#10;F/2IHdzHfdwm7N7YZLGFt7Y32iXlvWFjiU2f8aFNnDw++NHyGCM8F8vEy/KL836T7y4L8b2cI2/a&#10;UibdjIzyQaeCKbjEydvJM7GM4kMmf+48mzdzlh3c94l1NDXL90G9HdL3jWtK7CvJAGXF4wJ5og/4&#10;IOPIH9w3bJvIMrJHHbwvX8eRuVxxO3BkmtuwZZOEdGuT3b15zUoKl4Z5Bf9PsQ+qcJfqlWDTbOX/&#10;+srmTZ9sWWNH6F30feFe8nIUvP08R708IUcxR8b1mmMet9uf+bWP0pSyzZ+zOXNnBhvtls1brfrR&#10;kxAr6rlstC3Nj+R75JF9uk9chMyRISZIzYOHiT4IDey1jUpBqHrx59U2dORHwWGs9clD27auxIbL&#10;j03+/Fy7cL5cZcIDSFoLHn1lClkCH+YefEMxr7j/Mq6FsRnkUP6rxGWAm/Bi3ZJ60jfoR+Y9uHPw&#10;KfFvxvi/fv166GPK/7HPL++PpB6Mca/fufOnbXWx/CktyQ91CzjpqnNlKJM2kpwj4zF9aOex0sPy&#10;azJB8X8+sB17D9rt+zWBd9ImrtizQHzqsvJzP1junI8Ct4xx5HLJ0eXV5TAU1E9/6qrv2r6dW2Tb&#10;z7D8vFy7XlFpopdYvQgybT6AVLa316vh/U+cJtZ+8E8rKyv9cvfY1HjrarKrFZcsL3++DRky2DbK&#10;T8cTcRDw8dQqX0WxXMGJYI5FZyMLrE02b1lvh47st4vlZ61ese+8jzgSP/DL7w5Z7oKZYa7Ytnm3&#10;uAriDNA1QZnwJ+Fo1enZOMZS9eP78j/1Lzvx5Wd2RHyCzVs3BF9O9Nu0j7Jt1erl9un+PWHt43Oz&#10;Nw6597nW69Mqzldt/WO7cu2SlZYdsd17t9vuPdsDb5A5D14y/B/mIuLGuUx5nj9+ZAx32nH5tsnO&#10;nmJrikvs4f3HQbnhR+b/h/SytTayy3pz/twFtm3LLntaz7qyzerqa+2H09/Zx3mzxUfaEP7f4XKO&#10;r0LkCF3CmszXF4wJ8mL9xpoM7gUpzGVA0IFOx/fRA+G7zkZnfGAFH8+3qis3uO2FhLzFstz5rCVw&#10;ZObNnx307+ZNWxTbqzaZPJIhHp6njvjtQ9b5nDx5svv/GBJkcWQe3YNrttkmTRgTYqxVXi9XHgk/&#10;mwx43nWit/eFiumHj3u/n3V38YbFNipzSMJ3Pl1uuLhz+e6ULiG+nssgR2QcPuL+g/sUmy8zrFV9&#10;7UP+3v43lz9q8+Mp5kR5/n53sn7slB+pKjtz8nM7unenbS5aZQXig86S36fZ2ZPs6PEDtn3XZluy&#10;bKHwH2x//o+/2IK8RXZLMeoSjlKin72NTxuf2J59OzVfzrAVK5cEvlTcnzG2nHf9wrqlpKQkrF/j&#10;uI1e1/SYIpAikCKQIpAikCKQIpAikCKQIpAikCKQIpAikCKQIpAikCLw20WAfU7es4OLgt8MfFLD&#10;AcAXBvvBvH/nfvTdTsT+I/vE2EXhWMBRgXOCfw7ywIb+MtsCKLNviZ8K/A5gC4EjE9tufa8YHgEc&#10;EGzj1IW98njf0/c/sVlQPvdif8e+7/WkvDhv30/lHHvy2dnZ4TnssODAHquXH++3kk9/JXDi/Vje&#10;x8b2jM2dtlG+f7xst9vC2cCWQJ/BHyAP3nMFT/aCycPtbjyLjRn7DO/A8i4l9ijKgMOCrx76HG4O&#10;5xxXbz97ytgsyTu255Gv38N3TzxP2fSBx5BCjuhP30fv2y5/9tc+en/jtwQ5wiaOTZ/yOfo5ZJe6&#10;cT8f9tTxjQFfBLsdNgUwwyYMtwW/MnBPPH/q7XiTN3wFl29sK46r44U9mbIzFX/C7UFcoxy/Jxy7&#10;xNIQdwGb33NxZY4fUryozHE2f5ZiHX37XQ+fivKRDXgs9CmcCfg8yEE8Fjxv7id5nfnubUauysrK&#10;emxUXCNhmwI/cGG8xeMquePlf71d2LkYbx7LCX4F+IGN50UfgDf2RPg6yB7vJONbBg4YMginqLdN&#10;iQ3lu69PhHgx+2U/aZStEpsKsUCwqeFfH/6Pt/1N7UNJnTrFjRFn4/5NKztx3BYvWRBsTznTs23F&#10;qiXBjh9jGOcdn385Mq8/63WO7+QcuFEWckisE3QHYxNc+j4DpqQYZ+xX9GH2hKzgQ6b8rN57x6Ss&#10;D9/37thpO/ROPffFehyfF+h7uFLEgiBP9Cb8J/oL3YKvGcoM9XiNH5ny67cCR6ahWbo9mHzlNUGc&#10;Jzgya1cvDXZy7PBxHbwtlC3mgt26+i9bkj/bsrPG2EFxZLCtCqIejozrTJ6L+8TlmXGIHxnGM/X2&#10;MZ3kz1P9mTpkV7+gd+LnKN7NcOmX7eIQyG8RTZON9vmzp1ZXe8e2blasleHv25wZOUEHXD5/0e7c&#10;kK2Y2DfYYvEnwwefFjKkdrYqhkmz3s8X34x2ohfAgTbFHwWIsU7xB/Zu3WRjVf7i/IVWflHzcQvj&#10;Mmk3/dgXCzAiP8YkHFl0gtseeYr7kU94DG7fhE9S31BjN+Uj6NvvT9oniq2BLLFewL+Ux2zC35TH&#10;baLsV32SGv6Sv4n+cI4LXBk4DnPnzwq+JdDTQY5VBPrAv/uYom08g78pb+fnX5QGHzLvDPh/Vliy&#10;yS5LxvEjo6GgBKiddk7xsj6enRM4mswVLqMBM2FL8rLCj37601wv3xu7tsi2n2mFq1ba3XsPrLGl&#10;wx7VSn5CfV9dMHM644d1iHNgeYK6IyPNbfV2/Ua59GaB5HuYbVi/0R49rAkwwAGL9SXPITeVlZVh&#10;PMKJyC/42ObIL8eMWTmhT/DtA0dx2/ZNwdfPstUf2+DhA0K8yZXLiu36lTvW0ihOMJy75wnW4I2v&#10;l5a2hsAfOH/xjK3fuMYmZ2eJ5zgu8JkmZ08Ivino9x27tlpF5RXVRrpffR7LPt/pe+qd1L3THlXf&#10;sx/OfGv7Pt1tS5cvskniTo4YOcRGjhoadDM++9CLrDFirt+b9W/Ckfn8i8+0Ts2xkjVr7e5t8QfU&#10;tGeJWge2/7GEPvW5m0p4f6Jv8Dc2b06+HT1cJq6f7mtpU4yrVsnYLeEvnmXJyjB/euVZ47O24v8Q&#10;rGVdX3GdtRrzODLBup0yw5wgHJ63S/89b9Hve4EjM2bUB7ZA3Pob5ddf6Dvyof9cv/MbHz2XLp+1&#10;2eJcDB02xLZukf8a+elBNoP+ZSLpTpQLZx9dx5rb+x+9W6N4lvivm5w11taIX3X3ZkXQw/Txqz6e&#10;N3nFcxN15L2Fkk1LbdzEkYHvfOHcVSOsZRcqNVSLP4n+4ui69klddZDFseNGBczAjuTtpj5xWeHi&#10;z/wT972PixezUv0gxGlOatd67EFVhV06/b1dOPWNXb9wVrG1Su2TA7utcPUKjRli/P7Fcj9eYBXX&#10;bipWJzn1to/v+M05dOTTwF/cuHltmOvj8elt5Ena6fVjHkRHsX71ecp1LvemKUUgRSBFIEUgRSBF&#10;IEUgRSBFIEUgRSBFIEUgRSBFIEUgRSBF4LeLAHuM2Ffhu2BrxSaJnRP7EO91ssePHYc9ULdVcsRO&#10;yjuya9asCe/bsj8JD4Nz+BVgn5x9Sk/sV/Kb/WA4MpSHHw/2L+M9W65TFr4miCHCvjT1S/akk71P&#10;8uQ3+VEuPATeO87Ozv63uBnxXqjvoVIevAk4I3AC4MhgD3YbiNf5bRypC5wibIW8Q83787Sf1Lfu&#10;nOeDfRuuATYD3/OtqqoKXBbiG2G7IjmXAI4B/QXHAOwdS/hJvMPPtdjG5X3g/QDHBRs4tgvfk+YY&#10;928oUH84x3O0q6ysLMgUdlTKxZ7+NhP9jazSv8gb++RgQULGsV2BCbwqkssTfBE4Ltj/8HPgiXEA&#10;Fwu//9ieY7mlzSTKJD/6E/mGG8I5lz3uQfawBY0YMSLwo5yzRH6OaTj24cgcO3jIJsgf/ZyPptt3&#10;J796Ie4Az8KJgc+Ebwdkg3zjcuPv1COWL3hyYEH74KnAGfC+5l5kCvsQ97hfJ86/LnkeyBfcF/xE&#10;IHPoBxKy5nLKEV4L4x584NH4NcqEs8QYcc6e21AO799rufLF8ZXs021N9bKT1gZfMnC0wAMeUhIb&#10;4UWehI8D6gHe1IlxRFvhAB4+eiDY8teuL1I8nI9C/I2pH07SO/Ab5YfgzAv9z/MuA+QXywa/f05y&#10;WYif5Rz9SN3RG/CswAUdGLfHn4nPef3oW3gh+CTaI17G/Vu3Jbgaz/J1cf/mLTtx7LitL14Txojb&#10;dSkTfhK6gHHj/UI59A1yAd+O8dIjx6/hyFy5cSfY4rHLJxwCYShD4MO7lbaxZFXQzdQT3osn2u8f&#10;ODL3qy5Z4dI8mzJhtO3ZtT2MCXx2JJybXh3I844Fz1fKFo8+YIyjH8CEejtGXl7/HjvsWkW55ebN&#10;s4xRI23njl3ixDQEG3jyHn2L1dfdtXUly23gO//XBr83IMRaW5S3wNYVrrHiVct6PkUrl1rhcvlS&#10;Eo9rqWLbLF7wcWgbvqwYA4wFdBb9RvtDEr/jucbLAeE2YfQoW1qwWByZK7Jnw6XpvkX3+hh2LJAF&#10;dAccLWQPDKs0bvqm2M8Bfjs2yS/Ix4prMkox0f76tz+FGI1DhgwJNmDiNqGDfI7wPn7VsW95P/03&#10;vhfkM0U8OHQJfmDgOkyZOtGmz5wW9IBjhWw4Di5HPNMljlIcj+2Lk5/ZOMniOwP+bqvXbbFL16oC&#10;RyZBXLIr4++5H76RL7A5QdcyR/pYQva8DC/3p7fpzZ94Lt7Inh2bLHPMSCsuKrQntXXBj0x1nXxB&#10;qcK97Uz0o9fNS0BPwmtg3LOW8ETdk3HUYQ+rFQdvfbFlTSR+1jarqa6L5Dspg7VXXBb5cO6xfByd&#10;l4+wT9Qna0oKg38XfLwsW7HIChblWdbU4fanv/4f+8tf/mIrlhZZxdW71vS0w5oU16qlRXlGfjbw&#10;RVOyrshmipsEJ2a8+Awz1Mfwbsj/u1NfhbFImT6v9OgxnUHm4z6hvmfOnrJdu7dZ3oL5NlM8Hvg8&#10;efnzAleG+rJeYn0b6y/aBjbe5/z+8ZRwZE6IIzNz1gzFK1wnHxt3kzg0CZXqxx99C1f8/wMUBT4u&#10;H8gF88HihSvk4+2ahEf93M76SH7JxJc4VnrIlq4oCHFBGe/83wBdwjOsDdDNJPAnMQcx56BnGC/M&#10;5UG+pKM6FXPInskHmvzIHNi/2bLGj7QlC/KDH5m4/8iH/vM68lu1snMXTksOcgJHcdfO3UE+u909&#10;vbB2Ys2GL0U+PWtCOIrSAaw3Ptm93bLES1m1bJHdVbw2zlNWLDOUSIrrwXfqmYyX5Dq/WbuVbFpi&#10;WVNGh/+HXb+i+FyCA8oJeCZ/+JFwwJwjg8+kTw/sDX7ueL+hL0eGJx1Xvv9aif5/YW5Rxk3i6zwP&#10;zm+SelLX8BGvKPku/3wdjXb7TpX6V/E1M8fbsqUr7Qa8wtD1Lz5HLLsD8pFTsChXPCv5VJJ/SNcd&#10;yFDfdjmm/F+WtSfyxdqe9GbjL9ya/kkRSBFIEUgRSBFIEUgRSBFIEUgRSBFIEUgRSBFIEUgRSBFI&#10;EfhfigD7/NgGsU/BuWD/F1sHe43Yi7GrwSFhfxo/I74HCY8jOzs7xFbiXXLfK4cPkJOTE+zbldrn&#10;9vf4gA+bmu8Hw5fAtoa9lT3L2FZPnfjwXik8Azgy+C9gDzZOPON7oPhV4T7agB8N50F4uf6c309e&#10;2C7g/8CtIaYLe/Xsafs9/kx/H6mLcziwZYK/18HthdSBc+DH3jmY4z8CPoG3FTsM5+lD7Mrg4/0F&#10;jwa/InzYL+Y819lfxs4OrwZOgCf2j8GC+5zPRL/22AZ0I/WmPn0T57jGh37DpwmcDWSJOr5oo+j7&#10;9K//m/dxwQl5hQtEHUjgWFpaGvbO4XYhc9QdzHnnm3rjNwZZ90TfYHNmvx3fJODnifaSyKdMdhw4&#10;Nq/jyGAfJpYTfvV53utAPgEnwftMMQqwicBfCH5kxmbafMXHOS0/MjznCfmAI0MfE9sBfwzeVr/H&#10;6+i/Xab4DccCzhhcIjgy2KHi/gUT2sN4gRMRj1nP72VH2kSibjz/z3/+04qKinrkNh5z6CI4MHBk&#10;wAX5c4yrqqrCGGecuwzjN+P+nUorLlxmubJPlp8/o5I0ThTfhSPyCg/CuWS0l4+neHzRz/hzcl4g&#10;8jLg3X/YyIyhwWY+Tz4GitaslD+ZY/bg4Z2Qv+fDkbp6W/kdl8Pvn5Ni/P15H1+UxZiinvQJNjyw&#10;9Gc48nlZP2Fb4j3/nCmKTXf4iNU/lm6Xv6LWpw1WV/048K9WLVka3tl3LhPygH5B9vft2xfaR5sp&#10;E/5TYWFhmCuwdWLTDPV4DUem4taDYItvUYAXibiS/soQWKv38nfoPXHGIH3Sy4nSHWpTb2qxugc3&#10;FBtquX0onxA7tyV+bJwjQ91iW5j3CeOAeIDwsPBlAo7UuW8f9pbTX9865GfjcohFM2p0hmGjra9T&#10;3DXZfhOOTKNif1TZxvWrbNjggTZh7GhbqX7Zs22HnfzshJ0/833P55ximJw59bWd+vZL++6rE/bN&#10;l2WWI5397rvvBj8btJPx8II8iCMjh0t2cLf8wYjbujB3gZ07ezHEWhJ0IYE3OMYJ/MgHzhTzONw5&#10;5mDujfunRTFomlsbAs9hkbg7g4cO0uc9GzsuwzLHjw7rCniHzE/MY3FfUYbn92PHuE4/7zu6oNPa&#10;FLONI3GhDh7+xKZOm6zPpDB/OV6xbu4d53Bs8DVFrLwkr6PHxWOcmCke0HDbd/C4Vd151OtHRg4q&#10;ujpa1Gffqh/zwtj1tQf19zbzPcaR3/2TOoIfmZHDBtuSxQut5kltqGuD/AjBkYnXb9SNjyf0susf&#10;9Hqsf7y/4CDUPa0WN2qD5pXJwU/Sy2LZUE7Mh/QyHNP4iC+JaxWX7aR8h23YtsIys0YojtMQW1u8&#10;ye5UVSv+np4OKuK5PZAeQQYrb1634jWrJHOjbJZiXO3Zu0O+jL6yq4qJU11zX7fzUNJ/HDvlXwm+&#10;VNzeuP/RI8hrfsF8myJ/NJMUo6lQ3B38IzE3IPNwp3wd1duen9qvxNORP75jh7RWxafjRrt1827i&#10;Q6a3K+Ls3+r3eP70MYEeda588er1Vv2gNvQHsZb40iV+xPc/fG0LF+eGtQqcfNZh6Cd42KxHfc7x&#10;sQeO/B8FPcN8wPwVktRSO2swcWQ6OmqUzx6bNnWcLV+00CovVwT8Xec7MPEcqeiDdur01zYtJ9tG&#10;jxkljs3BwFEM/Azhy7Ou+/Ajw9rP9WjIr5sjg5x/8dlRm5KVaXnzZtm18vO6LP6cxos/7+Vz5Fws&#10;W/E1xg7tBUdiLY2flBE4aBVX5Q8GEaXfu+WbE8/kqwtZRQ/xm1hLBw9/GvhfzPFwwUlxecxzv3Yi&#10;f8ax662k3b1jKqm81thas3UwLzTVqQo+7rr0HsRJmzljlq1csdpu3rjbPf8lz3vbamof2vadm+2j&#10;GR/Kl8yC0DZkkDIp32UwbhvX+D8M73/A/0ZPkWLdFt+ffk8RSBFIEUgRSBFIEUgRSBFIEUgRSBFI&#10;EUgRSBFIEUgRSBFIEfjtIMA+JvvNcAewS7O3jV2dfUX2h7mGfZkYQP4+Ivu32HWwS2CvZv8R+waJ&#10;e4pk/+Z9T2xfHr+Ha75XzT4m19gP9z1L8vTEde51vxHsScf+S/w+9nk9T/av4dsMHz78hdhQ3Bvv&#10;B/v9nMcuR95wSvD7wX68t5vrbytRp/9m7068rSqu/IH/cd1r9er1687qTkyiJoqtLc6K4PzQ5zxG&#10;RUVxQJ+II4iK4Bx9JkajccQJBeQBAqIygwwPpH77U5cNxQ3aCYL+Or9Ti/vOvefUqeG7d+1T1P6e&#10;XTgyfI2w5m/O9ex2HTfPeddezHD5tTvzwE28HdiL49NyO8SdGRwcrHIUSyDLwm3io+B7wIPKWBtZ&#10;JjxwZ9xL1vzKbXL9+z7eJ8axolvDw8PV96Fsfd7fenZb9sH4Tr9xP3CA+PH471NX6RyeC78H/769&#10;Y+gKTg391me44aHICzNjw1hxjcz4cvRf6vkEehwZcsE18d6q+l3zybw4HuRkDPFj4OtIKRffq65G&#10;0bgxfCI7w8f0wlNPl/MmnFVuuPqa8tG77+2Rl/zKV46+4Ippp/Zlu+Rpy/c7k/P4THg9eGnDIavk&#10;pmQe/CDxAjKuVPqv8vp3HVPOxpsxeuyxx9Y9AFp+T95LN9UhH+zdm7YhfW94DXzz7hcz5q3X/1Ru&#10;v3VSmT501573t9Mfwx7h3JCx8nBwMsElbQN/J06OeEfaJ9aN/V8GLjw39lSaXPi9P/n0w7Jh45q4&#10;fUfz6eGuncpq8U1ZZ30HctxfGc6pR50vhm+RLuofrqE+tfL2PcdyWz/bAJeLByaW1/7wx9CtrdGR&#10;ULId4R8OXX/rz6+XG6+9ruq4caEuviW6BX9Y0k+yoQfsBn85e87+k6N7lJn6GwSEKHtreX7uU2X8&#10;qaeV6fcMlcXBH6i++NEYG7WB8TdelN+w5ovY7+n+PZzH3NdJ3/fFJOrf8EWZPXN6uSx4DbNmPFSf&#10;WbrybZQnb9v/2qY47xw7yqbBjg3ka0tcW6wO7XccmYgjc/01vTgyj84q65s4Mtu3rS4bN6wsc2Y/&#10;HPt4jCs3Xnd1ee3lP5QvP19RdkbsHfspbY99fkZjfyqfbd9EDKWNa8vm9XHf2q+qv9lzlj4bV3ih&#10;+6TgAogjM/fRR8rpJ55Qrrr0ivLG62+VDevtMdPLCcNWp5yFE7njSk2YMKE+y/Fj2Yy0lfJtiPgK&#10;Ym3cNuXmctIpY+v+M3dOva28O+/NYk8QY7pN6lE23crnccp8f8f23gP5nr5XnIjYHSp0cLS8GTFe&#10;ro+4IBdMPGcff321x7sr2fu9ZwsyXon+PvTw9BrD4ZqIl/PWvPnl6/Wx91Xo405KGfv/7NgWHMzg&#10;Uky+8erKAcNnTY5xP84H0qe/757R8tLzEYvqjFPLlVdcVhYsXFTbui388MZl2kdl+k4G+X1kZKTO&#10;M8aOHVsGwwbZHytll/n4wFeuWlr3UsFBuH/6A+WLFV+Gjzy4e9/stb+10N1/jFGfWtZuroq9klq7&#10;S27fhN4vWzW/3DU0ucbSmhJ7Lc3/cCTGA5wV5k/EPgxf/LPRR7FjLhq8oNgLy739vBhl2nMrZdmr&#10;Tzm9ROYpH88L81PxgnCp7o34NPM//SAyts8G339oGo0xtLrMenxmtP3C8tCDD5cVy1ft2Qvoh5b+&#10;Q+9Pe6qcHBOeLXi6J510Unngvhll04bgCm3eHjqOT7yrbA6b9fEn8yIm0OTK3zPf8NzF5TOnNd9k&#10;Q2Cd5bMFw8PDlb8qbiU+Xk30dDN+Gv3YEP+vmFsGLzwrnl3XlPfeeLfO9dzbJuWmftoLTNwncaPO&#10;OefsMvzSyxGDKOanQSGxl1Xqs3bYXyk59eZ0vbRX3os+idiAEQ/syohN9NorL8U437RHj9v6fVdu&#10;9s1zx/Mz8XONPTBXEUfm1HHH1/H11hvz6l5LyZH5dheyDD5XvCsQ4yR17/MVI2X2k7PKVcEZzvho&#10;6szy+7/7faBJWzPpT44Px97/Jfbig+vFxmY7HeHvaOz98Y8vl4suHCw3TZpc5n8UdqiJI+O6fF98&#10;+XnEgrqrxvO7cPD8+n+lnB9mO9Ttk/j6PyyOvDmxZ715rJTX877u2CHQIdAh0CHQIdAh0CHQIdAh&#10;0CHQIdAh0CHQIdAh0CHQIdAh8P8nAuI74BDwpeFYWJ/1sY7M5+W9TfFN+PUlHAIxKsSqEBcdpyP9&#10;J/gHeAh8j0NDQ5Uzkz7KXJe2rsrHyq/io9z0ESk/11rxF6xJW2/nf8v1V3mkXOO0xszHac+R3Lsm&#10;30OVL9vme7tOvHjx4rpnjn1z8APyWh7l/zGSNXyYieFx3333leXL4z3hWOOVso/aBD+fF8MvDhc+&#10;T37ezCs/3zQ/Nm4G7hKs+SGVyw/Bp5kcEfnJBo9FWXCgC1LrV4CN2BF842QtpSzzuzbkp72Gu6Qt&#10;7udjIGdla1ebrxZ6CP6oi5+APsJFLJRW1/A28IlwpegbPPh48FaMCboJezqUeqE8Y4XuGwspo5SD&#10;38kBsyYvdoO+up59zj0qcLq8H53cjbwOilpuuPm+5ePZEe/oxth6ZvaT5dzxE2KfjuvLwo/n13bJ&#10;m/LSTnGU+J2MUfE3nMuUbczf7ZHPb2BgoHJ7cHyMK0k7tAtPATcL3+nJJ5/ch5/TltP/PfsNS+Nd&#10;TCH39/vH4Zu44K3RbXriowwf+keX8X9wQjat/7rMfeLRYp+Z4eCxfL0nvsuO2HNjdeU0DYUdwtMS&#10;A8X4yJR2ST/55ejoiSeeWGU7NXge/CofzX+/+vL5Z/o/9lfRZvg4puwc83vWdaDH/ZXjHEzUm3E8&#10;jDE+6lZPs87sp9/ayabjHA6GLCbfOKl8GFyrcFLt/YQvf/6898tdt00psCMHdgGHCI58lLhy5KG8&#10;1L3FYU+NM23ZE2Mpyvo+jsxny1ZVX/zmrXv3WhIIoseReaC++01uxlmmfTEJn/bGVWXuYw8GR+a8&#10;8siD0+u75VFt5ci4p9V/mMGODaBr7Ch+4HD4XzOfPv14aTRiWXwU+w9dVU499ZQyc8ajZe2aDb3G&#10;V/cjv/LW8uorES/ovPHlhmuvKu+/9XbZtjHO1+t/rZetnpIJO5DPlrTve/oXfsudwft6/KH7y9hj&#10;xsTeWwPl5eFXyprVG0O+vVzwJus2wZDc6YTxTJfYORjCWH73bQrOzpNzH4t9dsZHbJWI8RZ7lC2L&#10;fbSyjXQzcc/y3ads533/vk/ec6BHnAhtwZfYunu/pRVfLC3TH7i3+s3ZGjZDG/Q5097vPfz5qPmA&#10;P1nwYbnhxmvLuedNKPdHGUtWfF02bYtxQh+NMTVt3Vz+9PLzVV/xizz7k5vaj3PWd+iOo+WDd2Of&#10;tMsvKRMHIn7Y8Mtl/aYtZWt0FUdmbz97c4VsB66oOH/06vDDD6/y53vWfjLNMbRtx6aKCf3+7+OP&#10;K9Puva+s+uLrsn3rt2G7t9VnQFuH8sk+79+jJ8E3wE+kT8GsiVw93FdvXFKm3ntr5UZPuv7W8tG8&#10;RcG9CX2N9sffmo9c58x9vMZ7sa9SxgATe4PPHsdAHKCNwaXBcRKnJutI26Zde9tUinHlGXbaGSfX&#10;eBZvvv161SHtsufN2ngu4YBlSlxgY3zQp78tjVZewL3T7g7+6rkx3maWr75c09iHv62UQ5UrZeeY&#10;383zPCfE7Xj80bnBFYm9kiI21rat5BY2ITh5X369PGKdzC7HH398GTNmTN0r68gjj6xzrpxjwjvL&#10;9J1+PfDAA/X/A+LcwZGIR7eYpyh7U+XInHv2aeWi888rz85+puoXDkWLd9oTmKxZtyr4r09VTtvE&#10;iRfEc/GN4G8FRy+Ks68RuanHM9N82tzH3I/u98ZqPP9CJ2OSVrZuWlfmzo44jtdeUZ549OHy2YKP&#10;qg3LPqgvk3Psm76aK+KX4i+mjqnP3O3+GbeX48b+tuL02My5ZfmSr8N+RClVffBKe/qWHJLNwf16&#10;7/236z5E9oozd8/nf5atDb22Z2sO/KgceCq7ymN3UeZ25mfvzHurrIo4TaOBz5YYh2tjTrYx9kvy&#10;/ZsY0yG9+Owo62Nsz537ZBm4YGK59ZbbK0cGtyr7leN9ZczvxGsae8KxZdz4Uytu+e6GqrXHmNUW&#10;bSJ781rzezHp2POMq3OwMFBvlzoEOgQ6BDoEOgQ6BDoEOgQ6BDoEOgQ6BDoEOgQ6BDoEOgQ6BP53&#10;IsBXaA1RzAt+dRwCa4y5rso3iSMj5gVei7Vda7nJqWnfgYaAdUlryfzN9v/AN2g5CfJYU+WTFnPA&#10;ejMeRfrLrVvmWqvz/Jf88nyuuc6dx1zzFasGL0Dch9NjvwjrzdaYM1/62rJ9jhLfl7gtuBPW9TP/&#10;/ta0e3ccmr989PwtsBDLxTvK2qIduY6b70r6jVNhrV5sH2vsiYPWwRoWYqbwn7vOF4yrwWdhzVxS&#10;dvZXffyouEjk5Xz6htRH7nzJODL8FO7VnsRJfvn8bstVD93SFr7z5Js4/2MmMWHsn8MX6Z3SFi9+&#10;CPspaR9fBV2h33wxZJHvnLbtpbtkhVvD55xjJWVFf2FGv63Nw19KnByNM3Weeuqp5Yknntij/209&#10;2sIXsuObwDpiyGxcs7Y8OSv8zePOLDdff0NZ/OmCPdnbMTZnzpz6PvbQ0FDltaTuZBvyJu1ok3aK&#10;36JvsDCGJGNTGXwLuHK4cTgqLW+hLWd/39WF56ZstmZ4eLhycFLP3IO7BVtjnn1JX5lrKTMY43mR&#10;pzG7cP4H5ebwSfu8/carZd3XX8hdP+JqkA1Zej/deNnz/nnkSK6YeDQ4Ud4zZgPt9SAejzZvrX6c&#10;XnkbN6+t+3LYRyPrIKO0V3GyJmNAe/vxzet/z3F/ZTinDvWyG3w/5EanyKm/PS3GbI3+4nnhE84O&#10;/snyxSM9nxsn/s5wOsbBuTlhZ3DnjGH8B7qMD9Hu76YvWZ+y2ZCMb1V5X/8DR2bByMrqi9+wOfxa&#10;wQNT+a4dW0OOK8rjM6bXsvQx4yypT//zU7atKZtXLyuzZ9xXJgaHZNrQ1DIyMlJyryX5U3d811a/&#10;cRLEAhgcHKzPKc+sHL+wlfaHfb1wUP+MVg7BNddeGfI4ucyIPZTWrOZzjUpqM3A4tpZ33nqlnBv7&#10;xFx12cXlg7ffidgJYRO2sA/x2a3v+zsaQ7h8bDA7x58Igz19Ezcj/JYzp08rx4SP+pwzzyovPPdi&#10;+OGDi6ANkeRNbHpnes8PeqVM3NR81uf1PIrJMWPmgzXexq233VT3vMl29mIy9bgXOBepR8ZUtX27&#10;605Z7++Y9Rzoccu2vWN5M193YIkvMeepx8vEC8+rc4/0XadeqCu/92IjhA2IfuJYvPb6H2tckbPP&#10;ObPMfeqJsmpNxNUJNzCOTPyLhCOzqbzwzOxy1hknVZvDXidHZo9cat4f48/2snxkQbnr9lvL+eed&#10;Ux4O/RtZtrJsjjgvODLZHvJvnyPmDGwIe/Dzn/+8zg+MO4kdSPlt2rI2fPZvlUsuvaiMOeboulfQ&#10;OnGSQre/2cQ/3sOSLfYs9bxVTuKRHKbUmTzitvh8vOjN8rtJV9R4bFPvmFa+Whn8sp4ZiXgleC9r&#10;g4+xsjz3wlM1rsZQxHv5OmJUKQfHkfyyzDyu37i6fDbyaZn3wdt1LkbP9T/1U5sXL15cOZdHH/Ob&#10;csvkGyP+zsd7ykmuVa+8nn57duLjGn/424mPsr4/jZalny8qU4IDetZZ4+tebGv3sQ/ff/ehvpq2&#10;lW6kjcgYep5Jzz39UrVlGyOWUm8AxNwy9jXbGXu8ffDRO/VZb87+61//uvKcxLHMeYcxpswca3Az&#10;h7vuuusq9ub97OTObUgj7ODmMjw8u5xx2vHljOAeP3DP9Mo9po+px/DwXbmOq776vDz1zBPB35tQ&#10;Bi++qLzz9rs1fgyOjI88ZGUOZB6J02bubZ7S6/uOsm518JC/Cb0LnZr3zhvl9smTyrS77yivvPxC&#10;vTfbr+5MzinXXEZ/cIo85/bofVzDSX7k8bvLb4/5ZR1jUyZPjT3aPi0b10V/Y2z6g0OC35e6+/Wa&#10;VeUPEcPm1ik3VU6Y53bKpdXfFo9s0w85tnJSjv9bvfjii+XciN301HNzysYYa8EU3PMJRk3ZGhw1&#10;HJkt2zeWhYs+KdPvv69cOPGi8sD0hyLW1OqeHPriR62KvdPuCI7MccePKafEHpjmgebaOf81VulP&#10;9tX8HsbmJPh89Cf/r/lD+tvd2yHQIdAh0CHQIdAh0CHQIdAh0CHQIdAh0CHQIdAh0CHQIdAh8L8T&#10;gVzT1nrriNYU+bsHBgbqO3YtJ8A6rvVGXAt+WJwBa+E4KPyrYj3wU2cMDPn5pPkzrUWKW/L0009X&#10;XkKiZQ3YeipftTpxafh2JW2zni2pF0dm8uTJlZ9jvTXXPXPNN/uiTLEGfvOb39R9UvhutDOv1wLj&#10;jzXpvFc9OBv8e/gj1r+zH/Jkvrz3hx5h811l6iuuEe4AHkrGukg/SmKiDbAVxwH2fGswsT6ca97y&#10;wpzPEr64L/yj1vZxMviCkxuQ7alr8eHrFP8Bvyb3wEm8vbPL35E8krY9LS7aq5+Z/KYH7m1jnDv/&#10;XWXkvX/rEXaZYNAvc9hMnz69+jrtFaPuxMp9fltDhxcfhXdfxUbADYAjfaZLiYXyxdDgG6a7xkLr&#10;v4ep/OIa4VzAlM8ofR/qVJZ4Ta4ZRzgc1vIl+JFPyqae3P2Hj2hoaKgcc8wxtb3aYfxm22TTX/Xx&#10;HdAn8s6YSvrikyn1wG/yoIP0hL+G3yHft4UxnNxLnng9+m4Mt/3KcvMof9YBE3LQJhyL7C88s684&#10;N/hq9Ez92dY8Kld/yYtO4dvgIfkou32fOPVQftwcMZLoINvQ6owy6QVuBxunnNT/Xt/CmxN+VDEH&#10;wkLt+TjX488ooedLU6eP/rQ61stxaP6yv8Y3/hudy/pbzLJ92QI6zi6wrXxoaffyXvn0XVwa/sD0&#10;4Xnn315c6uFnkr9NZCw+jfbAO8eFfK5JysXxw7mTZ+Gyz4udMCAbzKL4y9+3vaz+cnF59qlHqi7y&#10;m6a+xMWK7966d5QlnwWnLeIsXHj+2eXqKy4uLz4XfrDwFSr12+175YYztTPeX3eeX3P4hWeqzLWH&#10;zz9T6mP+PrTH0TKydEG5PjheJ5w4tu6lsmlDYLWbI1P9wNEAeOOqDganB6+Tv72X9upkq5++4wKw&#10;YWwBzhmeacrYuMhkHE+dOrXqEP4bPqxno/Ttbg6OOCnbRnvYKZufe9HiT+oYNF7ZzrQz7ks7TA/h&#10;y0eZsej2tf299vP1iuexdFnEVYi9T/7y5mvhv15ex5Gx9F0fdf2QlOOUzLPNMDIPond02fyo5dap&#10;L3UkfbNsMFs7MDBQY1HR7Rr7LuIjRccA6a74xP5YW9eVZ56eWcafGb783TG12vEKn9amq+9QJXqA&#10;n4Q728619spSnIrwO4ePGzeQnHBIhsP/f931V5cjjjiizrvaeZy2whC2W8P//cmCD4KfcnnkO6Lc&#10;cvPksnTJ8h4UYT4SRzbZs4UNZmNg2Ut79Zv+tZym0eB3mTuyJWzTUDwbzZ08czyvJDIlI3NYcz12&#10;0vNRv9Vd7fhumxC5I/7LVxH36PFy46TrYkxeU3FpbUOvTaXaC5iND97a5WFznn1u7j7jA1biyUjk&#10;iXPq+WOeYa4Jc0n79tqyemqfc9ooPzus7cZS2tXU195dP91fbUy89YWd8nwmD3oE//4+uiefzfLi&#10;WZl7eD6z9a5nyrL9hjkOredXfSaEDkXm+GNuT4+fLZcMnlOOjznSGSedXmW5ctWyuB56EPFL1qxl&#10;53s6JV6Q+sx37Atl7jEyMhLX96a0D9rguWfOMTAwUPkfcrVt85tstFHfjYmRJQvL9rCV6sTpor/G&#10;z/zYt/GZ0BlxBNWPo4ufnv02HnDGZs0aKieOPar8/N//vQycdX6ZMf2RsiDiupVdnqffVAwTW/eK&#10;b0PP2Fs233NDWYdSV2CUbYCB355bnlHm0Wyh51A7juCWc0P9Nv/CT5bXnCavKa9tuzLM0Tynjjrq&#10;qGpr/V/I/1HE36Rrxlt+/L8QFnC2t6SYeMr+seyr9nepQ6BDoEOgQ6BDoEOgQ6BDoEOgQ6BDoEOg&#10;Q6BDoEOgQ6BDoEPgp0OgXV/sX8u0prp48eLKy/COHR95+uS0OH3JfKXWsa1NvxhcFb4Uvn1xGfiS&#10;0v+pPGuPfK7Wnq154lzs9ef1fCfK5nPiL+ePU76kfbnm7Lu2uS5+gXrTj9SubzpnHT79++PGjatx&#10;IPJdQWu32mXNlF/Cd8l6Kp/M2LFjq9/CGmv6+5Wf7aiZD8KfbMf+isJFsO7rfVpryjgrUvox4eu7&#10;dvFBWwPHpcl3WTOfe+DhPMysI/uMGRPvXIa8xBlveQQwlqzri2ViTV+eXMtOnPnRrUPz0fAXJndC&#10;u6zjp5+wFrb7j3vhTf58tI7p25ElZdnecyDf23LINuWrb/QXj0S8l/Qru579zvqGh4frO6bGgH7S&#10;W/ruvDL0Jct1Dw4FnxvfMD9qYqpccnYP7gxdJE/xKhJL98vHf4ojw7enffwEbaKv1vJhm3Ubm+RD&#10;T2Cqb8ptx7gyjDf6xN+oD8mBcK0/r/Y6p0+4Or/97W+rr0r7MrUY463RLb4+fVd22z4+SvrTr5M4&#10;L+6hY8Za2hZla4PEf5HjXeySzNNiZ1yyBcqh03hx9keCIXuxv+S8vrFffFGtjaPD/EpkgdMk5kZe&#10;JwO+Le9p823Zx2BdxNxY9dWKsjp8beIFpD6RafvRDr8PdSIPuoAnBFf9gVev7XtrbzHkg4IXn2DL&#10;c2ptlPvpJJ8VngCM6QYZ4lqkfWz7SI/wjfjm3Od+53yyfnrB7sLbc2TpqsAxcOK13L4Tb6PHkRlZ&#10;9H55cPqUqsM4VWkT9Ug71d/Tux1lzZcRc2bmQ2Xg3AnlgnPGl8cibknGE7IXVwQaiLuihohPU3bF&#10;Xkshtw/efbNMu+eOakv5PtmqTKnP+fvQHkfLylVLY/+IKeX0M8Rnui/eoQ8/rsdUb1jU6uGGt2Jc&#10;s/14fOxy7VdFrxf/ZEvEPcJn4Q/+fMVIlQNZ4JUlhmRGJpmcp/fsCv4dP7D84qe05We8ArE9xNl4&#10;4cVn6zNBnDc6Rfck+LXlex7RITL3/MrEtondor3hZa+cm9um3BwxAo4p50f8gVmPz9hnTLXjK79n&#10;WT/0qDw66iixh/gXbJ12Gy/6wTbI144V+cXrwSEeGBgog4OD1TaOjIz0ZKjIWmzs8RUcjHnvvlbu&#10;nnpTmTB+bOUbwj6fIcr6KZL+ekaecMIJ1afs+YWz+MWXn4dsjEn60rOF78b+KThdhx95WPn38N3/&#10;4he/qH5+z7n+hCMz/9MPypVXXVaOOPLwctOkm8viRUttp/ZX+o1bAG/carYanp8tjvnl7lhe9AT3&#10;BF9nZOnCiJfxYm1r7o9HPmln8pniNz3DUaHXnsnKNW/p6WivX/Tws5EFZdZjj5TBSybGZ6DcOXVK&#10;fcbmc6jtm3Oev1fHvjp09cqrLi1PP/NkWRIcL8+JxMvzTT7jFveHLmkLe6Ntxkq/vfE79ZC+Gev4&#10;I7hAw/E8z7lt256f8jscc46QPFecnqHgiZhTe5akPLKdOd5whf0/4F/+5V8qT0UMN9yX1n60cwT8&#10;TvaGDcS72BX7mO3azr6Hzdu0Is49XM48Y2wZc+SR5ezTJ5RzYs+zBx+6r3z40Xs1nhBeDB1auGh+&#10;5aiYI/k/gPYqz/8l8vlCPikHbSA3fFG2zPhoeRzy+cjHFigLJ2PSzcFlj5hUCxZ9XPlXX8W+Q+/O&#10;ezNipgyVCwfPr/MdzzdjR91ZDsz8fvbZGWX8uHj2Rpydi86dWO6MfYhmPfJwee6Zx4KX2Nvr03PB&#10;s1855q3mRdrIhtP9Fr/E/2AeycrzOLFStvabBxrPMPb/EHbR/xn9X02bxXQ0V2Aztdn4NKfM51S2&#10;sW2/e5KDpVxlmmMbX/4PY27hee454/+V7Ij5vPli8tlz3GX53bFDoEOgQ6BDoEOgQ6BDoEOgQ6BD&#10;oEOgQ6BDoEOgQ6BDoEOgQ+AfF4HWV92uveux33ys1u2tIVqnTd+na9YmJWuW/Gx8aNYz+VH4Jfga&#10;0p8sX7u+611d67X8sHzQ1iWlLJ8v1ZqoNVQ+V+us8mR71c9vZP2TL9Wap3NtGfVH/OGb44NXnrbx&#10;GVuDzbrks+7druHyW1iv5WPXf23M/jqmvy/r+KFH9Wf7s6z8vTh8+NbTvcuKIzDCtxapbYO8OCYZ&#10;Q0Pb9SHLqDfEHzg6z6fnPUvv5/7rv/5r9cXhFrS+h7wHTt7b5v8mZ2v8kvOwSA6S97CtdXuXmU9t&#10;f2VlmdpOfnwKUyNGQasD8vT7TPK+v/fYltN+1248KOvmOEX8kG0sirYNOCXeY7VXl/fijwz/Cv4L&#10;f0zrB8n+0iNjBZ+GftujKPVbuer27jdfHzzJI+tLeeW+RmPGjKljr41jVDPHH/W1dbqHTwGXh98M&#10;V6m9nvfBwfgbDP8BmfIbkJdEpngtfBiZyJd/kg342c9+Vt+35/NWjvJbXOWlg3wwfH54EK2eZpnt&#10;kY2h1/KLgeSexCHz+W0MK5fuypOYtuNWe+BArw477LAqL/5DOtnyHMggsdE+eJApeZBrppQlHcGR&#10;8X56YiVPxtEIacSviFkSPtDfv/RceXz2zLqXinq0s78/7m3b7fehSGwH/5C+8ctpOxuadlSd5Jcy&#10;InfyY/PoLl+xPkitrPWJv1O8JPj+8z//c2+/h9hri33IviXGtYD4ozwYsut8YXzJLT70jx/Uu/P8&#10;VwuWLivrQj7QjV014q/nxPay8vNPymMzhqq9oQ/99jwy7U47yqrlS8qsGQ+U8aefXI456vBy+cUT&#10;y+/jHf1li427ntza4+fxbv+cx2eW66+5oo4jvjTtkvQr+1ZPHPI/o+XrtV+U+x+YVs46e0K55+6h&#10;8tmiJWXblnjWNRwZMoSjtrKn9BUui6MvfL5t/76KvWXejj0/nnp6dn0mJk+1HcdtH9lp3Lvjjjuu&#10;jil2ix8aH3JB+JLtVYOfkHV8vmJJ1f9LLr2wzgfoU/IqjYNW3uDDm9NWzw42Ey9LHv5bZeKa8Vk/&#10;9Mj95dTTTypHjTmi3H5H8Kc+X7xHHimX/qPyD1Zq260e7WO7+J7hPRQ+f7wZ9tM1thBPie+VTIxB&#10;cw/6vYfzQoa7OTKjWzaX9999o9wz9ZZywXmnlVNPGVOf0cYCe26O4z5jFI79Y+tg9bMtp32+eU7h&#10;yeBiGJv68sZfXi1Lli6qMX3eee/N0NN7y8WXTiwnnHRcOfyIw+r86dhjj6344FXmOKJr+rB9x+by&#10;6cKPytUx1o6MODKTJt1UFi5YHPod1w313Ule9oadpnv82uZyt91+S8QCeSz2sHql7mMlxtALLz5T&#10;pk2/u1x6+UVlzJgxlScjjtE+dnu3Hmb55lTmAJ5B+BBsH/v0RsQrevXPfygvDj9fHg4bcunlg7Ev&#10;2LjYz+XWor8tPuTRysS11//yp3LHnbeW8y44q+7l9MjMByp35/0P34lnxaLKqxDLgt57tuEAtHPm&#10;bN93HbXbMxOPxHhke9l2eP2/kHLMOPoY655H5inDw8P1uaO9cGttjrb7TefM79mewZivmAPgAMmf&#10;ugTnnK84miuRnznw1tjDaVuMxV07N8e4HKlxV0475dhyesylp0y6rVxy2YWV83TFlZeUybfFHkih&#10;N1ODG3nV1ZeVCWedUedS5hLtHEm7Us559Ixke8mSPaXrqRvy62P2T178Qu289LKLylXXXFb1mH7R&#10;j9tDX6697spyRfCq9Nd7Bj1b2JMoHJWhzLlzH4g99k4t44JDcu8d95TfP/VC+WPM41/6/ZzQpV6M&#10;SOPV/5P8f4wtxpchB0kZysu29Wro/T0YOqTcbG/7fFFDyg9PCucZdmTt/2n+L4GvZkyYixjz5i/0&#10;O+/Ltrbt9B22dAsXhi027s2DzFnJkS3FhYaFMe5jvp7vQOSzNMvvjh0CHQIdAh0CHQIdAh0CHQId&#10;Ah0CHQIdAh0CHQIdAh0CHQIdAv+4COQarx62a41+85taV+QPscZqvVqeXNOWx5q0NWvrl97bO/ro&#10;o8uvfvWrusZpDbJdz8x1WEe+JevY9lfI9/e0Rdnq4CfjU1I3/7zzbfLb2jHfOr+N9elM2Y/sm9/W&#10;YMVSOPzwwys3AR8k+5H5836+dD4VcVH+67/+66/85vpkjTr7k/f9kKM2tOX5nth5N1KcC34hfinx&#10;NPaX5LP2a00f9nx0bcq1cPKST9yHMeFDwpPhG8JFkqwRp88877fGbJ2aL5A8yF15yTvg1yEH/BF7&#10;7ZBp4g9n/gKYZcKr4iPg2+FTUH7mzzwH8wjfdo1ee+gPrAbD92J9PvuS9WqPD7ysrVuz90483hQu&#10;RX+MnPTTuF/ZZKVsWCgjkzL5+nBZ6H/6K+DpI/GtDgwMlF/+8peVG6Wd9s7C38i1/CwPrvLzL/Bf&#10;87fRd/rT9jnLdt9I+Nb4dOU3tnGU9pfICY+In1a/cWSMI/7ajBfU3kfWxra2GDu4ELBLH3nm5bsg&#10;c9f4QPC/+EO8i52+pczrKD/fhjGQ+yi0fTNe4OqI+0QX/+M//qP8Ot6vhnOO9yyTrNoxrC14UOQl&#10;xlWLMY4Uf5sxAlv6n9fFBLCnh72WloXPfvacWeXKq2Ofp4svKL+LvUb4ttTTb2O0Q1sPdYIlWwZj&#10;8qY/aVeybm3LsWkc82GSMV6EMQFXybHFXN9yXPzTP/1T9WPiIrXcrLw3+8om0Se2nf0nVzqT5ZIL&#10;PScHOvfpkqVlw9bwoUb9ODI7dsbzZt3K8tqfniu33nxlfd7QCX3zrNL+rEubt4d8FsW+FQ/ff285&#10;a9yp5dijjywTxp1Sbrj2ynLXlFvKJxE/4O03Xi3v/OW18vEH75TXX325PHjfPWXS7+KZd91V1Sb2&#10;+9bb8tVxaNNocFBWlHvvuzu4SONrHJllS1eU0W27yrc9sewzznGO4MAfindyQ+wJ8+DD91Xe1ksv&#10;P19mPPpQmXTT78r5F5xdTjntxGp/8DqyT3nMPpGx8USHcAfYC2PLb+Px5ltuKFOCrzI0bWpwWKbX&#10;uibfOil4BGeUXx/xi+q39yzPRNZZB72ji87RS+UaY3h7nk/8w2++/XqUOT182ReVs88dX49iLMz/&#10;xPO+N96V912frPdgHbPtWR6bCm9Ys3X4CrDBgzEWxLNgu81TjCt2cx8OxHZxLkKQOyK+2Po1oX/D&#10;5XfXXlpOOvGoctyxv6rPU/5iZSibbTIPI+f+tmSbDuaxfw5hXoC/rC32gTrrnDPrnkp0gL27PLgG&#10;d069rfJAFo8sqPMWcxdx1UbimQMvY529UVbMJoPH1dtLbMwxR8dzIzi4C3HAYqwHLa3/GeY+z1b4&#10;4g3/9/HHlPETTq/6fM5542vMFtysiwYvqPsc4S/BHH8464ZbtqHFCv8IR4WtZHvIrvIXInbRzFkP&#10;RbyPJ8rMGD/iF33w0btx6768DrYu7Z1ye/LZUT76eF69x/jAnRSL5oEHp5VpMabVR0/YRPre4t0+&#10;r5Wnza3MXTcXxL+ie2KuZP39Nt79P0XK9mq78U7m5urmmr4776Pdmae/neYTYoN4huNJKUdKfDzj&#10;jIdM5sHmP3jd36yN529cDzZI5FkZevNg8M/GlUkxnt55/e2I+/Z15Xk9+tjDIeOHy+NPzCwPBxeP&#10;zfGdrtPbdm6XGKuPPmb76RjdND491zJpb7Y1z7Gr5lafLx+p+8bh1b4SY//VP/8xji+XDz9+r7bN&#10;vLFflupzzmf27Oll4Pxx5cpLLylvvfpm9Hdz2Rlt2rZlTej8Z3XcDQdfJPcQ0hb21kdSVsoo25bn&#10;23621/7e79l/dfUnmHm+wiuxpBdspOeOa77DwfW2rakH7bksHzau9/fBeeUrK2UiT5blfnn678ty&#10;u2OHQIdAh0CHQIdAh0CHQIdAh0CHQIdAh0CHQIdAh0CHQIdAh8A/LgLtWqP1Q+uXfAx8zNbh01do&#10;fTXXEHNtkR8Mf4JPGkeGn4G/u10XzbwQtNbtPT8+Z+vf/f52fjt+CmXy37fluF9+PAM8Fj413zMm&#10;QfYj10CteVqTl0/7vH/snWHr2f3+eHnFJNBfcSO808h/kX1Xt370t8f5A03a22KjHPhay9Un6/RD&#10;4QPGQRJ7h78pfSnZDkfvQuKx8O3wtygjsVCmdeFMZMPfOSY4MngtNWZDrO1L5GsNX4JHHvmllI1/&#10;Y/1anYmxPN7fxLfw3jjcvJ/Z4iYPrgRZKQeXBkeEj1FfYZDr5PIezNQvM3Inf+/Y0lW62PpZ1A0/&#10;a/P6SH9gj1fknWb+Oe+0tpjCLOWB98KPKEY8fzX/W8oYpvxZ6ffMmALqSTzFQtE2deHmqBtm/Mj4&#10;PMPh98CL0S48BbqNkyKWk9geOZ6yPfoD4/ztu3uNv4kTJ1b5p//VWCYTHzwffmuyoiv4VOyBMdn6&#10;gZSbsoMt/VM2nTWG+QHpsXY50iG6irPmIx9uRD+XRrvpIw4Lbgw/vf6xTamb8sA2/T78WTARlwJP&#10;Bg/LmGnbm+MiuUvwUO5gcDP4dPGfMqnLPh2w1xc6qz905uPw1f/5jT+Vx8KfZn+RceNPq++fD027&#10;K/ZMeOsn58jog7FOP/BSfG9xyz6mbsIOVmISkDFMEysyznzu85vvjZ7j1JAP2cI560iZ5H3KYl/x&#10;4uAtdpM6U+8dcZDYX234cv2GiBrDGx36u/2b4EbMK3OenFEuv/TccuSv/0/VR/pD73Fu6HTa9F67&#10;I27W/PfLtLvvKBcNnFOuijgQ9987tTwR/tAZsccGrsxlgwP1c/XlF9f9mE4/JfbXu/SiiFPzYN3v&#10;IZ912WfHHy+NRryURWXyrTdFH08LzGaU9eH3DXJB2RFuTtjB1gfWZKK99JedFXvlvun3RIyE2G8r&#10;4nucdsbJ8Tmpck1uv3Ny5bOljPTJOMiUMnM0/vBg8f3YNtwpdmv4D7+v8TVwcfBYxGO4KfYPof9i&#10;IngmZJnKSb1Qh3rzmt9kz6/tWcTGsD133X17uTE4PWI8PP3snNhDZ1HExdlQ99fZuGlt1U1y/q6P&#10;cn9Igmd/cq6nW70r7J5nCR8+u8aOGUM4oD76xJ6b87S6VMsIxf52a8SZ2hZcoc0bymcLPiyPzphW&#10;Bi8cX04Ye2SNx4f/gEsxHDZffAq+9f21q7+dB/M3WeUYVS79Eo/izrtuK089M7tymd57/63gjrxX&#10;VqxcWkZ30qMeZ8R49El92rddo2X5ypGq32PHHh9j+K6ybMnyyo/ZFdi0tqG9z3l2edHiTwoujnhG&#10;H8U4X/jZJ+XrNatq7KHRnfbX6c1j3Av7HC9+65M2te1ynQ1jg2D9zHNzymvBW7CnEz7Fhk1ryrrY&#10;n01sI/1r9UCZbepd68VBErtp1ZfLy4ovltWYSJ4Nf4kYNSPBv2ADcS5b3SBfXI+2fNezrc6zs57Z&#10;+KjsJS5npnac5bmf8tjqj7618ybt0i/96x9brjnnOU02+0v62vZXWeZybMu3W0JG2/FBYq+fb9fF&#10;eJxVLr34vHJfcF7XfrE6zgcvfzT4stvpiadM6EjE3SLn3u84NElbtEN/JGMiZeSa821b/Ha+TZm/&#10;dy7m+VGfvRqzfmNnx7fK155e2veeXr10O/sz6bpry8IPY/4ez4VgZ8UHR2SdH3+VtFkb+9uVGeHn&#10;WquPee1Aj9rf34f/qay/Jb++kAd92l9+4ypl9V316WfKVL+/C5fvur873yHQIdAh0CHQIdAh0CHQ&#10;IdAh0CHQIdAh0CHQIdAh0CHQIdAh8I+BQK6/6431ZTwIsR3wHfh92rXDXFfMnuML8B3jW4glg0OA&#10;s9Gus7ZrmNYkrekPDg5W37N3LzNZ38avsF+T96/5p9OXZr2Tjw5fg89XnI2M9cKnz+eQ6++53unI&#10;78H39p//+Z81Fgj+i75po7bjcvD7qIuv174y+DfelefTbf1D2c6DdYRLi71y9ZNfia+f71d79dX+&#10;SLgH3o3mp0yZ8L/xOeNSeKc9Y83kdWW2a/d8evo5JngP+A9iRrR8llxX7r+Hr06bYJbJWn36omDI&#10;X4PX4T1z5ZKL/HysOA54JieffHL1q3tHOO9VHtmpc3+YZH1/z7Htf/tdPfSbHx5u8CLjNk/bd3nx&#10;qugFTg0c4NXqNx3N3/xbGSdHTAS6Tq/Jme7rN/4ZPSc7yb1Zv/zq0z4cLWXB3W/xTviPjTe6MDDQ&#10;298MJ8Q53Jnk+2R5ytfnHBt+0y9cFvse4BjgTBkjfLL6aHzgseCM8IdqrzFJX/iD20Rfsk7n1cM/&#10;znaQNZvgXvvyqMtvfBvXcU+Mw9Q598MisdQH/lC8IrKSt+2X/HDNMUp38Hy0G2cLB0+cirQh8mdK&#10;rpnf9DTxztg+WY+24QngCBg34gj53BIxM66L+An2RbjiqkvK9TdcUx6JPRPERuDjgoN29Y9v9bX2&#10;0O9DlcjBmCRbMS6SF6S+/bULj4l90HbXtTPHY3+b/TbmjR96bMy0epyYt/XAw15Z6jBOEqPsP58x&#10;HZZn3ZawB3GBt3Dbjq1x7qPy1NyZ5eorLij/fcwv6/5n9MtzBO9GX1MPeuXF3ltvv15uiL0rJp53&#10;Vnno/qGy9LNPy5bgV6z9amV56fmny9zZj5ZHg0uCO3PLjdeVm0KGz8x5vKyIfbNandTX1Mls66E+&#10;7twVff7s43JDtOvU004pj816vGzdMlp9oTsDmLZ9/IGtzSKPTZvXlS/CN49D8Hbs4/OHV14s9qNZ&#10;sOjj3Xsw7e0B3NimTK2sjQNyaZ8RvXzhYw6+gFg36vlq9cqyZt2XlcfSk1qW1vN1t2VmW9Xb9oPt&#10;w3UiS3uX4Tzs3JVaQBP2fpT3fZ+9tR/YN2WnDcgStDXHRp7LIxm0fBB5+++X13ioesqnzaUd9ZQQ&#10;6I7wlS8bmV8enXlvGbjg9Gork2MJL/W2WCnrx0xpD/bWuVcW5EJOYmpt+mZd1YW9+b7rW+zZtmpp&#10;mXL75HLyKSeVoXvuLSuXBzcErSA+rd1QQn/9uA34KvW4bVON6dXqR1trf1lpJ5zvl5HfVfbRn2B2&#10;RTH79tNvHBz2QL7+5Jxr9uKL3Wb23O87jOLq7nP9d/b6qH6f1t5ob/aBXTVOPO/NBXA2jc9M7X15&#10;7qc8mhsYG5kS+/ztCLPsX57fXz/k6c+X98u/T9l1fJEPGW4KXutj5cKB8RFD7Lby1fIvizhwuHY7&#10;dyUnpceR2RK61JO5kvevh/vU08u2J2/Kjz1t26p9afdk3h78nG+iDWxo6hh91i7cnUzGfFuf757j&#10;+nPRxAnlmpiXfjIv4nVRq2pQ9KfHD4G9T1tvltse4Z8y+C6M2/wH8j3rcJT8Hyaf/23/smy29Pvs&#10;nXJgrW8+8joqq8VdefKRhzLzI4972rl7mzfb0R07BDoEOgQ6BDoEOgQ6BDoEOgQ6BDoEOgQ6BDoE&#10;OgQ6BDoEOgT+8RGwhpjJuqH3lXEc8ET4M/tT+tOsL/Kd4ZdYrxfvwjvseAX7W+NWjrqsmfP/WN9v&#10;OTLWTd0vNoHr+ATWUa198sfiC/DfiwnDzy5WhP0IxDMYHh7e48dr+4MjMzg4WA477LDqq/edfx6X&#10;x31DQ0OVKyCmBh++8rzLzvfb+pT1J9d3+/E40N+5bpz3+w1T9fLziyeCG/Nv//ZvlV8iJoQYFvCF&#10;iQR/vCH98N56xszI6/K07Ra/HK74NzgEeEDtWnT/+rL7XR8ZGanvxKs7k/X3FiPxBfji+W/ElIGp&#10;NuNHHH/88ZXHQ4b846lDWZY2kls/Jnn97z3Sm0ztur/ytRt3IveukK/V17ZtcJSP7x4/KcdDi1P7&#10;XdlwwG8RQwDHI/0U+uc3nYRncoRa+VjD1zbXySr1Qb1igeAb4a0ZHzgmdBjfxnWyyH4kjtqWuCYe&#10;eeRLxz8RA8FYVC75qAdXJHVJW3BnjA18HfioJ8vOOrNcR+f48nBxlAc78Um8p28/BNdanPNe9+X5&#10;xNU5OgOb/iRPix+s6WjlCTSxBNwnn/zZbud8hzO/PH4N+ewvqZse4NOwd/fHnhlidTz7/Nzy/ofv&#10;RkyEpcER+GpPHIVsV8ohj8pu27u/ug7WOXYW3nSELSfHTIlx/s5j+qu0kd74HEhKnXB/a1+U38rY&#10;dVhJrqU/dX3ss7QlznP9hdTis6189eWS8oeX5pQ7p1xX+WFsOJvX2sNaUP0zWvdPuuaKS8rFE88r&#10;z8Z+KaPx3n76I/O4K/bLWh9cjM+XLCzLl4ROblxT87Qy0t7ERdEHiol7/9b0zbb1NVbGrbfdXM4c&#10;P67MnPFo2bAu/KmgakSinWxU4p3lJ3cg++koZoFYCb1zmbM3BvrvT5nI5bv++yQu+AMZM6StY7v9&#10;x3b7eOVty1WO31mG8ozrtDN7W+Qbyfc+eAXrQy7rNqzeXXavDOV812ffsg7sl/a1ugvn/M1OZN8c&#10;2+dtf2367ZP9rtd37KLY9fPtdrFX8Ckilt28V8uNN1xa42uxy+ZEmVIO2YY8fyiOOQ7bsvUzdV9M&#10;nx3BFcGL2Rh8rK17uAUpt96d8sMmdQcGPdxG/y975+FdxZH8+7/unbPPZ/ft/ry/tdfYGDAm5xwE&#10;iJxzzjLR5GSwiQbbGDDZIokkEU0wOSdTrz99KVEa37lXQgJJuPpo1DM93dVV3w4z01W3Wi5eLhX6&#10;d+vWwUamKNjIXL5WbiOTrJfnIM90xVz7RnqcsQ3O1i62HcAU2hZTeLV0X9u1ZGRDbu13lk/ONd3a&#10;12CHAU7P/+CdpCI+5fkDHzZYfpAZPgnYduLnBntZbAN5L4F/AvmyyRtvvuN/yhPtr+85sGDfy3Kx&#10;xHPcthPnyKdp2g+hQTr1VZAduEK62sh8//2auNfSlPHj5MLp89wsP7B5evDoTjzUrgm8OWw9oUB5&#10;UD7KE8IJ+ek78JG8D52KtGz9j6LdleWJ8tCzdDiHNs/ujRuXSc/u7WVI+FY6WXwi81yIEwrfBa/9&#10;3Vj+OAd/nVO0DpXV1pUsV91rWxfntn9b2sjHNw186pxh7yvGNo3zJO+Uhcaf+kWyYOKavkTf8+AI&#10;OAKOgCPgCDgCjoAj4Ag4Ao6AI+AIOAKOgCPgCDgC7zcCrNey3kjMuqAGztEvl5aWRluZjL5Aoh7L&#10;rmuyJmnXu7ELQM+suldo26DrsLrGyTptWdDZWn8O5Ednhu8K9lyy9hfYyKDDxx/JBx98EP0I4F+l&#10;efPmUX9vdcB2jRrfE+y5gs8B/GFgfwCf+IXAnoM07EWw78F3BrYN6MF1HRmewIB1U13jTspGnqoG&#10;XTO2a7ucgx86Q/jGtwV70bBvD3ZD8Ip9BXnsOi72Bti6KF66Pqz8Km/wTZuh/1L7C9LIRzqHlY16&#10;bBuzdq3tZfOBt62LawJp6EeS+jbowqMtozzWVGzxAVfbx7UOK4O9jz0EWCo2mh+5VN/DPVte81AX&#10;cqG3Vz0RtG1eZNd211jLE5NGPeTTQBrjD7m4x8FYSdp0WHrgrPwqHY0tP8jFXke0rS1PfciA/Q0+&#10;ithviHGjNgk2b7Y+l+yn1K04ax8hLVs+MEzqzkmjTvITOLdyxMQs/8in9drb0LNzGue2v3Nux70t&#10;q/os1anpNb4CngU7AQ3UTT0c8Mr1uwgqF2MWuybmDmzjFHc7PhRP+FL+FDOLG2l6n35lsdd0aNh0&#10;ytu51N4jL0Ex1z5EGjPIg1D23uNHQfPHsyRjQ1ByfJ8sWzwr2sjg00nno1gm9GP6K1jLH0/l0P7d&#10;wZ5mokwJewD98vMPoYkyOupH926FyemV/4CXga6eG70p9DSAmR2L9lzz1HR8597vwZfKaSkKPm56&#10;9Oguixd9LVd+u57Rhb6ykUFWnWOon3n2dVsGf0xBJ48/C+2b7OOh+n5koo/Y9rDn3NO+orJRl/Yr&#10;aGInwT402N5gA8D1a78MwXtD6CPattCw45znjw1aF/2Ie9ghoLuGLrHKoLH2xbTY0n7Tc3jiWRD7&#10;ExyE/qjnlmayP9j+nq0MNJ7cC3PYKxuZ+7dvyMsgJ73+wrljMmP66DjXsm8T8zLtYo9sPFh+avLc&#10;9glLl31itC1sTP/CXiaJiS1Lmz1/+Sjsn3VaJk4eH2yXWwQ7viK5HPzI/MGrqLEBs+XgBbr0Keqh&#10;P7/ub/iyCddmrxqw134FHcpq/7X2lvBj5czkeW3DYOXjPLMfToYzymqocF7Bh8xrWvDIOEkL2s52&#10;XCOH8ofPGOzIFyxYEO1O7bsVfFcco2m1vP10Oy9XwMXglcaFyqr3KW/7PNf2+ZW8H+ec8Mh4Gm0d&#10;4pNEdv60Qfr36ybTg++8y6WXgq+WYIMT2pL2TD7DM+2dqR3a0LP9iDtgTX9K8pop9fq/tufrlECd&#10;59qD8Ax6VT/z9Os9ljJ7ML2ex1+XpE4Oyu/YsS76kRk5ZLCcPX761XMh9JPnzFe3yt93qB/+oUc5&#10;DcjFPXDlyCeHlqtsDJ+2zShHnRwEe4/nhO3HMcOrf+QDe3jXstwiTXm26VqW/LYOTaccY1/Lkk5e&#10;MLJpmt9jR8ARcAQcAUfgbSHAc4fnEgfvFPqeyvMr27MNPkjPd7wtfp2uI+AIOAKOgCPgCDgCjoAj&#10;4Ag4Ao7A20NA10HtuqetTdc6WefFbwB7h7DPErYvXOtateajrK65HjlyJOpT8WPC727ROZG/PgR4&#10;LSoqiv478BmCrUJc/68PzP/Fecy23k7/ZD2e/sf6BnlIS66DZCtbG3DCBzo3bGKwT8OODD82yOCh&#10;fiDAnIptDO2G/xvsqgi6vmalIE37qE1/m+e279v5W8cAaXbOY+82fCgVFhZGP1jsD6VBxxbXlGPP&#10;Jmwn2RsLu0ulXx/mf9qNtsIOCLtQZFBZ9dmmcntcfxGgn6NP1lBaWhrtH/C9RturLZGOA8aCHQ9a&#10;rr7FyMO+Wuzvx15/jGm1idS4vslU0/yqTYTSZd7CvyE2j/gYsvsCvg99QuWsqdjat+J7p2fPnnGf&#10;VvzB6fMvLc7Hg32GcE6fZazasZyPRq77aXxpOr4D8dPIHqC6/yl1W9ukXPT9niPgCDgCjoAj4AjU&#10;DgLYavKdV9nA961+w1JG3wXS4srS9XyOgCPgCDgCjoAj4Ag4Ao6AI+AIOAK1iwDfeuiH+L7LFlRH&#10;yj37XYi+Hn1vu3bt4r5L7NuiIUkLGuz10qlTp+iLZePGjfVGv4TM/L4SWUeMGBH92+AzRL+HVWaP&#10;6yYCts8qh8n+STppucaBln3XMXyh+2ENB908+3JpP7S/cX/XfHl9lUPArr3he4A9tfA/YPWq2fqd&#10;9sfK1fLmuehb2Dym6XaVf/ixekfmf/SD7JeHzSN2MKqvZA2R/ARkw1/YV199Ff2MsZeY9e/x5py/&#10;u5LoOxl33bp1k7Fjx5a3HbJ5eH8Q0L6ORPjwwwaioKAg7pHGXjrZfEq8D9LjKxB7544dO8a9JXV8&#10;Wh8h74OcbyoDc5nOabxPYDPN+y62U8TWlkjnQOqijIeMfzLFArzY95M9qrAZBdtcR2Xx4/mle0ry&#10;jMXfZU2EXLxxDz+TRcF+fuHChcLznUAfcPvJmkDfaTgCjoAj4Ag4Am8PAd7r7bcc7yqk6Xcxz3Pu&#10;8+7He0bSL2e+d4S3x7lTdgQcAUfAEXAEHAFHwBFwBBwBR8AReFsI8B2oB9+DHLq2zXeg1aPynXj4&#10;8OGoI9X17iRflIEe++Xg/wJ7Gn5DumvXrnK9f7JMXbtGZr6R8X/Ab0XRB+u+OopNXePZ+XmNAP2v&#10;soG89PmqlKks7TfNZ/sY+/UsX7482qSxF5m1WXhT+l7u7SKAHRPzIIFY/Q+gx+P37ujldQ3u7XKS&#10;Tt32MXLRr9DxoSO3dgGWT+Z09ptjfzz2/UInqfcZQzbgd4v96oYMGRL9VGBfU58Cuk/2yMLGE/2u&#10;6naTctYnmZzXDAK2De044LeltPOwYcPi/or47sIm7Pjx48J+lthF6Liu71jyHjdu3LjoJ4l+znOG&#10;4DYyFVuW9wLmQ2xVwQzficwN9n3BnrsNawY/xhW48Fzh+YedJDbnNeFHRscg7+k8Z7Zs2SJbt26N&#10;9jJ6r2IrVu0KGrkO2h/7OeYKvokIKmvVavLcjoAj4Ag4Ao6AI1AbCPCc53ucdwld97PfB0meeM7z&#10;bpPr/YB7HhwBR8ARcAQcAUfAEXAEHAFHwBFwBOoXAvZbjm8/vhWtfhRpbB50SOhI8dGPnrS4uPhP&#10;AvN9yTckv0vetGmT9O3bN+qc8O0P/fqgQ0Dvixz8prxNmzbRhwd+EcDIQ/1EgH5M38ZGgX7Meohd&#10;C6FtOWx/ry1J6X8asEPAHwfjCFsZePdQ9xGwbYh+lf052HsIOxn6HnOh7X+1KRF96sSJE9Hv17Zt&#10;2yr0McaEysK8jp0MuuKLFy9GGZTv5NjBJwe6y0WLFsVY95nS/HU9xm8Ez68JEyZEWx/mf+Tn8FC/&#10;EWDsabD9lvGI/yBsY9lfa+DAgTJt2jRZsWJF1O/zvsPYfR8CcxJy4isJ+2XGNcH7d8bewbYxmGAL&#10;Qd/AVtpiZPsPZdzGqGIfAiveuXheYIel9qO8Z6UdFvts52Cs72mMZZ4t9OeaejdK40vTsfuBBw59&#10;Nmbj09McAUfAEXAEHAFHoO4hwLubfZdLcsi9bO/7/JZE3wXS4iQtv3YEHAFHwBFwBBwBR8ARcAQc&#10;AUfAEaibCLCuy9pytu9D9ETqdz/JPeXQ2c+dOzfqPrGXIT90lJbG5EUfjB8WdE38/jbb92ayjrpw&#10;zbczgf1RevXqFfWk6JDrik67LmBUH3hAl8EaBoE2Za8b+uTZs2ejvsbqN8hH37VptSUjYxN+iPFh&#10;MGvWLBkwYEC0kUF376HuI8Bcp3Mh7ch+E+vWrYv+V7hHWm3OJ4wHeIAX9Iu7d+8ut+NB16jjBqQZ&#10;Ezoncq16Ts41kN+WgS7PCmxL0I9SRuvUMnU5Rmb4xlcAe0ohj4f3AwH6vQ2232o6zwjGBHsSYRO2&#10;b98+qW++kFSWtJj5B9sPt+uoiFC2dwA7/2lu8KMv2f7DO8dfPehzT3FIPuf0WZEWa7m0OPk8Ssv3&#10;pulpfGm6lYd+kZT3Tev1co6AI+AIOAKOgCPwdhHgvY33CJ7pBJ7j+IlkvWXnzp2ydOnSuMbJ75LY&#10;M55vZM1Lfn0XSIvJ48ERcAQcAUfAEXAEHAFHwBFwBBwBR6B+IMA3Id+IrPdyjo8NfvuP73JsQ9Bv&#10;svar91Uqfm+8ffv26Nu8tLQ0lkUvoHonXT8mjW/Lfv36SefOneNvsXW/IqVVV2OVAQzYa2Hv3r3R&#10;bsh+I9dV3p2vDAK0FX1a25K+jK4bPxno7fntsdVt6HiwaXUBS/29P3sV4IvJdfV1oVXy88D8Z9uK&#10;eZN9JrAr1PU5+lxtBcaFjg34Yf+IM2fOxEPtWZQ3m5c0+K7MXKjrh0qHchYTTa+Lsc4HtGNttlNd&#10;xKa+81SZ9rR56MfYDSd97NVXHPRdzfKvY7wy49qWex/PkxiADe8F2if0Wudxm1/zvI+41IRMYJXv&#10;qGw9PEuSfZm2qW7Ix599RyRvTdRZXZ69vCPgCDgCjoAj4AhUHgGe5azz4fN0+vTp8Td9+Oxt2bKl&#10;tGjRQlq1aiU9evSQyZMnx7Uj1kgJ+d4RKs+B53QEHAFHwBFwBBwBR8ARcAQcAUfAEagLCGAjw8E6&#10;M37ksR3A7z57DGFPgK6Ug98Z69o/1/hMxz5GfZvznQkdAt+Oqh8+duyYzJ8/P3574keGOurDerLy&#10;iEzY9eg6vF0brwvt5zykI6C6C2KCtiX+AbAHsL+dp2/Txtru6VTf/R14Qz+b5Pndc+I1VgUB7X+2&#10;DH2QOZN+Rrtq39Q8XOs8q2m1ETPPWT6yyYIMjBlksnJkk0tlsPk0rS7GyK+yKX/Ii6x1cY5QHj2u&#10;GQTwpc47jA3a3/VdwN6rb+dqW6B9mTGLXJpe3+R5W/yCCxjpwfgHJ72281muee9t8Vef6CqW8Axu&#10;uY7KyEV5+ivfI/oMog7Oqxty8cY9lYVzDZzTL2ya3vPYEXAEHAFHwBFwBOoWAnyPszY5dOhQadas&#10;WbSJKSgoiL6vidlr/eOPP5aPPvoo2sqsWbMmrn3ynM911C0pnRtHwBFwBBwBR8ARcAQcAUfAEXAE&#10;HIE0BND/sLacTd+DvwP8jdq1ZtZ+NbA+TGB92gZNJ031S3xDsj/B+fPny/NburZ8XTrXdW50pSoL&#10;59auoi7x67xURCDZx+i/9HXto8l+r+NB71ek9u6v2P+CtZvkGHv3nHiN1UWAvqhzCLToY7q2ZmmT&#10;Rj9lnnkXAb7oX9TJwbmOG+XFjgfNZ3lL8ks5aOjBfdKgo7Rt+bp+Du8aaBeLh6Z7XH8RsO2LFHrN&#10;84Fz+i++Y2zffV/6ALL5Mya97+qcBU426Jxm0zhnfkjmTeb5q1yDBc88HU/InTznOu3IhxPv4WnP&#10;SVtPPjpp99P40nTKMUck5wVk9j6QhqqnOwKOQH1CIPmuo9/JVoZs78XMk8l5UNOI8wX2vEkLSift&#10;PvXy/ZwvQCfXoeXJg4zM90mZNI+N8/Fn83LOMwRciS3e0CFQJ99m5LEhF+9alvzZnpP2uaU0qZu8&#10;1JeUgXvZeKMs+ZO4aP2UATfFTq95p9Y80KBeZCSfhiRN0m0ZzfemMRiw1onPbGxhmjRpIqNHj457&#10;q8ILgd/H8btBbGgmTZoUbWiwoxk0aFDcM1n5sW3DO3W2oO2cTS6bH5rUny+fLfMm5xbrNymvZeDX&#10;9htNhz7ptt9wj2srG9jRH8iveGqstFirhpYGi7emJWNo5Do0P3mgTfsov8n6NS8x9+DfHiqT0qkp&#10;bG29lTmHD+TQ/purDHlzyUlZZLS4Kz0tq/e5rumQjTeVL1/7Zyubiz9kpI+ljTuVs6p0bZ3wrnSS&#10;mEKXPmPHgC2bPFf8lSZ0k7yBkaZTH9dp8iXp+7Uj4Ag4Ao6AI+AIOAKOgCPgCDgCjoAj4Ag4Ao6A&#10;I+AIOAKOQO0hwHpvrqP2OMvUnIu35Fp1TfCqa+GsdSfX12uCvtNwBBwBRyAfAuhfOQiqp8tXJnnf&#10;zmV6jzmT9KoE1Wmi+0O3aMtzjh0lvNr5OHnOddqh+sUkT6Sn6cCVlvJCzHxNfvhUXhXDJG2uoUEd&#10;lOM8LWhdaTF1ohNVnJL0lMc0+rnu23vUzzU8c3Bur3PJkKxbyxFr4BzelTbYgWN1A3TxmT148GBp&#10;165dtIEpLi6OmGXjuaysTNjvGn8z7L00d+7cuEcT/FibBP0dHbjb9kYGKxdlOChv01Uu5YHYYkt+&#10;3fOVctq30ugovWRMWa2Dc/iDhmKdzJ+8powe0FFaNh9p5NG2s3nAhvpsGmW5Riabzjl8aYBevkCZ&#10;XAd82TqS9CzPufIly+m1tpniSX1VCfnqxA6QfgCOFpuq1GHzwh+402+1D9v7VTmvqqxVoa15GTvw&#10;W9V+r+WxZUNOaGQLYKt1gK8eKhsxaZTXsax9Olv/JL/tE9nqtGnKF/0APnXMkycbfVuWc3gjH/VC&#10;I19/Spb3a0fAEXAEHAFHwBFwBBwBR8ARcAQcAUfAEXAEHAFHwBFwBByB2kFA13TT4trh6nWtaXxp&#10;+uucNXNW1fX1mqnVqTgCjsBfGQHmM+YeDaon5JrzZLDzn54T28A1+j90sRrQc6IDzKb7I7/q+TR/&#10;Mtb5EToc0IGe5Z0y9tryl+08WYdekxddqPJFXXqQlhaS99Q+IplOeZUn2z3SuE+c6wBj+FJaqjNV&#10;/sApG33up6Vr2Xz3yZetf2j5XDHlbN9QbG0ZeK9uQEe+du1a6du3r0yYMEGOHDlSgSRtnAz4w16w&#10;YIG0bds2+p7ZsmWL/PbbbxX07Mo7GME78th+pzSzYZgtLVs7JbHVNlbaVYmVT8tjNj6qQhO5NUDL&#10;0tZ0tQHQ62ScxF/HdRq9ZHny5TrgkfvZguIJznpYmShDOjxxIIvlL40mZZCLsV+dkORb5awOzaqW&#10;TfKg5UkHi5oIYA62aoOic1qy7pqWnzZK6x/0jaR8SX6Ssit/2q+gnexPyTL2Grk5KhuUNvVynm38&#10;VZaW53MEHAFHwBFwBBwBR8ARcAQcAUfAEXAEHAFHwBFwBBwBR8AReLcI6JpyWvxuuflzbWl8afqf&#10;S7x5itK06+tvTs1LOgKOgCNQOQRUP8wcRCBW3bClwNyEHhP7ANUfklf1m0n9ns5lSgM9HnrJpJ4Z&#10;GtyjTtX7aZlsMeXJmwxaH7GVhfO0Q2lAE/6hq2X1HrGlbdPznWOjAV7QtXzZcsqbpime8KT30mIt&#10;k4ypy2KUlAnaaudBPos711o3dKEFT6TZkKTJPdrX9g9oJdPIR1nSFXPqSIZsack8+a6xbdm3b5/8&#10;/PPP0R8McnJQN7H122DlOXXqlMyZM0datmwps2fPlmPHjpXroJX3XHVDW/G1+cBDZdZ06JG/ssHy&#10;WdkyYJnE803oUB/loKX9hJgDGXLR5B59iLwawMjKrnwS23TNn4yhmeuw+ckHTXjQMab3uad1a9qb&#10;xMk6KkND+df64VExteWVtt6rDD6KI3mz5QcH8hCIk33TjmXlBT7edVA5lNeq1k85xjzPLx37ueQA&#10;K/LRV7Lhlqxf21Bj6rO8ajrlOKcNkzZUNo/S1/ECD5ae3tdY+wQ0CMq/3vfYEXAEHAFHwBFwBBwB&#10;R8ARcAQcAUfAEXAEHAFHwBFwBBwBR6BuIaBrwmlxbXObxpem1xR/Sk/j5Pp6TdXjdBwBR8ARSCKg&#10;804yHX2pDejhrE7V3oMG99P0eNxPBq2XmHLo9ZK6QGwY2G8EXaGGbLTQ5SZ91Fj6aeeWZ/IoD9nq&#10;0PptrDpX+EuT3eZX+sk0+NBg9bJpfGs6dVLWlocO19jnaIAmh5VLz8nLPQ3Q1Hukge3t27djO9j0&#10;bP0DPEi3+ZCZNA7OuafHrVu3YrqtWzElb3UDfeLu3buxXqVFf+IgoAfXcOfOnXK99Y0bNwT/Me3b&#10;t5cRI0bE/Zo0n/ZVvVZZ9FpjbRfkoIyWs9hoXptm7RLAgnIaOFddfxJ/zWNj8nIo9nqP+pJ9Ru/Z&#10;GF700La1/Gh72jKkkTe5lw/l4EPpaFnFydKo7LlinxYrHZWXuiz/ej8tzpaXNDBhfNFn6EvIhDxV&#10;DZSjfeyYtzTgm/rsYe9X5Rz+kF/nguR8wH3bt7R9tA540bKaVt042S+VHvLCK/hof+G6qoHxr3JS&#10;nmvo2aD1IDv1alDMkdsGcNF+bPOQTw+bn/NsuFFW28TWq/SpQwP3lYbNa+8n2ytbPs3vsSPgCDgC&#10;joAj4Ag4Ao6AI+AIOAKOgCPgCDgCjoAj4Ag4Ao5A7SKg68lpce1yl/m9ZxpvpFc3sIbNkayjunS9&#10;vCPgCDgCVUGAecjq5GxZ5qek/s3eT56T1+rndI7TfLnuaV3oA9FZEkjjGrrYO7AXztWrVyvUobST&#10;cXJuTV4n84MBelTLYzIP18qn3iO/6jDhM1dAJ0t5DdRpsbfXSX6T10ojV0wZaKbxhb5fbUaggxxp&#10;ATmzYZOWbuWEJtfIn42G1pkso+nViZE/H136G7wRsAnas2ePDBw4MO7TtGHDhvI2UjrIQBm9zsUf&#10;dJV2tnwWc2ja/mDz04bcz4VfMr+9ruo5PFNnZWRM0s5XJmmroOUrKxv5qSPXoTTz8aL5NCY/cmPn&#10;w/igParKV6721nrqcmz7pPIJJpUZS5o/XwwtcLLtwzlpaWNAaValPbRMtljrsjxky0d9YAIGGjjn&#10;4B7ls9HQctnukZakqbSzxck6smGXrZynOQKOgCPgCDgCjoAj4Ag4Ao6AI+AIOAKOgCPgCDgCjoAj&#10;4AjULQR0vTctrm1u0/jS9OryV5n19erW4eUdAUfAEciFAPPZ77//LmfPnpUrV678Sc/HfXRxGtD5&#10;ke/IkSPy66+/CvvZkEeD6gz1WmN0zWVlZXL48OFo50I6eZOButBNq+8S9r1hr5zNmzfLwoULZeLE&#10;iTJv3jzZsWNHzAM/GqCHbxJsaK5du1aut9Q5OxlrOcrs379f1q5dKxs3bpTS0tJ4K6mDJBGdJjYl&#10;8Ie/EWQ6cOCAfP/997Jp0ybZvn173N/n6NGjEdObN29qNTFO4oOtgNVHX7hwQSh7+vTpSvMPYWx7&#10;KHvu3LloS6SVInMSZ/LShrTf1q1b5dtvv5Wffvop2oUQHzp0KN5HPhuwT4K3S5culdOEtuWf/JQr&#10;KSmJ8oOTDUmdMG0NLxzw9TYCdLGvsn1F6yKNNsD2xAZ8hEyZMkW6dOki8+fPj/2KvNrXia3c0KDf&#10;7N27N/bX3bt3x7Y4fvx47PP0Y/qZltc2oQztwBjMFcCJPg22WjZX/uQ9bA6og8PyncyX6xoZaacT&#10;J07EPs9Yhnf2omL+gD/y2EC9yG39Gtn79vz69ety8uTJOH5teto5WOY6kNO2udJhXNPetDG42vmN&#10;PJSxGCET41jxZ/xTnrkPnulbakuDvOTnujIB/slLuzK+wBZc2SOMPsN4ps3or7S7yptNrmR98GL7&#10;is6t1EU7Mk9evHgxjmdk0ABtsMk2JpUHzVsTMXwxT1y+fDnKS1/igD9wV9m1Lniw7aPp2WLal3aC&#10;NjJRV77ylGGOoz3o2zt37ozPn+1hbi8uLo5tDh2lBb209sh2j/4D/YMHD0baP/74YxxPzK3UR5uD&#10;Bwe8ZJNV+43KrG1G21LGgyPgCDgCjoAj4Ag4Ao6AI+AIOAKOgCPgCDgCjoAj4Ag4Ao5A3UVA1/rT&#10;4trmPI0vTa8uf5VZX69uHV7eEXAEHIFcCKBPQy+LzQl2IuhjmePQ7WlgrtKA3nLbtm0yc+ZMmT59&#10;ejxHd6yBcpQnaMw5ekpsMebMmRP3saEeS5c8BPSB6DLRPRcVFcmAAQOkRYsW8tlnn8k//vEP+dvf&#10;/havJ02aFG0R0H0SoIUc+PxYvny5rF69ulyfrHN2MqYMOuI1a9ZIhw4d5IMPPpAvvvhCVqxYEXXW&#10;6K6tfpLy6GvhnXqXLl0qkydPlq5du0qDBg3kww8/jHxCq2/fvpHOrl27oq5Z8bSYwDe6dsUB3Sn2&#10;QF9//bUsXrw4L//KGzSxLUBmymGfga40W8BWQdsbbFu1aiVNmjSJ8iNHp06dIua0E/YyyEqgjbEh&#10;mjFjRsS4LNgGEeBd+eAaGehHYLNu3bpoQ6H2KNxHb6/6ZDBEXvLCOzpitS1QTCjzpsHaJ1Gn2gxg&#10;s4EuGnso8Jo1a5asXLkypsE//NLP586dK23bto1tjE4b2wfbfrQd16RDDxuugoKCWKZNmzbRDw3X&#10;/fv3j30ZnTj0NSAv9U+dOjWOP9Vtgyc4wDMxYwfdPH0J+yU73pRWthh5wZE6sTmgX3DQdvCeL6h+&#10;nxh9PfY+33zzjUyYMEH69OkT5cLXDvtR0S+4h0xqDwM21MV88d1330U7AHjX/mKxgFdkY/yCk+bJ&#10;xSP0cx20i/Y1pcPcgg0C7aU+qeDD5oOm1g+/2DAw3/Xr1086d+4cxwhjZeTIkTJt2rTycY69k8qu&#10;9eWK4YW2BTNs1RYsWCCjRo2SXr16xfFI3+Ga+YC2xwZOx0cuuvae9iH6M3aN2PFRD/Zf2Boyzum3&#10;2PiVhbZibDAuaWueCcwVVZHJ1p3vHDtAbMqYf5lHCwsL41zasWNH4RgyZEjkk7mBPoEMOo/mo819&#10;7LeYy2mncePGRdmhoQFsaGcOPdc5iXLww35r//3vf+Wf//ynfP755zJ48ODIL3aRjC0OHSdK18b0&#10;JRvoa/Q9xkT37t2lefPmcf5lnunRo0ccU2BB/b/88ktsBztmlBZ06d8aGM+0H/MEzwL6lQdHwBFw&#10;BBwBR8ARcAQcAUfAEXAEHAFHwBFwBBwBR8ARcAQcgbqJQC7dRnJduTYkeNv8VWZ9vTbk9jodAUfg&#10;L4JAMIO5f/exbNu6Q0aPHiPzF8yTq9exOcEmJqM7tEigw0e/hz4cWxL0euiI0UWqzl11jpQLXjeC&#10;DjHom4Mq79CeozKo1yDp3q6DrF+xQK5dKC4nzVyogXmXfW7QaTZt1ki6dOsghQP6yMjRQ2Xegrmy&#10;fsMaWbj4Kxk8dEDUJaOfR9+IrQs2D9gmfPnll4INDbpwq4dP1nPy/CWZMGWStGzRSFo3+1jat/pM&#10;hg8vlA2bN8r+oyeCo5tg0/E4+Bl5+DQY/MDhS7l3/7Z8s2G19OnXQ/7zn/9EHSf2Auiy0cUWBr0q&#10;dibYnjRr3ES6dugoM6dMlf3BNuHW1WAf8DD4l4BWpBfohkpehPNQjZRevimzi+bLiKGDZMPqr6O+&#10;WnlGh6vncML501CO417gb/OWrdK9W1dp8WVjWVg0U25ePV+u51f9L+WwC0Avjj7204YfS6fO7WRI&#10;wHLMuBEybsIoGTN2hPTrXyDtOrSWqTMny+JlC2XjpvWyeuUSGdK/j3Rs1Uxmjh8jJQf2yv1Ht0Ib&#10;Z2SIAgVebt+8K+tWfyud2neXwX06yY9b1sqzBzdCzUEPHToCvIRsUWb00fhowQYKzLCjUL0vNhP5&#10;Qv5nNP0q6LBfPpErVy/KTz/vkJmzp0mvgu7SsvWX8umnn0rLli2jjvqjjz6K9i3YBWCLgP5+5NCB&#10;0jngMGPKBDlfejJ0aOxKXtF8GnwdPQw+j0IDHD5yXEaPGSdtWreSnt06S5+enaVN6LvYxmBTwVhB&#10;Fz5mzBjZHnxRnDlzJvbNqTPmSJfOnaRHp1aycdU8eXSjLNAPg+VlaOtXbUv7Hj95RiZNniLdunaR&#10;2TOmykV4CXgmQ7b3JsYlOnZsgOCjd+/e0eYDu4y0oHTuPwn7dIV+eef+Y9m3/4BMmTxJunRsK53b&#10;t5QBBd3kq6++kiVLlkQbDvT6gwYNiuMO2ypsas5euSwbt26RoQPDuG/bXoqmTpOzJ08xrJAy2rfQ&#10;HwjMLevXr4+YYbuBjVy+9n0SioLPwycvZPuOH2T4sKGyaP5cuf7buUAxY/egssRKwj+wwP4A/0Cz&#10;506V02ePh1Q4CjYHj0L7wk44XkR4n8uenTtkYGFvad3iizC2GskXjRpIq+ZNpFf3TtK0adNoy9K4&#10;ceNoG4e9EDiDrcplxx68IKfa3zy8d1OWLPpK2rb8UtqFcdW/b08pLOghvbp1kj69usrwQYOleZhD&#10;Pv3PR9K3R09ZMn+B7P7hR7l28VIcboHTPOGZPLgTfF2dPiErli6MdPv27iZTJoyRsaOGRrsU7H6w&#10;A8Feg/kL2xnacvz48REj/HfZuV3xtHNRGhPWngc7Emvfgv3aplXLpLBrR2n0v/8j3du0lBH9CqQg&#10;9K+OzZpIz3YZ2z0w5sAmCVsh5nl4oH7FmHOdN+AF+x7sgLqFua1hg//IP/7v/5GmjT+VeXNnyLmz&#10;JfLyOXNwZn6BBnzRJtiWzJ49W1q3bi3MB60++1w6Nm0WjubSumF4RjRsLO2bNI3pDf/1YcTohx9+&#10;iDad1AuNJC6KF/exvcNGbezYsXHeafpZQ+nevoOMGz5C5s+cFQ/OSYv3QpvQPtgIqZ0h86KeQ1Pp&#10;4weIfD179ozPZOxlFHNkJJ/mpZwHR8ARcAQcAUfAEXAEHAFHwBGoiIB+p2kq3zP2dxcvwjv1q8/F&#10;sMYQfj8VbNY5NE3LaazfGv4eroh47Ag4Ao6AI1AbCITV3VAt69mZ9U/VSzx5FK5J8lAtBHTNLS3O&#10;RTzfO0K++7lo15V7abhoel3h8035UDnSYuhyT4P+RpprfqvKWjG/nUVfpEHfSXVt15bXPBqT1665&#10;a3parO+nrGEn17FtGeokLzqWS7+VBX3oGvn2uw1y9co1+SPMG89Qk5n5Ax6y0bO8Z+hlauGc3w8f&#10;PrpXli5bLNu2bJeH9wLB8Pf4UdDrvEQ5k/HXz3p4VWTM1PC6Hnud61xltjxznuuwfGk+rcPe0zSP&#10;HQFHoI4hEOacu7ceyqaNW2XY0OHBdmK2XLp8PjDJe1NGh8hYVt0fem/8fgwfPjz6TUE3zO/qsStQ&#10;vZ3mRVKsIZ49C/r+MGce2X9CRvYfKf2795QdG4PO71YZWWLQ+ZOy7C+yaNGiaK8wdPhAWbZ8sfyy&#10;72c5XnIkzMfn5cGju3L3/k05d/5MtNdBF4otAr4XVLeJ7Q5+H7AHsc8drYdKmYcPnTglw0aNkPbt&#10;msn4Uf1k/Zr5crLkkDx7+SLq8JmT/whQhMvwT+T679dk2/ebZcKkMVLQt3u06cC/A7pV7D3wNYJt&#10;BXul4B+hKOg9C7r3kBZfNJURg4dIcbAz0PfQh3fY2wSMA77M/eGRc/rCdZkxu0iGDuov61YsrLSN&#10;zJ37j2TTZmxkukjzpo1k3pxpcu1SabkOmfmZZwn+ILZs2RJ9gIDVvPlzZOPm9XLo131Scirs73T2&#10;hJw8fUz2H9gjW7dtDNgMkYFD+kcbpW5dO0jjTz+WLz/7r8yZOE7KjhyWR0+QgedV8B1EaweMrl29&#10;IcuXrpE2LTvmtZHBRw32FPhrwZcFfkRUHx+I5g363EmNA28vgi78QsBi2Yqvg21MN+nYqa2MGj1M&#10;vl66IOrD8SGDTQB9urCwMPa7bt26RduHTujpG34i40cPl7OnjsnLZ0G3HuUNneKPp3I/9OujJ0tl&#10;zlcLpEvXbtK/sK+sWblMDvzyk+zbtSOOC/xN4A9i2bJlsQ5sVDjwM1TQd4B82fSLaCOz49ul8vLB&#10;lUA/PPOfB/u00Cew/wjmH1J87KSMnzBROnfqKDOmTpLzZ0684iMvRNEPEPVjc/bxx6H9gv0Ydkn4&#10;+mFs66GUwFID9WMDdPT4KZk1e6706N412Iv0keWL58nen7fH/o7NifpC0f3QsMHimLUojM3Bg6Rp&#10;o8bSuvEXMm9asFEI73tPw4vUfQZWCFof74TYrmC7hX8q7JRS2/XVu8nNe0/lzsNncuXaTVm1eq30&#10;7BHsPyaNC3Y4R4IJxD0VozyGHnZz2OBgszR1+oQg26FwPzPAnz1jsIfLMBbv33kia1YskcHBPq99&#10;m+YyaniwW1u7Uvbv2SmnjhfL1UuZPZBKS0PfCm2rPkGwvcGPle3HzDUqJ+fMc9zftGFttFXBbqVo&#10;9jTZvXO7HP11v5QcPRxwKgl9aLesDZjMnjZdpob2HxvsJ8aNGBnSVkppyclIh/azgXqoIxOey7Hi&#10;A7IqzKGTJ4yWEUMGRJucg/t2ya8Hf4nzI/aN+JABe2wfscnAlupf//pXtDfEdxTzPoE5xMoRE3P8&#10;s7whswbmSvrKsL69pTDYlI0PNoGbVq+Qo7/skqN7d0vJwX1y+XRJtDXavn17nMuZ3xmXjFfsNAlJ&#10;+sjNuzVzHD6ymnz+iXQN431cGO9rVy6NuD57RL+g7z2v4B+H5w60scWhLnwlLS+aJ9+vWy/Hftkn&#10;l0pOydUzpXJ0z15ZNGNWsOHpEP2a8awpKiqKPFkZ9VnDc5G1dWL2z8KWErs5cN72XbDF/HmXnAt2&#10;Y9hPcnBOGvfoU8zTPN94xqrNEe2gzzXqoU2wKcMnFf53GOvsdQc+HNr/tO3AzoMj4Ag4Ao6AI+AI&#10;OAKOgCPgCGRHgHdsbGP0nV5z8amYPF6Eb5An4f38YXjnJ/DOTVne3e33Srzp/xwBR8ARcAQcgVpA&#10;IDypwjrzIzl/oTToMErCeth9eRZ+FPk4/PYzLonWAk/vU5U8+3Md+WRl3e59XrvLhQ33ajtUl7/K&#10;lLfvhPb9kjVy3asDnauuLdv8SXy0PvoM+ewBbWiwdsxh9RNKx5azvOh9jamHvNduXJIdP20Nvw8f&#10;EX4bPVF+PVws9+48kIf3w1p/UEtQH3TggzI2aL/WNK41cM46/sbw+/oRI4fKrPBb8tJTl+RFUJe+&#10;iGoj9I2Z39uTV+W0MmaTT+lrnORB0zXmvj2gD3a8z7Oer3inxbzzcw/+0L1yKBZ6L60s6R4cAUeg&#10;lhEI89jN3+/KN2u/DTq7wuBDYJKUlp0OTIXf6If3JwLzgfo+YN5etWpV1PGzP0+zZs2irwF0c+jK&#10;CcwpOr9iI/M0KPuZ20oOn5EJwybIyAEDZf/OLWGyuxHzM48ybxDYHwhfEtjd4FdkxaolUnYuw4/q&#10;NSvGEu1R8GWDbrNRo0byySefRB0k/hDQs6vtDvThS+ce6jx4/KQMGjYkyNBaVi2dLZfP4dsm2CjE&#10;GTicBrbUPgb9+e49u4I/m2HSb0BvmTZzYrRhYc5MC1cuXJSVS5ZKm+YtpFmwE1i++Gt5/uhxXFh5&#10;cPtOKBbWUV4+lyfPwm+Qwtx/8tzVQHdO0Mv3kzXL5uW1kYl+PsJUevveQ9mydVuwEege/ch8NWuq&#10;/HYe3DKBNgHn0tJSmThxYrSTAK9fjxyQa+V+gwIDr3THxPce3JYdwQ5ifvBzgV+Zpk0+k/8X/DF8&#10;+u9/yoxxo+T04QPy5Dn7BlEutHGweXj+/IX8dumaLFm8Qlo0a5vXRoa2wU6GduKg/XPhmZHm9f9c&#10;z5dMOz+XO8FXx9bvN0lhkKFN2xbBvmms7DuwW27f+T0S4lnKwfML/0XYyrCvF/tmNW30qXzy0f/I&#10;+DHD5fzZk0HU0HbBNiYj8zO5F/ysrF6/Sdp17CqtWreVhQvmy5VLamP2rIIPI5752CLgn6ND2IsL&#10;HzYNGzeV//33h9KrSxvZ98P6AOPtQDu8wzwJa2pPgx1JoH8/OEs5XHw8+PcZL+3atpFJwYfPqeOH&#10;Q75n5c/ocJE1gCV75aD7x1dIgwYNou+jgoKCaEeAzMjOWNBxq2MXgtjI3LoXbDmCn6kePXtL2zat&#10;g5+WIvntwplwNzM/2Ip57qObZwzzftdzYH9p2qK5fBSw7NSilXyzbLncuXGTYSUPMUQJgXai7itX&#10;rkTfH/AJRtia5Wvfx4EQx/Wbd2T1Gmxkusv04PMnm58daDGXgQdzA/PExMlj5ODhXwIn2G8EYcMf&#10;x9PHL+VC2ZVoGzWwX2+ZEN4Bd/+0XZ4+xCbMjpNwGQJtix0Stj3t2rULPrlGS1lZxf2sbL+GD3Ci&#10;X40N74CL5s2JtizPn+h4elUH/IQxdf/WbSk+cFBmTZkqXYKPkYF9+8nSBQsjZmorERkJ/8CSA3lf&#10;PHkgq4Id9pCBfWVasB369ptV0fbmdR/OlIIf/LPgEwVs8IH197//Pc7v+G6hbegXzCHQrWrQspTj&#10;XO0su7RpIXNCexXv2y2Pbl0PXTrMh+XjCwxCLwv9szTMW/hIwUaGZw42dTxvLKYxc/jHfIIvH2xX&#10;8PuD7dGZkqOZtntBn33dftAm4GsMuybmRGxX2COO/iePw/0w70enV3TXV8fVsnPy48bNkRfszqiL&#10;MtoWjCf8uhBUduY2bKnAFr9j27dvl7s3b1X0Kwa04cDXGPewW8I3EX62hg0bFp91kWj4x9ilLZCB&#10;g/kTuzRsv4YOHRrzwoeObfK+SdtpfR47Ao6AI+AIOAKOgCPgCDgCfwUEeGdOfvewboFNOr8d4HuD&#10;/Vu55p2fd3Heue27Nt/FuiaumJHHgyPgCDgCjoAjUBsIPHvxQM6WlYTfIX8dfqO6QI4dPR7022E9&#10;6WF4NvnjqdpNomtu+eK0injvYP3QruGl5a2P6W+Ky7uStbr85StPu/JeqIH8BNodPUVB0NPw+8hN&#10;mzaV59M8WkZjaNFX9Ei+X6peQHUDWk5j5ZX7lE2WT+YjPzYy3236JvzWu2fYi2KwHDxwSJ48Drpj&#10;ltjD/AEvll+tw9LSc+rVwDk6lW++Wyn9Cgtk9KhxcvzI2cycFCFickrXuyqd6sa0g+VL6SEH+Kg8&#10;abHmJ9Z2sWlp5TTd5vVzR8ARqAUEwlRz/eotWbUC/XIvGTtujJw8dTwwEubal5m5m29+nSuYt/E1&#10;gA8MdHb81p55nN+tFxdjX5IJzAcEbGSePQ8623B5srhUJo+cJGMGDZFDu78Pd+/EOcbasKCLxccF&#10;+0XwG/r1364NPiLCviKv9JqPn94Pvkvuy/M/Hgf758flcznrFPglQPfYsGHDqEtFX4je1z6D7JzN&#10;+e5g99gv6PG7dWsrm79dEvT3paGuJ8E24IVcunE7zsnstYRu9GHQW27avDHai0yYNDrq1tkvBL2o&#10;nUeZO6EdnzF/hOfIpWBXtHSZ9Ap+RkYE258Du/eELXuC7jXO9ehoX8jTgA/uDU+dvybTZ80NOu1C&#10;Wbt8QV4bmTvBsAY7BvbCYa+Zvn2CHUjLZrKgaEbYjyU8U14F+KEN8W9D26FHpR3PlJbI3WBDovja&#10;GIyDtZOUBlub1WuDrjbYmDT8+N/y+Ucfxr2WyoKvi6SNzB8vgrzBj8zK5euC740ueW1kLG6wyrX2&#10;tVes54z0WZIWI0/x0UPBB8to6RV8dSxZtkhuRdsY+memj9oKaE/260LHjP+GVmHPly8+byAzp06U&#10;a/hXwseb7rcU9O3Xgg+mWUWL5IsvW0qfvoXy886f5Gm5nwrsLv4c1A6ssLBQPm7QMNrI9OvZUQ7v&#10;2hxoo1fHxjf4dA52U9jIsM1X8bGSYCMzLuwJ1kxGDhskh4MfEHnxsLyfIX+2QN/EHgG/Newphf4/&#10;yhX09Pjtwc6A8a0BmwPwV3r3Q92XroX5Ye2GYCPTS0YMHyZHiw+G7EG2sH8VIdmGpLFWiM5+4qyZ&#10;0rl7N2n4SQPp3bGTbPtmgzy8G2xpQx61kdE2Z6yydxP2BswrZ8+ezfsOQt/P9P9Hsi7QLujdM+5F&#10;df1yZq8leNGATNiCsA8PfoP+P3vn4V7Fkaz9v26/e/3svev1rgPG2HLA2JggRBZBIpsMJoicswGT&#10;k0CInCVykAGJDEKAEkIgkOt7f31UonUsBE7r3edOPxrNnJmeDtXV1T1db1eBkZmaN9GKTh4Vvov5&#10;lhKDjDqqHj2WnZULNmPaJPWlOXZo326V+2U/AStTW1kR1kdj+VVaWhr86GDDpLCwMGC+PH/y9gCf&#10;bdq0KeBjVi5daGdPHpc/upf2TRob6gK+xcvj5xOSHVMmTLRB8rs0XDgZfDoh+1oL0PVKyTmbMmms&#10;7FLl2L7CfMm3e4oKX4r3xcvwB7KBwBlbPsgIZDCyFDwHNr1oG+RZa20dXm7jH3QnbX+XPMGK0ce+&#10;k32m44f2AQqhBCqT2oE+pqNR+B5408cf7E0yztBuI0eODPbGYtnuRSD9rVu3hjFg/OgRdvzI/lTa&#10;Sv+F/KM9kx2ylzicVL3BBtFHwODwLnQI8ruJHxqf1FtNxQNrqH2ssik5HVwXFBQEPCe2W6ATGFKX&#10;/15fLxeYKPBH2EkC+0Jfe6KyPhVfvKDPqb04uOYez8DBFIqP+E4iD/yacY8Qyqcz/RUaYR8JXBo2&#10;gMDVxHaiKAvt4P06JJD8SyiQUCChQEKBhAIJBRIKJBRIKJBQoE0K8G3BOtf69ett7ty5tnDuPJs7&#10;c5blTZkq/7VTbMGcubZ14yY7U3zS7jR9M7U252Y+zrw9CQkFEgokFEgokFDgz6AAduAPHt5jQ4fl&#10;aA9pjny7HNH+QK3zsQTHIm0SfhMFfM3tVWfmAX60Nk/4TZn/B7z8Krr4/f+AKrRZRK/Hq86s4bI/&#10;k+cE170wz8SnArYCxo4dG3wtwCcEP4cf0b+2+KitZySRXj6PHyUfLtPj4W3jgOTH8BFDpPcYrzX5&#10;y6n1cYqaJj9Y76auMVbc603icb24BiOTv3uzjZK+a9qUPLt86UYqzUAqEkdn8/sF2gL6c6Cv8HV8&#10;znE54xzT6ZH+O65T/B7XbT1Lj5v8TiiQUOBPooBETfndh8I0rJcflf7Sw4+3SyX4sRCmolF62kgv&#10;itxA3z5x4sSg60OviJ8O1gqwvQG2INbfIRPByATRrnxKzly170Z/Z2OGDLXj+/I1INwPsijWMaNj&#10;BNuCvxL8UeDn7lqwWYEeF3sr0lGiS206KJ8HdLu5ubn2/vvvB3sA2D/A91Gsm3ZdLbIMWbhj7wHr&#10;NzBbuvUs2YnYIlUtOuSWdmSeyG5Y3WPhIcrvS6+90UbJ58rqtcvtcX1lSDsuA2WJ5Sn2ALADcU02&#10;CRbPmx/8pOzYvMUe3lU+gTDIeWE2JfeB4ly99cDmzF9ko0cNs80/LH8tRqb6SWPACNQ+eWb79h+w&#10;YUNzLav7N/a9bL9U3gdblAroUBmfDhw4EOzzgJfA1sI9xXn2HCwUdoOkaxV9lWL4zT0hcOxB1X07&#10;c7bYli2Zb5mdv7Qv5G9poTAjD65ftfrgz4a1HsYRtYXqUV1Za9u37rIB/XNfi5FJla7lf+jpR8sn&#10;P/+VPial/8ZWzA/rvrdefXrYsBE5wW6O805tXVWgr49VzEvgRXgYP1nYJsqUnYuOn3YIWInbqm/A&#10;xzRjZOqt7FaF5c1eaF99093GjhNuqui41QpL0fCkyp49fhQKDJ+hc4/5EKwZtjA6d+1hn32aIbxD&#10;Hys+sE3wrArR8InsXT4VRk24KbE6GJBLl8uCr6VOX35hw4cMssP7CuxprXT2ShtaxTxHptSJ++An&#10;sOmCfQxwBeCR6V9gAcAbYCsjLhfpcfA+fQWMTslVYVeWLLcBAwfJTs4ie1xNvWR7ukZlfU3I37/P&#10;RmmO97FwDT06fW3rl6+0uzfVJ+VLqio4rRTnqJzkSd/Hbxr2o6A9uIz09kz/DW2eiu3ulD+wFbLX&#10;lNld+JqJY61M/sJam0ORF9gbaACWYNacacJQFSkuckSJ6Y+jorzKjh89ZaM191slv1KX5edNAkuH&#10;GqTFkaK1YzUoMzZwoDd14beHmM749QEHhH2awp3brKbyflq6qXyeyvbpC+EzvFx1sj117MBBW6i1&#10;WHy3gYMAV+g87HlxJj98OVGH+bPzrOIeZWkqv3g4YEWaXoj5h7og57E3RVsgR8E7/ZrQGm/Sz86e&#10;PRvsruwRbufB/TstyuVl/CnYfNEv8SEHZcjLywu2kMCMgA9ijEkP9GF8uIIHW7JwjpU2YT5J90nt&#10;o5f2ZJrSh3743vriiy8CLogxjYDMBM/ltE8/N4pnwbuxXk6b45MK337xeAYWioDsxf7awIEpPCnf&#10;P4QmdgtniX/J3pb3iEMf3rZtW+AXeAqsEO3lbe7X9B9kCnZ2+LZKMDJQLwkJBRIKJBRIKJBQIKFA&#10;QoGEAgkFfhkF+Ibh+51vNub4ubm5hg1l7MC+/d9v2Xt/e9vavfMPe/d//2b/+Ov/2Mfvt7O+2g8y&#10;fuSo8B2CH26+XzxwzfduEhIKJBRIKJBQIKHAn0WBmrqHtmPnFuuR1U1rwr1lC/tYagFKC1HgZJLw&#10;2yiQvl6d/ps1vPhIf95W7sT9Tw/p9U3//X+hfvFc0OeJrN2zDs0aPLbpWcv10Nqatz9LPztvMYcl&#10;bQ6uuQ+t/fmr6O7P/ZweDx3x/oO7A0Zm8neTrPRqWZAfLyQ7GqS2IK84kD/r6n6Qngfy8MA1GJnN&#10;siMDRmbmjDmyBX9Da/dKVwof9u43ygeH1wsa+hHX0dN7k3Nr9PD3yMfLTD5e1nR6pP9GF0BbUiYP&#10;XHMv1hP4s+ScUCChwL8ZBSTC7t+rtPXrNtmggYMlk7+zy1cuqZApjAx92QM2J/B3gT4QvTsyDJmw&#10;b9++YJeBffTBP0XTC8gAMDJBDCqfktNXbfKoSfbt4Fw7XLjVGp/cCe/H8gM9H36bsCGDrm/3np0t&#10;7MhQrvhwmYTMQj+JrhM7GV26dAn+TkgP2eYhlp+MNfn7Dlp2ziAbOrS/nTxWIFc65Yqqff0qd6i5&#10;yt0gvys11XX2Y8ll6YuXCQvxrW3ZviFgiDzdV56Fj0EBWiP/MmeLiw07ELfkp+M59tV4FvAoLzEy&#10;Zbcf2rwFS2yMxoWt61a8FiMjs4jNGJm9+1IYmV49utk62Ut5Ul3RXCzqir62oKAg+IJhjQd96j35&#10;WXqB7YYmuj53/EfT78ey2fP0eZ09kg5/z+58G9gnyz5t927wtXTvSolsnWDTgMk0OA2NcarrY9m0&#10;Kdi5z4bmjHojjAxt6OMbYxG/Ob/JXMDb/1Xnkh/P28LFc21wTrbNnT/TLpacDZgg5RjsEDUTSBfo&#10;sT1QHvi6d4+uliFM0JhRQ+2C7KcEXIHTS+cr1+/azLmLhZHpJhy+bIfsLrDqR9AdPm35kUGaXi/4&#10;knnPsJFjrHu3rjZ8UB87tGu9vai5LVKq38jpIhgZuVkK7Vt6/bZNz5sZ7MgMyx0kuya7hJF5GMZe&#10;H6+97PyGdmAdzp8/H7Aa2OzAPgb2oNHPgzUYPnx4qCN6fg/eP6AnaYBBKT57ycZNnCI/Vd1tzuxZ&#10;9qC8CdOgcrbWRuE9vUtdS25eF4Zotmj4kXXv2EkYmRV2T7g1WeBL9S9lTDzKjHwBjwG+hHkh+LZX&#10;tavfx88SdnZu3im3pcuWyxdUZxs/ZpT9eP6UTJLUNs8FvX6cSRcZg0+kOfPz7MIlMBH0Rc0ZAauJ&#10;5tWV8hl1/qqtWbXUio8dEi4IGqlN1ebP68Un2DoJbayTguOrsBUCXhDZNWbMmGDbg/oRvP2RqXv2&#10;7LHs7GyblfednSo6ojyb+iC4jYDdgH/IjxfFC8gL2aTi9wv5/yn78bId2rM32MRh/dbpQT4E6An2&#10;Az9DY0YOtY3CiT0VJiykGacfYqfaIJbD2NpBPoClwt5QaWlpU8xfdqLOlC0OyGNkEe3wsBJ5m6pr&#10;g7B6T2XnxX+n5NLLN3mHsoBlwaYKfovitOE78oPHWcum7PPlcy6Fb3J6vpR1jZpwU2f6ImnBd+7P&#10;yOn5JvNYsDv0KcYf+hxpOi1dpty5cyd87+BHDFtJ0DPMnZtr67VueYZWlIV0WKOnP1O/9D4PlaAP&#10;fM3YRz2KiopC3/L+5XV6SdHkKqFAQoGEAgkFEgokFEgokFAgoUBCgXQK4EepQOsm2IDE5+lf/vIX&#10;e+uttwJOJlM+tHN697Xxw7Tfd+gwy87Mso4fdbAPhJv5x1t/DXsM+Gbh28AD3ymtzd/9eXJOKJBQ&#10;IKFAQoGEAn80Baq0z3F7/ibL6tldtvv7BV8pYc1Ra6DouZPw2yjga26vOnvqPGdOwFqdrx+yltlW&#10;4J3/9PAquvj9/6v1Y47Inv9x48aFdWP2bDuPxGvS8Muv4QPe4V0/4L3WaO68+Kp4VTX3bWfBNhsy&#10;dLD0whOtrFT2+2FLyQ9UKm2Vj7XyuOzxnJhr9MsbtqwOGJnZs+Zp37N0lVKPNAZ1Cv9Yy/95IE3K&#10;DQ1fF4gX5/u6+KTttCIuv9s6Xpde8jyhQEKBf3MKSNQ8vF9tWzZtl3+G4fK/M9OuYS9Dekswgi5n&#10;0Ochp/HlkI5rZF/76tWrg04VOyUuw4P8kcCUGAny8kf5WprSZEfm2L4dEnH3W8hIKIWPFmwYYOMC&#10;Px9rflhppdcuh/JQpkbpqF/Ixwt+gB5L50seyFoC14WFhcH+DDYi8HeCbtLrQBzXUyO70T/uPnzU&#10;+g8aYDmDe1vRkZ3Bjsyzp1XSu9dbdYPGEMSs5D3YxdOnzqj+M23s+G9t1+5tgT6k4XKWNMmLg3sh&#10;UHcO6bl/eqY5j//2cxNGRu6ogh2ZKzcrbPa8hfbtiKG2aa38Akn/7Wkhm/2atLl2jExljWwnFBQG&#10;X0tZmV1s/ZrlqsujZvryLr6z3e9ORkZGsCtSfOqYVTy4S2rh0OjSfB3ord/ceyHszPGjBywnW35z&#10;3ntH7TjSys6dFs7EddqMt3pX9aqSHZn8bbstZ+DwN8LIUDbahYNrAuMO9HxdaGt84tmpMycsb8YU&#10;GzFKPh3zt9h91bVa2JK6evlbUb3Ij3jwEPShPQnom9F7jxNWCX9LIzUHKDp60Opiv1QasEtvltu8&#10;xSus41ddrFv3HsKarZVNkIqQthq9RXuRrudHXeH1yVNnWK+eWTa4X6bt3rzSnlXKXgc+zoQ3AiNT&#10;J5YBp3L91l2bLdshXbt8Y98K81CE/xhhl5xepO2BtOmDpA+WDXsl8TodOnbwMmBk8KkDrsMDPAU9&#10;CKRD3sdPnrfho8bYp599bkNyc+zA3t3C5zwiRsgn5kne432v593qSluwZLF1Un/M1t663Zu3ykdR&#10;VUCkOPrO8wOrs2rVqtB/wU+Dt+NZWwfleyaWKZdftNVr1lrPrB6yIzNOmOMzos/jUAfKF9MJTAQ+&#10;azIzM23m7KktMDINOD2j+kqz+tGTlG+i55Q01S9eyP8PeBn4AH9LjiGEVtj7KCwsDNiMDPUvx8i4&#10;fII28BeYCrBAYPnw43RVOC5P/3HVgxSWRbyFv6VmeRHwMSoYZWs6Gp8+C/LB6Rf3FzAV4NAnjBlp&#10;E8aOtH3Ct1F22uynJrtR5Omy0WWXIoSA/Rvso0CjOXPmBCxOTEOP9yZnL5/H5Tf5BV5TGZAvHM9e&#10;PLE6YfLqZcsKXB7nwIOSp2CQsBuDj6yOHTs2Y3di3qMu0NcxL/jsmq2+3xIjow6lvMIhX328D/9j&#10;VwjMEtgxsCgeInJbvdKuEV2fq+x+vzleU5/x39SPMnugLcCtgMsCe1RWVhYePX4uf1dtHNT/TQNt&#10;jm0w8EPwXoKReVPKJfESCiQUSCiQUCChQEKBhAIJBRIKpCjAPP7QoUNhvxXfa++99569++67YQ8X&#10;+7EuHi+yq6fP2t3LV+1+2XW7ouvta36wMYNz7asOn9jf//73sM5y9OjR5nWqhLYJBRIKJBRIKJBQ&#10;4M+mwKPqcum4t1q//r1lJzxbOp7jYe2T9c9GlsmS8Jso0Nbadfq6KOurrEeyhsm6MuvGHFxzj7VA&#10;X1f/TYX6N3r5l9Dnzyg27dHW8boyvUn90NUwzyQ4T6AL2b17tw0cODCs5R45cqQ5K+L7WrzzRPND&#10;XVBe1p7BmHDE8eN4XBOXvDk8zTgOa+rkwUFc57/mclbeDXaoBucMUDlH2/lzF1L6CckPx8hQF2z3&#10;s+aNji0Ong734vy5puzbd220EdJ3TfluupVcEP4GMrH4rosXsiPj9XP68cRDnLbfSz9TvzhfnvOb&#10;foc/CcoLLal7a4E8Xnegw2U/MLpoDq59XzPptnW0lmdyL6FAQoF/IQUkcx49qLUd23ZKhzda+ru5&#10;dvO2ZJH0iM8bX+L82EvD3vzx48fbggULDF8xBGQM/b6goCDo/rZskR8h4Qs8YEdGIifItstny2z6&#10;uGk2QT5CTh0u1M0UxsXj+hkdJ34pBgwYYINzs61QtmQapM+kTNj/4PzyUNKS7wR0hGAB/vnPf1pG&#10;Rka4xpYCZfSArCc+com5x+aCPfZNZjfL6vG1bLzkKxp2UV76WqqtArioW5LLp06elo52qvxRjbUD&#10;h/bopjAEStvzR1aSruehCCl5rvtBriPbuRRWplG2IMI9rGn8pHmRABF1qkbJtXs2Y/Y8GyH/oOu/&#10;X/xajEyNHDQJvmMVj6pt2/Z8y+7f1zK7fm3rVi8ThKKyhW0U6oueGV9Z7IcaqPF3y7YNVnL5QsAd&#10;vaSpxk3hkOplh6Me2w46Hjwqt8KC7TagyY7MTOEQ7ly+qHHK8QPCB8l3znPhiiruP7LNG7Zbvz6D&#10;3ggjE+j0K/+9bnw6cuyg5Q4dZL16Z9qBg7RZinceP0lhZMiWOQS0iQPjIsdK+awalN1btklGWPHx&#10;Q8FXi6fxXPr8a7crbMmKtdapc1f76uvO9v2qlc12ZH6SHyovH3zhfEI+3MduytS82eK9TOuX1dny&#10;1y9JYWTATTVhZKrEFCmMzD2bO2+B9cjsLszDKDsnbBP811qAJxnf6Ydg2vCxhB80+JIAdga8Gzp7&#10;fF0ePny4+ZnHIR7lDRiZU+dt9LiJ9vkXHWXzpostnDfLrlwUBkU84oH6EJ9zHG48EOZLmIAvha/J&#10;6dPX9ufvDBiZBtWvJm2jAvMGsCvY2gA/Da7A6feqM76onqhad+8/tO9Xrwn0mTR+tF06VyyMWGXo&#10;n+m0j+3ITM2baOcunFSRkSE/6VsE2uuySWYFPIlwecFuDFgZt/fSxEfON9Dt+PHjgZ5vv/22ffzx&#10;x8F+z7Vr11r0QeZe9EFwhmA9Fs2fZdea7HbBVykcy0v5VlclPqXdKBM8BJ8Kbxd+tyR1cxsqZrA1&#10;gq2aobKf9N3EMYF3nW9TfEMeDc2+8Xgnniuy7xF8FXICvBJ4i1iOEv9NA+m29i73JS2tQXzElR+S&#10;zs3X5ME8FR6dMGGCffDBB8GXHvSjjMh8L7fzHlglxg/4CAzSzbLLSgWayR8q+LWoDSkX/sfAAn36&#10;6ac2d+5cY6wjwDd1ovdz8SrskH480hze8yYubetl4H1/Rj9nXBw0aJDh4456wAOEeqUtSzEBKcko&#10;5Qf3eEagX8X9knukTV484yAgx8A14aMQjEziaymQJfmXUCChQEKBhAIJBRIKJBRIKJBQ4I0pwNoW&#10;+7+wMYltUDDu7L0Cix6w9P5RoHUP/0CovHHLtn2/xkYPHBzwNMOGDQv2Wt0P+RtnnkRMKJBQIKFA&#10;QoGEAn8QBR5VlVtB4Q7hY/pJ39Lf9u8/YE9kmPs5S54sESbhN1HgVevWfj9OnDU91vlYU0b3wNom&#10;+1nBGLiunvXKeI0xfv8/8drp8Krzn10n2qKt43Xle1W9/D4YD/Sd6GRYxyUv1nHZH8w+WmyhY5ee&#10;9XcPxIEPOMMvpOUBHoJvWMNmfRybBcXyXwFGBT5ijZp3OEiDdWvXj/h6tafFGWwW8Yjv8bzsPL9X&#10;cdM2b10v/VoP7THtLz8Ke6yi/JHVVks3pCkxc170IgsWLAh6BObS2EKnjoT0soeb+kdZoM0OYWSQ&#10;TTmDh9rh/UVWVy2NgTZFV9c8srIbl4JeAHs7ZWVlQVdKWXkXWlLe14X0OkNT+hx2H1ijR28GRp65&#10;Pn3Q19opN+k7LV51Zg0ePQq249mHy8E193hGfm0dryt/8jyhQEKBP54CyDF0a/hjAQeDLEV2xPKj&#10;tLQ02KNAr45+3eWsl+7MmTOyQTMr2KXATgKB912HXd/QaCeKZJdj7BibNH6MnS46LBXt4zA2pMsy&#10;5CdjAn4j0F2i79u1a1coFzKK58iVOHAfOQlGBv00voQYY9CHMy6kB/Kk3ht37LV+AwYH2xyXzhyV&#10;krJa9hs0Bkm+C34iuzXS++t8/26lbdmwywb2H2q9evWyNetl46X2hl27ccVu370uDMm9YNcGXyHP&#10;ZP+hXucn9eBtUnrvStkveVh+225duyIbF+essuJueOblclqzJsP+JLALmzZtCrYpGKdaC9CgRmWt&#10;rn9mVdXPrLDgsPXrOdD69+5jBfkbrPLh1RavER/cBGMKeu/333/f+g/obYuWzLfzwjxQXs3SwuH6&#10;9J+eoltWMjrOnSqSbZg+1u79/7VJE4drDD73szGDDBlL4CPaLqfPN3Z07zarF169UZib1EKSxl5w&#10;QkT+HYOPUyQJf1LXLRt32bChI23K1ElWcuWsqgEt1biqzzOxBfE88L63AzSnH2zassP69O5lo4cN&#10;sBuXTigqYzuabI2R0EWB+Qz2LcATsJaG3xbGVMZ4AuM218yDPJAPcyPwUJ9/9qllfv2Z7dywzOoq&#10;ynhDh/x7Pdb8RHnQh27cLrfFS5ZZl286q/+MtmvCNYFxIMTpwtM+jtMnR48dbqvXLrcLF89qvqM+&#10;o/TE0naq+JwtWrA82JLZtm1bmBdQ/zh4H4MO9D/WBulb7KdjnIePAtYL+0gvQmehw4h11GeENXn+&#10;pN6uXL0jf0Jz7JvPM2xsTj/tuzugLFQARX9YmfIjQ57kDUaGOQk6ftYVoSHtQ33Sy+bvcCZAX2RY&#10;VlZWwCBgGyR+J76mj61ZsybsBZw1dYJdlf+tUCYRBwrUiecra1N+prwfNJ/By8imEngLzvgKAj92&#10;+myxTZfNkg6ffGjt2r9nEyaNEY5ubyg78sr5irrgwwsbPhkZGTZv1nTheU4pV+ZzmnMJjxbbedHN&#10;nwVoAn+SZq1sRaXexW6JbJywVqtK3L/7yDb8sDW0FZgM2go+pE2dFn6OM/Dn9B3aHFkHpo55Nvn6&#10;HJR3XiWX4vRau6bcnnfwXdZUd6dBOAsTWf2w3E6dPmErVi2xrF7d7J1//s0+zvjQJk4eZ8dPHFbd&#10;K5uT9/Q4YwMH2Y/8mTZjkuyQlSiecCbhw1+XNLLIxHHrfpX9IBtqXbr3tHYftpdcm2Clwv6B/2p8&#10;ivxuGSg79eaAHvwGh8mYF9ODdmaMoSefu/yjfTd9mn2i9v70kwzLk+y9eoE8UmnzHrzPAf15FzrT&#10;l32cAmfD3J37HuL8uA82CLwPfgoZp0tLSwOdocmrDk8rOScUSCiQUCChQEKBhAIJBf7VFGDOw1yq&#10;tRDmUU3zHq49xHMhv5d+Zo7GO6SfHpg/tXbf43n6Ph/jTFo+RyZe/D7lj397OpyZf/GMg3j8JsRz&#10;OO5TXg/xM7/HOaaTp8OZssXP4rTi97kmPnHRxcSBOsdpxM+49vKn3/dypN+PfxOnrTKl0w46+3w4&#10;TicuH3NmD/F3cEwL0kVvwHcYa0Fc87y1EKdNHMrMPJxv9bKysrAfjG/NZt7BXzZN6QffwbquuCM/&#10;t7PnWIbm/AGrv2RJmL+TJ+lSL4LzWPjR9I+0vR0oD+XniGnMtdfReTxOI45LGtTd6xzXMX7nj7iO&#10;eRi6kzdl8/p7ntyLy+z3OVN3L3t8n2uvO2doFqfhvJZef97jnvML8eCL9Dy452s4vMNz6OjB43OP&#10;tCgngfMfRWPq5/wR6grfac/MT8hH50HOvh5DgaJAXXk/phOPuUcd4nahDvh1bpmu7G/XPrYXWtvh&#10;fhwfeqSvtca/aR/o6XRLFSu17tHi2581U62f1lU/DOlD37ifxH2hMviTf5kGe9/Y3+fpVT2897N9&#10;R6l1s9Q73k7Qw/klVa6WctbvpZ/TeY7npEkdU/VM5fNTgxYbfY8V60dh7U7P4jbjWm0Z2k7tx15K&#10;0ne+Im1C+j3yictOm8T9LvXWr/vf7J9bbYJvaqdrsHGse+TVsj1VpbS+TFk8DmX3a0rk4w80Qz60&#10;FUiH/LzNQly95zR8yvvQr4mmDY9V3kDrVBt42cNZvtIbwvp8Ksf0MrdVjvRnlNtlCc/gca9XQ532&#10;mNZI7vneO5Wv8n6Fxoc7VvPgYYv+Ap+nyxsv8zPZVcb2OXb0/V4tdvTl9/3OzVK7frUktf/L19Ka&#10;46X2TsW0hZ+a26Cxxk4cyLfRQ7Mtu3d3W7/2+9AOkLBeNrUflN+yins3tSZ2IeyzKzl/OvRLypBa&#10;p/x5e8fyD12I22znnctXL4a10lt3rll5xZ3muvAs7A9sstlN/7+nvdonT5yzB/Jz4G2aukDOyv5y&#10;fWUYj9Fho3dPDyk+0f5jZEmT3fhQbr37VOVqwG71w0oru3jJTsqfQMmZs1ajtmH9OuTHWjb6AsmT&#10;nyjXc83NuMU0VVEa6zRfYxjnt+5jg7yhgfahfPBcalzBHn1BQYGVlJT8rC8rUgt+hr+py7p168I+&#10;yoWL5tqCRXNs4+Z1dvHSWauqeRD2LqfSJ4+WgTrDey/lAfucU7qHgHniFYpHPVL/uPjV4clTYTT8&#10;7ZAB81dhKmru2ZWzR634xFl7WNFa+6Xo43xI/2FdHB0iPiQWLFgQaLB81SIr3LtTfHNJeqVHqSKT&#10;oWhez6by3xhe0iklV+NxET3Brs2rbM2SmZY3YZh8afa1qeOG2PqV8+zc8T324OalsO7rdaAo0N/l&#10;U+gH4gGNLHpCfdX3qyrsRPER+Tfboj3tm2zx/NmWN3WiTZ00ztasWhp0AeV3rgsPUmgzp022Dh06&#10;BIzM2bPSXUmuxvI2la94TnyMXw3Sx7cG+/fzZk6xocMG2zdfyX5/3ywbP3qErVq+yC6dP2VPH1cF&#10;mVG4c1vQmcCXcSBd6IKsRveDPgt9CevLBJ5zUM/yilu2boMw5H2yLLNHd+mFFtnJ4jN25tRF271z&#10;v81fONuyB/a19h0+sI8+bqd4PeQPIU80kF1F7TEnINfJi/rF7YEOIn/7OhvUv491yuhouX2H2vTx&#10;M2zRnIVaQ59kfXt3sS8//9j69cq0UbIpMEn+PVYsWSDdstIWhiZF85BF8z/Py9uIB9Rr586dQc/M&#10;Plb2Z6PzQN+F/gNs/MCBA8PaOvSgrP4+7eEh1R6pX/DzhQsXQjrYp+/UqVPwizJ48ODA35MnTw75&#10;FZ86Ynv27ZSecb3l5++Q7YlLVifnIOjogmzxxJNzQoGEAn8aBcA0sC8GvS1jMzIDGYDMclmITQdw&#10;FWABfD7CMx9TwCyCEQTXgn7aZchTxjL1d+ykFBWftPHjxtjkCWPsjMYJe/FSd0zlkY+MKxysfaAj&#10;LywsDLYlkFnIKfxnoKMfMmRIwOSBx8MmGbp1bFCAufzwww+tfXvpOzXWsrYRf6c5kcmDeePazbus&#10;Z+/+NjR3oJ0tOmA/ad4FRsZ9H2klKYzLFeXVtvGHHdY7KzuMW5k9v7axk3Nt6rRJNmPWVJu3YLYt&#10;kc2R5SuX2Aody1YsCr8Z9xbNm2VzZijO7Om2cO5MW7dmhTHXjGW405FxGf83YGQ2btwY6BDLXi8/&#10;Z2T148YG+VtqsErhNgt2HrI+PbKtf6/eVij8ZU3VtTh68zXtjY0JfPB8qjEG/fPIb4fadxqrZ2n8&#10;WvX9MsntAtnXOG3PajWPrKy2O9eu267tWyx3UF/7utPHNmf2RLt+7SVGhsShKYHxgXYB6zA0u3uY&#10;gzc8fqDq8o0leir8URiZkLj+QTPG2NUrN8r/1JCAkblcdl7zFb5Ptd6kotY/Tq1b+jvwrPMt70On&#10;rTsKZJunn40dPsiuXTiqqNSBebD6RtPkkHfgVXAj1BlbEWBl4FHsLuFbBd01cxHGVOhUVlamMTHf&#10;coaMsI87fBR8LRXt32oNVbea069vkH0J5YG/pRu379mSpcuCryV8Cd0sZV7D3OvldybXPmYzTyZP&#10;MDJbtq236/qOqn+q73TKrOPHS6WizfrgX4Z+g70TD/Ci04F7lJfn4J7ArnTp0iX4c2G8X7Vkqa1Z&#10;sdI2r1tve3fustMniuzm1dLw/fdc34cnii7Y5IlT7KuMDjYyu6cV7c2XKymty4oNxLbN8oM84ZuC&#10;ggLr169fs47fZYL3Dy8jZ79H+cBNM5djToOMAjftz+O4XIM3AE/D3GVO3iT5ueT7Ct7VOp3+g+er&#10;rhO+QT+wFRRsyOhbm/UW8CwH9uyyHVs3CDO31pZq3jnpu3HWt19P65b5jQ0bniNM0kq79OM5q9N6&#10;DWVgXuZloT58C0DHjz76SHO9ibZn13a7pm+AG6U/Br9L4OhuXb8SfASBZQbrxBnbXchhvrlKS0uD&#10;/Lp5p1QlTn340L6OkSm5WGpzZy0KmKHp06cH/lTE0C+8n3obe9l4TlkJfKsjV2kL6Ol2T/wd4rxK&#10;LvHszYPm26LxnRuldv50kR3av1s2qNYEOYn9m6+/6Whdugl71reHfTtmeJCrx4WvfFR5X1lQ71SI&#10;64DMhxfoi7PmTBPvX1UkbLGo39LAHIghNXnRmRKbt2iF7EB1s/YfdbBRI0cEX2L39X1e8/BuwOHv&#10;378/tBljEbghMGXIZsZKfINh0wYa85s2itdRkRRgZKbPmilZ+7m1b9fOhmgevlE2j04dORraBcwp&#10;sgD/Z3v37g34UNqc7yL4FLwP/q7mzp0bxjlkB7I/DvAV4zbpgJEB7+p9ANq86ojTSK4TCiQUSCiQ&#10;UCChQEKBhAL/SgowJ43nlnHefKf7XJO5FXMdAt8LvySE7+Wm/bnMb/k+9ED6fDvF80jP0+P4mXIS&#10;18vBfa597sxv3o31XaTLe354PtSHuvObd/w+acTX/H5d8LTjeJSLdD2P+BnX/r3ItdeBdPy3v08a&#10;HP6M5/H1q8oar71QBtIjLu963UNm+sdzjtYC75A/NOY9cCvQl/Q8uF7Sf3PmnVcF8oInvG7p9fP3&#10;yJu46fUNaaNH49Af2IGH98rD3pC7N27aKn2vYyuU9XHWxN32Mul4ubl+Fe08fz+nx/M0/Lmfiedx&#10;oVVrNODd1ujlafxeZ+cvyuPXpB3T0vPyMvtvP3OfOqQ/T/9N/PiefyORV2s08PTbOsc8Gqfd1jvQ&#10;Neb7tuK+ybP0fFvUpQmT1fxdKz5svuZZFNL5hXKSNnRKf0a9g05MvP2kWjaJxdc1Dx8183pzHlH6&#10;vBPXm3J6O3OO+zbXyG/fEwSGBL14WG9pgWtIZUA54/S4m6ID/VtrNdpb9KIZF5C657bHeZ46kBV+&#10;rbP8WcchLh/303/Hcf2aOOntwzPuhftN9s89XzAn+H4+fni/HdUeqsNaCzp38pTd0fo5dHZZAn3B&#10;yLQWyNPzhQZ85yNbfLyhLdPbs7V03uQebeJld/u77Gs6c/JYWAdj/ePgwYNhTc3To0yptkmtI6Eb&#10;QF57cHoRx2nM2XmHa9YbWS/lPY/TWj9+LL/tzovgUUrOnbfdO/Jt9fIVAaM4euQQG/ftcJsyaawt&#10;XTjX9hfutLs3y1QU5wMvVarNXv568yvkGnMU53XehLexRXDlwsXQvrTzDq2Jb/phne3atl0264/Y&#10;pbPngh0E9nTRXtAlToPfVfLpzn7bWM/+XDx183aZHdM+MfQK074bH84/rF5uu3Zstj0F2+3owb12&#10;4UxxsCXhdKVcpOn05/ezqtthD+v4UTnWO7Oz1mrHhTXYY8dP2O7CvbZgrnTS82fZDO0xHSmd+7cj&#10;cmWjfoWV376ut6Hhy0C6tBXt+jKP5wYe5ujxg7Zh01rtHRyrdbwRNm36ZJs8ZUJY/9y0frX9eOFM&#10;wPt4u9y+cdXyt2602TMX2MH9R+1BRWXAoKQamzlCg2hTEdbHpk6dGnT47IemLZz3A79EsqRBMsLT&#10;Z28jNubn5c2wsfJr0Kd7pnX98ivr1yPLpowbb5vVTkWHDtu10ov2qOK23kutD5ffvK117j1WfKjY&#10;6iu1ls8yHGJW/ZW1V/ZUE/dpQ63wAyl/9eiuWO9dtmxZ6KfIXaeRj1F6KeARCgsLw1oi666dO3e2&#10;PlpX7ins0sBB/bQ3cGzAy6zX+mjRyaN2/wEYo5YB+lNv6M+5ovqaHTmxN6wbnjkp/XuNCqsisu87&#10;VdaW7//SXw1SlDHkEH5CnkrH81y6nosnD9pqYUuWL1ltZ09ftKf14gnybEzRB8vZlTX3w7oy68zY&#10;u8dvBHtcsZ3C/sbPtV7aNzvL+mX3Mnz5TJ8+zQ7sP2i1NWpHpRWaJOT86/+95NNUGmAgWINdIkwz&#10;a66jh/azMTpGD9Gaao50Ov27W/8enSyrc4Z17dg+7MlnPd9tj3tJXqbrcua5XSw5F3SCo74V3mbc&#10;qKBrm503xSbKL0COcCSD5O9s3OjhNlV7QHPV3p998qF98cUXAbPhOld422Vr6pxK/4n2c4I/2yrc&#10;zYxZ08Ja+QjJvmWL5tn3KxYH2QfmZq6eLVs8L/S77D5ZYZ0Y3WkY673wOsNH5MXeWPSoeXl5zevJ&#10;zrtEr65lH/k6696jq/Su7dR2fW32rHm2dNHK0HeXr1ysPa5Lg150pvIeOLi/9ezV3SZLZu3YuaV5&#10;b6jTK/6GokxbNq22HvKL8c5f/6591l1t/PCJtm7lWttbkG/btqwJ49DhA4W2ZuVSGz1iiPXp2S1g&#10;ZYrUt+nrLgsoa5AHTbKJ+iEX0ZGhB0UXhJ4Dn6jseUWWgHFhbZ71d3TjrKmzRp9OK9L28pMfvMB7&#10;6Mvga3Ti9OvS0tIwRqOfYMxE7zZh0mjr27+nfdnpc9nLyVb626y6KqUf+z34m7IlIaFAQoFfTwHk&#10;HfvT6a+5ublhroEOGXlCQGbxHN0gGBnGeeZ0BOSMyzTmiOAuSAf7Xr6/Bz1zODQ0FhWfEkZmrHx/&#10;jE35igGfq7HcA2l5ep4+z9mjzziKnaqcnJyAQWD8BIvAPAI8Anp7bMdw4I+DdQlkHvIu/jb3vKgf&#10;cxUwMpk9+9igAX2t+MgeDfEPA0bmhYqFHRlJv/B3+8Z9YT5X2Vcduwaf1O06vGMdPn/HMj77yD7v&#10;+Il1+voL+6brV9a1e2fr2u1rXXeSfle2eTt/qXcyLEM4yvYf/COMe8wzmcOmvjlSJXI6uB0ZsD7o&#10;R9PXAb1deItrvJTUaW5WKZ9Q+dv3W8/ufYWr7KV58mZ78vhWKvFW/iPnsdWzQDjlmbOn2VhhMAfn&#10;ZEte9xJuY0CYj82ZN9N2bNpqKxYttWmTJku3O8C6dv7CemV9bWtWL9S8taz5+8XLwxleQI/MXGdU&#10;Ti87fbQwYI9Svnma+Erff6mrVgr3K2/FtIE34cFF81dY/74DAkbm6vWLSlk8p7HzhaYW9bUtSxCP&#10;/RSBeuQX7JWdN2FLRw62y6c17r6oDGnAFGBkYt5y+3j4NkJP3aNHj8CHYLq4hneZa9CH0Kszb/6s&#10;49f27j//YWOGD7QrZ5R+Xbkatk55pNKn78j0pV2/dS/YkenapXPoPzdKLylO6hs6fR6gB+Ebk7zG&#10;T/zWDh3ZazW1lepbT6wRxtYfdkZ25e8NmBLmCIzpzoPMHbxeTlPOyAX8YjJn4B1sVYwZPsJG5A6x&#10;3Gz5ReufbcMG59jE0WNs9vQ8WzJ/gc2ctdiyMnvZp+3es28H9rZju2VTqPKh6qgZjGSCp0+ZWWNh&#10;7oAcwvYJ/Z660ZZeNuJ58Hu0m+Mi+LYAi843tj/3+H5mbRwMF+0xf9aUJrwRc/fUfB8bUrXq/NA+&#10;zLO03+Tqj+dlk2htmMN27dwx9OdP2r9vH370XsBH9+jZVZjpOXZB6x/Pm77LUmeloPJ5QL6BuQCj&#10;jB2ndu/93fpkdbMx8rmJP6/p+m5cqj65WJg7vuuxoQU/EZ9vCOQcuGb4i7lrfsGW8A3aqH0x+DoL&#10;4lTlxk7QpPHTQjzmaaxTeHB+ga4EP3Pt32ysTRQWFoY8oSe8nR7itkt/lv6buOntEfqbvluPHdoX&#10;MPPDh2ADq4d98elH9sE/37YP3n1bcvVzG6XvBuw5speguvaR+Ea6jKY1jvQ0yZc5KphP5M/8RbNk&#10;5wv8l9bDI/oE4aPql8lX2rJV66xjp2/sL//vv+yt//4v6/Dh+5bZRdhx4XL4ZsO+OuMM/RiMJvai&#10;wPe/8847AeeEb7/33nsv5Adfga3zUFn/xIrPn7NpM2fIxtAn9rf/+R/rpLFrZI7wleMnBF6nnKRN&#10;Huw5ZTwD64XM4B7r7O3btw95IjNol/RxAVryfQdGhvTgGdoM+rR1eDmTc0KBhAIJBRIKJBRIKJBQ&#10;4F9NAeag6fNJ/+3zVcoUz/d8rvpLykqanm76e6wHxOsP8XX8DvnGc3rKzrtxOUmbd9qae3ld0uvO&#10;b38WlzH9XlymOB7XHpcz8dLjkkdcP775mD/Gusz4HU/P8+EZNEgvuz9v7Uxcjjik6+/S25T46fSO&#10;34+v47RY90F3zNoV9SQdnsftxvpAer3i9N7omm/E+GjCLKDfPrxvf9D1ZGRkWP/+skOveXv6dzV5&#10;QMu4jvymrJQPvmKthjU3vnHRg6fTMC4n9Ymfs4YRB8+fezG94ji/57XzGH0jpr3ff9O8oEncVtAL&#10;+sTfQTyP8/Dr+D3WGFhj411C/Mx/k1drgTqwJsHeBXiLvgKf0T7p9YnboLW03vQe6VAPLyftSRn4&#10;ng8YP/HeM9nLuFVWZsVHj9m+gt22V2u1B/fstaPym4L9WNZtKF9634J2pAsfeHk5s8eR9V78A4M3&#10;2Lpho21c+4Ptkv7mbFGxPbh7T5lq7Qm+V6BMvMN6InRxWjj9+e33iE+fRBeFnWx8Ia9dtcw2rvs+&#10;nFevWGIFO7YE/9MpuyW8kQrpdUjJKskgYWOwf81aDXYWjhw7YEu1X3Hq9Elhf/nw3IE2LFdrmtJF&#10;rlqmfe7CFtQJe0B8p2tTFi1Or+KDFpFe+0Ple/pYevY7YV/kpnWrwzpPjtabKdc46d2mTpyktbL5&#10;tmX9Bjt24KBsRF8JeDunr2cRl5Wy0Z7o8mgn1hTRZzqdf5+yK+dGQABav/Kzrkt/vBB0rUMGSd+p&#10;fUjYPY/Xh+gntA38xV4idIXwR3qIZRF85+Mnso73SJfrOF5Mg//P3nn/V1ksf/xvun/DLd/rLXot&#10;96pYgliRDlIDBKQXUXoLhCpNUVDpIVSp0ntJ6J1AAimEyHw/73nOhOWI9ar3l7OvnDynPM+W2dnZ&#10;2ZnPzvq4EB+CR9whui1dtNjt1Ngjh8suOfGjsdaja0dr+9Zr9tILz/qrW6d2bl+rIlYw7fqVEn2B&#10;bIHuyGx8IdhgOshHMWTAQBv3wRgbPWy414vrINl/urTv4P5vYt+z9y3aT5ViPDZ47HXqKXyoYp+c&#10;FXZkx66vbanGC3GrPxw1zPErxE+At5Zof+7UiWP9+48+GO57uKokGyKlMp/yGqov2PYNKzxOeptX&#10;X5B9/y2PfTBfGKMFi5Z47Al87OBkiNXQ/p03rJdiQaxYvtTuKCYGeeT3SSqvTpw6arPkkx8knwd7&#10;3MDIzFHc+mWypbKfGNzSQo1V8D0rFStlU8Ua3zPI90MG9rMu8mcsWrDUzlSdF84CXkToSCZ+W28X&#10;r5xxOzS20MmTJzsmKV/GRSx/6EfcirDN7juw2z4YM8JefuFF0WqUfSN5RHyfqxcv2T6dgbLqiy9t&#10;ifZ+Llk0xzEGG9attp2yTZdOmmod3monHI3sxiflB0Od0XTxrbqomblf9WvWWKk6e8LWb9AZVrLZ&#10;MkawNbOHPO0L3dwyXyHT2RvNvdj/wP2wz+/z5Z/YYu2pnq8+IJ7MhEljHVs0a06p9r4uc1kavMI1&#10;3pM3Y3D7nnLZHj8w9rMunP+p8GHVWZ1FRo+rzY3/RWIvOT3iCcCQfHr1t6/YxtWf2TD5fkaPHGu7&#10;d+53+mQ3Zv13t/6W7fxmq+9px9aPrwLfIfMCMo15FZkyb0GZDR812Nq+SxyOt9XPU+zo4RPWjLh/&#10;VJXMVeLnX1Ke4fwbYolgd/UzjrZV2LEDO+3ymWN2/eJpqzy2TxipL2zWtHHCVvV1+/DgwYNdBqd2&#10;3+gHxiy8d7vmhn2ydKFjnvoKJ7Jw8Tzb9c1243yJa5fP+d7bcsWWYSywb7ZYfrg2Ra3c9oydH7wG&#10;CfkS8yplBO7ryrWLLhOGjxxiE8UjxKghf7Bs7O09qz3Va1YudywduMFO7d62Z5/6u/unysrKHL/h&#10;BeT+MaaZS8rLy62kpMT37FMHyqfcGPMXLlXZgsVz7a23X9e5os/Ye92625xZ86xcvqUtm3Y4Luiy&#10;YlER3+3SlXO2cvUX2rc92M+vKBnY1/MHSxgplU/Y8deu/lw+gS7W5qXWNqTfMPvs42V28tBxa6q/&#10;Ix6o0WMMvAafX8HKMMcj46cIg3dgz84W3SalG2Uhq/ERMc7wGWFXJx7V4xL6HXMYOBruQ7YztoIG&#10;9Af5k8g3fGTQFV2Rcvg+TcwRzG1z58+0Pv162LP/ftpat37V5s/72G7euO0ypbE+yzN9rvC+QIEC&#10;BX5fCiAHWTOipxUXF/s8xfwUYx45QIwMsHDIatY1sf+K30J/5T3xDcBfgi2P+F34mf2l+Yw4Mpy1&#10;RByMw/t3qaHf3csS5UKFVGcMqiBryBv8H+sC9ueANyBmB5hLYjPgT8THSJtYH6ZzYOQTdV9VsU24&#10;kL7CcfayPZoPwcA+uC+biuqdYmSqTl1UPLRpwri85X7qDz4aarMXTHSZv1pz29rylVZesVrY6zVW&#10;vn61f16zdoVNVpyZsYqb06dHV8fIPPf0P2yA5kj2Ebh8z1WI+pCwgxB3BNwidExtAPwecy/vSYpQ&#10;ZvWqbLUwMqtXbrIuHbo7RmZTxQq713DZ7+EZ+imlA7SlH9HBOSvmdNVxYZN3evwYdC9iYRALZ/rE&#10;KdLx37fO7dpbm1dF2+eftnZtX7PFi2Z+ByMTbUD+g01l7iE+3aHdm9SZ7CNAscnk/q8VRybKpKEp&#10;7/AenWX2jAXWs3tv6ZVjLI0jQzW0deWRlM9vtGP1ugor6d/P9aHDu9bLsHRVzzTolcOwaG1EHZgn&#10;sRVge2FuZ18HWAh85vAhWAd0X3Rg6IIvnHOLXny5tT35z3/YkJKewuBs0SSr/PMxMiLb2QuXbdbs&#10;Ofb2W2/aSO2LOHFkn5jh0ThMKS2YpxnPU6aNt6MnDqq+2BoVu7peWG+xWmN9s+3fc8THDToQ+mmM&#10;a/iEtpO+w2/6jfuw0TAOWZuyL2Khxv1YfP59irUfobN1ereddWz7rr39Thd77mlhSZ5+yj4Y2Mf2&#10;KK5c3c1rwt8L3yWVOu0zZBFnV4LXZVz/VIwM9URnAePLWgB5UFlZ6f2S0oT7SNgZ4U/0HTAyF8+e&#10;1Ley0UvxZksg2Ke7jZJtklnYafZJ1wSD3UkYONba4Ddav/yCtRMurmRgsfql1Pbs2+l6YDampTOJ&#10;14nxmZ/QAbdt2+brZ3AVbV5tZYMH9DX2a6Aff/n5J7ZVMZx4sWYEa0acQ2IUgVFkzdW6dWvHZBAv&#10;a8SoQbZxc7niqlxX/2Z9S/8eOXTSJk2Y3hJXJ9VDQw4EbULnpq7xHhqBt8C2C0YG21d+yueN/N/T&#10;z9yb3k856J7gY0YMHWgv/udpA3PUUWuhLsIZlhT39BiUtI11dqw1oK+sQ9o3lsVKjTakZSHzly5d&#10;6vig2XOn2+Wr5/RzDiOD+BF9XAypf88IIzNr/mJ7/c229syzz9kbr7eRfO4jvpggm5XibIr2zDPY&#10;a7iyzgUjxpoOPmWuASPzzDPPOKYFe1Xow9C5Rn1y9PQpK9P4eEO4zed0b5cOHR0fM2vqNO/XyJs1&#10;MeOwtLTU5QV9DU4GjM6rwtfAL9gD4Imw8Ua7oS3fETMSjAzzB+MT+vzQK54vXAsUKFCgQIECBQoU&#10;KFCgQIHfmwKsA1JdjvfoT3yPPodug+6c7/P/sXqST/66jmdYa7DGSfOLMiNPyuNZdF/soqwv8B1j&#10;58jXv+IZ8mXdGbbe0HvTtsW96Xe85178A+xXwGcGZiX0cZ5J10p8pqzHJWwGrD9ZA+I3JS9sONh5&#10;aC95Ul6UTzmUiU0FH8H3tY3nsE9EjMOqqipvZ1rHx9WH7ygDfRRapjSPtUj+c7QB2zJ7eXmhe1dU&#10;VPi6M9qdriegTXzPc+jR2KtYM2FHoe/oQ9aUkfDbQh9s//BYmmgTfZ/fNnR7fPzQgb46cfiIv67L&#10;t1Z3u8ZjyLC+4IyarRUbfD1aVFTkPhfiTIY9J6V/lMt38CRrNfR4bGn4/nixpoUOtAs6cA95hf0t&#10;8qC++XThN76Db9nzjG3+907UM2gJf8GP2BmhcT5fB1/+UB2hP/401qjwVNi3ggd4NsqLfOA1eJd+&#10;YM8defxYYhxjk2BtxroPWw4xQ/HrsQePtTF7UFgXknfKz+n7Hyvn+36HNrQDmpAf45o1KbyATxUc&#10;1qZ15fbZ4iU2UfvY8L0PkA2GV3/2LMnGge2WfejwFu2Bb1I6RRl8z/5GzhrARoXvb8yIkTa7dIZ9&#10;rrinxOaYMWWqx+fAh3xAeBnsLNhS2DPFWCsvL2+xI0Wb4D3qTzmMTfav4H/EVjOwf28boz31Ez4a&#10;7fuEsI0OVSxePs+cNsnjDMR6Gjqk/M73NXduqpgMJ3Pg0B6bPmOy7/OLPYojh77vtpup8hsO7Nfb&#10;9yt269zOFs6b5bErUllEfVPey+fLaM/Pu963g3t3GWdqg4nBDsz+ffa8l06ZYGtkL/h04SLfUzbs&#10;/UFuP5skbMeur7dl51wlheXzM+1HhiEfoCW2RuxgJOqetiXJ5ue9fYDNVn5InTXzQPuZOMNi3Srt&#10;LxPGp7P2giJjsUcwliNRLrYdxjg2DPgIeQZ/pbIpfR/PwuPsk4Of4MMqzTEpr6ZtgheqrygmtHi/&#10;v/bogY2ZVzbLysWPHs+6sspjqaxfs8J5gHgELz3/rNvxiDtAvOZfKn+ivvlX5n7se/he2U81f5bO&#10;NzlwsOVM+mbinKjfTmreYEyBnaDvsO/RVhJ9R72yJNpDf70OHt5rHwsrMU22QnAnxLCGt/ycJeFV&#10;iO9DPGZ87Ywf/OzFxcU+/zFfwC/fobnO4dlW8ZUVd+9g/3n67/bOm218rtkouXLw8FE/7/zW9cyP&#10;f/TgXseyMF7Zy/e5fATMp2ErzlXYL/Aq5U0rnWRdFNuhT3EPP5PlxKkjsuVhF81wA1yvXDjjdZ44&#10;VliO3t3dx80+xLe1t7hr5572xecrdV6P/MaaV7N/wrs21mjP3BGXwdjVscelc7tXQv+iLMpp1t7F&#10;2rvVvtcOzElHyYFZ8mMfktzOT3WSlber1Zdbym2u9j6OGPK+9e3Zw9q8XGTP/+vfiisy3GPJyKzo&#10;Memb7mm8YVtUJRuEiWNf6gTFKMcPBS8Qm4Qx8bjEmEVuwgfsyWOOediWrO+JI0Tdj2uvJviHqdMn&#10;yvY71PXRdB5LZRZ2+hVrF1s/+WDYTz5rxny7ekm4AtUZWn77gDf/Xbov3xPd4uU+oK7wbYOfHTDq&#10;/Z42ZNBI279X+A5uSvrv+MlDNrV0go8R5id0knRs625PTfKFnK46Zp98usiGDB0s/+FoW71qnc4A&#10;Ez/899X3Mqg78yI+DfQrxgz8BL4BD1vWJtqVe4mPam5e1lg75TZgsBP0cRprPeZ+5ifwIXv37dK+&#10;81HWr6S3cE+f6twHeCHr25arsFWMBc5ZIt4L8wTzMHkHRkYPtYxh6k3+xFA7eHifjfpgmM994Oeq&#10;JQ88X84Iy5XjMcyOHvRYUx+NHu7nFMEX2J/TPbSUQV8gd1lDsBcaf0zgIPkNOcIYP1l5xOfcNq8X&#10;ae/u61Y6fYZ8D8etkXOwvH8ebSN8fPjoAZdhnbq083yR95GQGZFYr6z4con8I/1sxPvDbMMqxeup&#10;upY5lD1z9U3SPtq5e8cWY84n5tXij+f4fIgspb4PZar5WogxiR6HPoJ8DP4LPYl6hL7B3MX8it6C&#10;7pX2R6z1uJ+xyHqDe1hzRKJ88kLfoI0xl1+vvuS+4hLwgF06a+zPt2tXbmhAydV4B9oVUoECBQr8&#10;LymAHEQWsd7CH8p8xed0rsVuwnoQvTUwdFHn9D7Wb2VlZb5WAh9ACowM58bs3PWNjRg+1D4cPaIF&#10;I5PKRO5PdThkFvmnV+4hIWOQN8gu3qNTgD0Hu11UlNkkSktL3TaTysaQg+TBPLZj71EbOHiYDZKM&#10;2rtjg2AHNx0jAz4WMX//vuZFze03r9UK87xE+vV7HtNhw+bVVtt4iZr84Ovy+SrH3eP7JkYC8dM4&#10;GxDdNntWF6WoF3MVax7WFtASe0xKk/Q9z4GRActzq+ZeSxyZXtIZN29YaU2NV7jF6UM/5z/rPz6m&#10;/sQovS7saZXOezl15Lht37TV13Gjhg22NxQ357Wi5xVPbYzWx/sfyTN4gX5hfkB3/a0xMlEmbUnf&#10;Q09449PFX1ifXn1thPCl+w/ttMZm1pDqWPQ1XSLxbOg18R3rnc+Wf+VnLQ0dIAzVlpV2v+aCfs4w&#10;MjqS55GUls8PzJ3QnRd1QQ/EVsEYwq6C/tO2fWf711NPWp9u7W3v1lXWXAtPoZcJ+6SAJowfhSm0&#10;M+cv24yZZfZa6yLtiekrrPvXis2a4fgpixT9iw0KOxD5L/18YUscjfvCgNTXq+60XXX32Ega9+Cm&#10;0YOwpUZK5/34Lr3SVp/nyUtn7N7ReuJC1Rk7rLix2zX22X+05suvFJtomOKCvGGv/uc5G9G/h21b&#10;+6XdviL5InmQH0cG+rMXCewBZ1RhUw39JsZHWge+S8c2MqekRPE5pFPyLHV83HMpRmbaRJ3Hduak&#10;spXO1ySbvNoDRqZWGKKbd+7Z2pXCPQt3/cqL/7ZXX/qPgd3g7DRimu7Z+bVdFX47w8KokzSWiHGS&#10;nbOZfU7ry3t4gb1d2BbAuCALOGvpJvkoDu+9Oq1htC+KvGIfFTIy7LLY4ZDRYCVatWplXd5rb8u/&#10;Wqp6XPI4Kd63qn/V6QvaL7PI8RXQExkeKaUZ36Wfg4eweWD3I+Yl9Az9GJrG/fnjJfJPr+RHH3B1&#10;fsn9yNiC30Yq7uTb0q9feyWjBbF6OG/ppHR57DHVt685HgZ68IK2d+puaT9I6P5padl76o4dEfkz&#10;o2yKx9mhf5vUv6pKC/8z/q9W19mCT5Yp5ldHa/3a6/bB6JFaF2+wuyo3WxPpdj2U1p1S0KPRh5HV&#10;rJGIX0Z5YGTC7oZOTE/euFNrq9at1bmsigOkeDFTxk/wOK6XNF6gYT6P8hx5M59iy6UtxBECUwdm&#10;hnkuf71Nv8DX5Vprg5HBNooeT94/9KIthVSgQIECBQoUKFCgQIECBQr83hRAP0F/SRP6FmsQ9FZ8&#10;BmAEsF9j1wRvQfop+if3kVfob5TDGoy8iIGPLp3ucQ/9l+fQ1bERY0NGp4rYtehi+MvZd5jiSdD7&#10;0L+wj7KXCH8wdaTsfB2P/OM7ykSfxKdIW1n7sx5jDYceGGux0ON4lhTfk3/Um3vQq0tLS31dF3EJ&#10;S0pK3C6DPRisBLoiCXwBa3X8mOiW2MJpM+2i/ZEv92IX4nlsLNCO96xr8/sh2sUzJNa90IM1D/oy&#10;OI2UbtldD//zPP4G+gi9+oUXXvDYwKxFiCUMriXqH2VBC9YU6MW0h3Y/9dRT9oc//MH++c9/OkaF&#10;NSV9hk8Kmzh9iI8A3xQ6NpiX/BRrHb6nzvAj6yJ8KLRn1NBhHjuVOLtfqr+OHpBfpVm8rNehPXud&#10;rsE30CvqDR8GT0aZlAUvwpPwG5j4fyjuJHGRwcizXuQ7YiRzFje2eO5PfZT0Rdpn0TfYlWhjWVmZ&#10;9y80CNpF+b/llTUN7aWf4C9oWFFR8Yi/gPKpE/WPusU1rRt8CW4FHqdPwXUw9ngupSn3kYIe8Cr+&#10;fPYPIE8yH1iWc/oc35Af4xd5w9iA5mBjWFNha2Scg4/Bj8++J35nnU3borwYn1kJv+w/fJLmFzYO&#10;xgVldtN+i8ljx7mtZdvGTbZFuKxVy7/QHo+pjhkg5in3Ma5ZT0IT+DjlGWrG98gNxjV7cJAF2KjA&#10;apw6ekyxOs45bxPrZPrESQaOY/qkyS7rWPcSVxW5RZ/S15Gi/+BDeBXcF7IImjKWOXOePe6cNb3/&#10;mx1uCyEWBvtm2r75mtOcvg4+zu+nsAtw/nLf/r3stddfsVGKib123Uo/iwabit8j/yM+fvc99uhi&#10;2HHGfzjKZW7gSqhz/jwU7fix6+OeYzyfl21pVukU66CY4pylQRwb9kfSXvb3Y68h5tS505W2ctly&#10;GzpgoHXXHrPJ48Yb/Rk8TPm0PS0HHqVP4UH20YDjirZQ9ndp9WOteMzvzYwh2V5k12q8e9vjKbOf&#10;i7NA2P+JnGZeyOd1MIfgLuEj5Csy2fdkijeCJygt+jVKZm5HNsAfyFjmv2gz1xgLvGcvIufZEYeH&#10;uNWcXwQ2MWxgflXdwfZc0dnZa4UtYD8a+IsPRgxxXEbqr6QO1I0y0jpG3R53hc7pWIIWZZKxyAL0&#10;AMbOt7k6cRZfQ43sz9igZGi8duGi0wUZhu8VWUN9aFvQJeLI1N69pVjKyxTvfaiVzpzqMSKuy0/f&#10;pBjXlotbHWOhruam4qJstU8WzXPMBfYp5rrAgdK2Ft54oPj/ivnRo/M79qZs+5y1RL/dVj0Ff1BS&#10;35O/xg/vsckRh+ljxYL5UOOsXHIQOZmf4AdoMWXaRCtRfOgZZdOsyu2syo889SLmU7y/qzgbjE9i&#10;StFH77zZ2l5p9W9h6IYqHsV2nbOkOdXrwz8wMrXaO3fYbZPM9czFlZWV+i2zZ0K/jCc5hw2/e1Ym&#10;5xNxVtHAQfJJC7uz/+ABuy6ea1Jg+VqNp2vSH+6oDyjFi5NPv0713LR+jY0YPMjeLGpjnd7pYLOm&#10;zrK92/ZRFfGX+LiRN5T+wGO2f7Xyc9n7dEaQeB98WPQnd5Dogxgz6EfY9JhPsB9GP2XPPKRXtIFz&#10;tj5TGwZLRqIHMCfky1z4El3j8xXzrO+A7j4OP1283G7fkGymqiLnr4GRUTZqS86G7Dwif5msnsf2&#10;fW1TPhxsfXsPtJ3b90IWP4uqpva27+fcuHmdDVDsfOiDjTMSvM/8xAv5ltlgFbtKvDN7zizhV/ra&#10;+HGThMM44e2I537pNcY5tEJGMRbZo45+SGpqrNNe8zuyzddag1736oUxv1cvXJTGgzqeORPfKf5R&#10;xi86KP1Gf2R5C1euODHEAuKcofGSmceEc4q+rMZuLwxNfOZ6X+URA2WRMHDMldjfH6erkL9GstvE&#10;2ZffrXsnI579SvkmkBfgUZDZad7Q8+bVi7byi898DkQ+o2+iHwYt9IAn5CDlMraoQ9CEH/mNuQmM&#10;x+y5pX5WUI8e3YVfWmPVNxSfTjwGiaLsOuRUbgzKg2Cbt27wOE74nFnnZH2d6SE8RUJ+zJ87TfXs&#10;ZVPG6qynQ1X2IIayMq+/e113aXwk8u/08cMe8wrZRIw65hPGAgneItFO5i36DfqyHopEPXgFLeCL&#10;eM94Bf9IfdOzr9Kxx+/IcvRL5uYoM/InL/gD2iGDmx806OyB/TZtuvwIfXo5xuhM5TlVVk+IhoVU&#10;oECBAv9bCiDrmJOxzSCv2K+DXsr3JMYz+4uIg1FaWuoyM/T2kB3chyxAzmLXQEZwThD6Oj5+1Ie7&#10;cvRv277DhkjPGC28wkGdp8hcmiZkUOSdfs978ic/1rn5cifuRQdHfrEmZJ3HGo+5NtrCfWmdkVGH&#10;TpxXLLcxwh2WtJy1xLmK4B/uSrQ2NEgoqw3Iq13bDshf/oFjv1evWy5JX+0YTnCcxDzzV7Pi+Wo9&#10;4a+Q3fJ571F8RGIVcvYSZ4ieEJbyW4/DltWeNvHCZsWchN7HvozKykrXm7O7VI1cv8TnwMjU3Gmy&#10;8rVf69yW3tZHZwKCkWlsAG/xw+me6kC9ic0Qc1hcmX9dVosWxFddt0qYhz7v2VtvvCxZ/pFdOP9w&#10;DoCu0JMEzYlNhk3rtz5rKaVHPl/ALxvXb7d+xSXSV3va2vVf2TXFluRcmuhTr7D+kU/MpXwH32Mz&#10;mzl7vnXq2MEG9O5q29cvs4abZ/lVL+Fs1dz0GZ7jc9CBzym/8TkSeYOffX+I4j2+1Mp6dX3XdlQs&#10;Fwbnom7J8q+tU3zc3Pg524KRedUG9Fc8lp1b7O4tnX2eozn1j/Yz/8P7rJ137t6qOEFai4uBZYnO&#10;znSFn9WndbVNbmtCL2TsY8cMvZ18ocGPJvJ63EsAmG8btSfk671ad42ztq8VWYlwQOuE2am+dN7L&#10;ByMT9OHK2McGiX+fF7YR6Enb4r60PnwX/U9dWYtgp2HcBEYmvT/eIyfABLOHY/yYYZadW6X+V5wd&#10;mgJGprq20c5cuuGx+7BvsKeBvRmM49s3RM88/PJDzAZjIH1FqdkVuqJrlkqWEvcK/A3nUrc8g8wg&#10;b3AyXkamN0a/0E7scNjQW7VqZf0H9raKjWtdJ27mALFcX5w/e0X7PL5yOQJNkOGhywWfRM2Ch/gM&#10;Tfkd+mGj4FwnsNbhR6A/Ip+fwh/p+Ii+opyqqipfF77476cdzz5uzEjhvrZbA7o9AZ5yOCHOYm5W&#10;/E7owz4QMDJ810IvMlMK/uDKmhObADKUvRynzxzXHerf+6Jpjj7Ic16Mr6079lrPPv3thRdFz359&#10;bcvGcp29fkVVQK/PUuQfn6EZ8gW8E/ZH8CvYqZh/sN1EatBAu3Ov0bbt2mmDhgzWuWOddEbsHLeP&#10;eF3iRl2he/qKMrFB4Fugv7HpI1vh4fzE3Mh6E/s6cdVY35DHD73y8yh8LlCgQIECBQoUKFCgQIEC&#10;BX4PCqCf5OukrAXQr9hfzfmixOljXY+tFtsjKdVbf6ie6KnkRznYXcEWoBtyViZ2Aj6DreD3SNyP&#10;Lxy7B+dggrP44x//aH/+858dtxC6GHpmRUWFx5BAx0bXBtMBjgbfBXo75ee3j3LS8rDl8jz+ZspC&#10;nyQPMB3hM+GZVIemjiToEN9TZ2y/1Jn2gbGAduAsqDM0xP9InEWwJvgj8eeBv6Bc1oHl5YpLqTV8&#10;fr+wJmCtyBmx+N7RSal3rAe8MvpHXaJttJ1yWIviR6d8+rSysjJu92tKH3yO+Irw7bEXn3r//e9/&#10;Vyz35xz3A84h1X9ZY5Af+ytYU1Mv1i08Bz6Fcv/1r385PdinHTEK4IE//elP/jvPpHUKekYloTFr&#10;IPBS+BWg6V//+ldr/dLL9uRfn7Dnn3nWunfuYqXKZ9+u3Tq/t0p7RbY4PcG3UFaKnye/0PWjDOxn&#10;+LnZ2wIP0R+0HzqUlJR4udCePuV3zgOAdxkPMRby12SxfoaHWDeyPwcsFjTOb2PU47e4RnvZv4Ct&#10;ER6ET/FBpHWGb6hz8MPj6ogfmXhOrHHwsTHO4v640oZYM8Of5IP/Cr4H05K/LzrkQzyH3wRMEeMB&#10;3oXneD5N1BVagn2ij1j/4edknAT/p/f/kvfUO9bQ1BFZg4xgPHMGL9isjevK3T5HjAotch1zgb3u&#10;kPYrwdfcV1RU5LyCTCVF/YJefE8baQdjJPxmvkaVP7+5XitZ+fqb6urt8tlzwuJU2II5c1uwXMga&#10;ZCVtj5T2I2tybMPsx+I+/In0/cN1fM5mItvr9Svn/SwXYpXA//nyIng9K+e+4gwct8lTxysuxLt+&#10;Fsm588gW/E+KNyv/433ZDNyWIntKzc2rHhcYHz+2F2Lg0IfBg9AjaBPt+CnXoGPcS18hQ/FFfqDz&#10;L4YNLpEtcnXO5ptr64OcHZJph5f6DpzHpLHj/Ewe9tIgz0POwwtp2+Fv6A1/YmvF9hB4DXg+v05R&#10;t59zBV/ifaS6Nui8dnBMYIvwQRIDOOrDNcYb+dN25A14SuQtvkPqFPIo6hB0j8/4HkplG8M2h3xA&#10;bkV/cG/IA/InT85350z3k0ekEwQdffOdPuivObEV4XveWL7ahg0qUdz4Hkbckh+TP1GvH7oijyJh&#10;e0UuFRcXu53G8ZJRL7CT6uOWeup72oQtknkV2YR8pL3Qk34PWxfnlCz+5GMbq/gtK3RmynWd0eL9&#10;krM14ktwPs99xjd+rvKE++6RkcgldJ9ILXRvuGlrv1ysuFNdbeSQEtm+1jsPUWXVVinDGLkfX2OT&#10;z5RF3xNLBhsh8byCR/0R/cPPjJ1zks6DGqCYDvPl77946aywKOIBvfCTExsaPI/b+3L1Pl910jg3&#10;ivPn2ZcIRmbb1t2GafNbyaGmJtnwZLjDt3zm/ElvHzYxfE6VlZVePHwPn2T8r/2bwsmFffbKtQse&#10;97tn7/ccs7BR+sJV2dJyI/KRa7XLSo1RvlXbV6ufenTuZt3ad7HFcxfbmePyBWDD1ivF8Ny6fUN7&#10;Uxdb527tfGyyrzEScpYxSh8HX0M/9Fps9vBPJGjqOAfxMDFkghfw1+zVOQxz5s30uaBFVucepG/h&#10;ScbbF6sXWMmgXr6n8qvla6y2WrqomlQv38KvcdYSPAKvwK/NTZp/1K/2oN72bV9v40aUCEs32PvP&#10;mUk31tUrPo9wVgcP77GFS+Y6LgU7ZTYX5BqQXDiTCfpD04ULF9i7bdtZt649bN2aDU775NZf9DbK&#10;ZWxAf8Yuc0LI0fxMo8/S75HB4GuQR8gr6O/0EA9S90OK+T9uwhjFnO9ryxUbvi6HianJnffn/AWP&#10;Ja+7ai+yFjwvugo6dCTyfpjuC9elNY3OKuvSrYMNGTbQY9o3yQ/p/MIco3wZs031zP16r9j4xFsZ&#10;r7g2zK/otMyB8Et++8CCYP/nlcZOoXzqQTynj3UeWfuObW2Y4h/s+WavcEWapzRMa6rxK+bGT9I2&#10;fKPM0V9v3+zrpVLJ+3QPLnmToOWiBTpTo0QYu0nT7fwJ+cbEYg8I8C+MzINmMFRZe0KG3NC5TmtW&#10;LPezO3guYgx6hrl/9A9zEzIXPTTwR8iLVJaHTOPaIi+VB/uVsbWToEHMs8xJ6DjoZ8hb5jJ+z6ep&#10;P5j716yxcu7CaVvyyULxnuLnjZ9ohw8ec5mCbCmkAgUKFPjfUwB7A/Ms6yMwMvjvQxdl3R5rWnQ4&#10;5AOJcR/3xGfkBmtXdHb0W+QTPsh6icmauw22ectWGzigRHsEBikW4jaEnefFP+QMMjrkPzKJspA7&#10;35d4hnUrujm6N3oZ9h1sB9hw8Pnze8gw8knlFd8fOnHOhg4f7edr7NwsvG/tNckn7Z9iPpeMapTf&#10;3JUAvT9XeVXY+VJfC08WRuT0eXSfR+e2x35WfvjWWScRS+YzYUo5gzDDZmetoy60HXsH/m/856wv&#10;wKmm9qC0/jyJFtWgyt5RZTdW7LTe7/VTTMBewsisEM7yQpZ53n/yo4+Zg9BTOaMTXYy6g4sBL/Ot&#10;1pc+v+WUIM48/mbH1zpLd5B16yLbzIJSqxWeI+rDlT6DJ8gX2xu668DeHT3uXpPOsDLHc2ea9691&#10;1lLwC01M+5nP8MOh/Setf98Bfl7i7HnT7NipAx4LMfqU+0jUO80LXsYmNvrD8fZ6m9ccw7J59adW&#10;f6NKd6OnC9PRlLVZH7xs9C1shjG38j15Rt/C3+mYoX4Tp5Raxw7tbdiA3nZg+1oxHf71LP/aOq3x&#10;GT9iMc5aKps1295SPLthQwYKc/+Njv6sbWlz2FHIHx2PMYj97OLlKquuuSbMFusbZaY/hZPxF3Mw&#10;Y4yxX1wsPUT7ehiz1Jf+JE/qT568qD91TtfCTeIL37vhgJesCPZIqEC31dysbrAF82STfut169+1&#10;nW1UzJP6avGC2IBHIpE/+aK7UBfipIB5iTV18FnczzW+4zl0LPDf2C+xC4EriN/Te3kPf4LhQ96N&#10;GlpilSdYlyhmT+NDjMzVavHO8SqPiYuthvUgOmuGW3k45olpAmY79nvoBuWVjaGbtyRLREdSXHnP&#10;OhhbKHZTYu6y3oznvnvNeJPnIqHTsTbFJjdxis7d1HpD0sP3BXyL4NIfsSg3rN/qNj5oyXj8Plma&#10;8j1l0M/sJcFGj20Nm1b4JegPfifljzf/Mu9fqlumNEDnZ18eZ8+hy26uEM5H9MraLwYFH+QYoYe0&#10;/i5t+C1L1CXGWWVlpev9yJ8ROssWnDZy7f595Ut36MX5wawV6/Taq9iQo8aMtZdfKbIBJf3t2OGQ&#10;6xk+6/vayffwGesHbNbFxcVug2ZMwc+kG3fvaDQ/sOOVp23s+HHWRfw5Y+o0O6czx70uuod8oBP6&#10;Oa8Yy56B/sGv2AmZ07AxMkby+4x7GZuBkSkpKfG5A5r/0CvKKFwLFChQoECBAgUKFChQoECB35MC&#10;oZ9EmXxGp2c9FXgPcAHgOMDOo5v+nIS+in7FFRwFayOwMehs6IjYNVi3RWL9Bva5rKzM9V/wEE8+&#10;+aSf4wzGg7U5GBawF+hk+JSxrQc+5m9/+5uvLTgHBls7+T1Oh6SdkVh3se+8qKjIMRCcGY1+DwYn&#10;7Mfcm+qGoWNGHqxZWfuBAQBP0qqV9l706uX6KWs79G38Zaw7wFFjf2cNhA8dPAbP4GuCRvn6JZ+x&#10;RWCTwB9Ou0tl2wYPntqVqQv3RtuoL/1FWZxJCt1Zp6Gjpynuh05VVVVOe+pFG8AD0PeUSf3wKaJ3&#10;By3wb+AfDls+dm/WLNirWbdgk2LfBP4AMCbUn7ZGvnxPfAvWZZHSdQvl4O9jPY39G76hf7Az9e2h&#10;c5PfaWvdOnayXt3e83OGOfNjpOjUtb38fOIT2s1zFRUVzte0NehL3nwGowWGBnxMkXiA/qG/wH/Q&#10;H6z5wEvBD4wBMEC0hTUHfc7ajjyDJrQjaMp7vqef4Me0bfz2eyZ8/vjMoQd8kG8vibXQ48ZL8Duy&#10;oby83NdCjDnoEinWpnxO76fNjA/wLIwr9qFhA4sUtCJvfJrUjT6gL3gm6Ar94Le0HPye8Bh8x3hD&#10;ZqVjNsr4JVfqFWUjR8A4sQaEZ8G2nT112u0svpaUQSU/jkbsl4avqB/8FLyX8gJrVsYAtgL6p8VX&#10;y1pZ2Ji7t25rYGtNi8jS657oUHn8hN8LHg8cGGMMORYJmtOPvPC1YbNg/GLXoWxSnfyE4DDwcYFh&#10;UCH+4vwY7KSMMepdobETdKD+QX/iXX+ydKH2n5TYXJ1VffGy/Na5POIcpvjccpXf8KDOviBeDbYi&#10;aML4gdbUNXhBGf3klM+vzF3YzifpjPexY0bYl4r7AMYk6lB/p9pjgNy+fsNqmHu+FVH1R6wRzi7/&#10;aOQoPzcL/3lqt0nHLvRAvhH7h/5FDkAX6AMf/ypJ/syoM3105IDsNsKWTBP2gRg5aX0oM+hA+5Fb&#10;xLnAX8h8SoK2MS7jyvfxHDKYPmHs4bPGzxj9npaFv5bfiyV/Vy7/Qnuaqhnwut4UXuyyNdaKl0RP&#10;tyElbSBuw4ovlnr9ZyjGyc+RP9TzcSnqzm/UC70B+QFe847qlT8mwc2wf/C+cGck4mDhB8fGg805&#10;8svsyPih79g2+bTHjh9jEyeNtd17tuu7WrfbR99wJWZSipNhvxl0hy8YP2ns4Rba36u2jYojM2b4&#10;AJ2pNll7d7GF5kiHLTE3lriGj533nFPF2fDFxcU+b6X6E89ji2LOZFx20plGU6ZNUFx68Yt8ANji&#10;0nw9Xrb8DXx3R2fGl+usqCGK6/9mm1c8Dsl2YWSwFxP7JDAy3IttG95Ch8Nngk7w3aR6B85LzyAv&#10;vlqxTHbBIdanbw/bsnOHXb2lvc56kL1s127fkt9H+0P1mdfVy2fkjldcCeE/9uje9/v2tzdeaWPT&#10;xok3T8tnj0jUq1m+AOc3/btZfc3PlXqvZyeXj2E7pW7MFal8oU+wvzNv0JbvzhsZrWhDA1i/HO2u&#10;Xr9oW7dtcl0APQEeinHClXLo4/LNyxwjg12cPZO1t5q8zo0N6B2q+H+Z1CVZs8kHg6o1Gb6eLdpD&#10;zv7o0SPHtsSRCfo0fytbZ8Ntu3pd+5Ulb3nB6/BMtAEaMV+TH22+pvO+5syZbe+8LV2ri86b/2qd&#10;1Wlf+H+b0ImgE7otsgo9lfmA+YnfcmLZq85oiFeT5sIGjWESdUYnQFbRhki0QbO39glvtA/Hjna8&#10;2B7NO9GH+N3iPRgWYjQxBzKGL5+vchwL9QHLgc03UtAo+6zzjk4dtZmzplv/kj6K6TLD49ZEvnFl&#10;jk3HL3HaP54z0/WI8NWGXhDlUP/Kykqf19Gt0UH5Lk21d2/awsXzrKdipE2ePElYm5MZkWAMsVdg&#10;06Ie+BR5gRO6JCwsNGf+AjMbc3rkj59yzarPbJxiWy2RD+nWJfEDw8G7Hd6VDBW9Ah8TZZw4csDK&#10;JMve69ze1x7p/EnezFP0MWsZ5poUw9YiF3Vfuq7JZDFPf3+qqqpyGV5SUuJrhSgX/iYv5kT4Ki2D&#10;xoB/W1e+Wv08SrEHZtixoycdY1R/l8YWUoECBQr8rynA2GX9z3ozMDIhL4nrAMYVWc06ML5n3Ies&#10;5j0J+YlezFoJew97MfDx3218YLdq62zDRp2F0l/nugweaHt3bZUM1bwvnT6eDzpQBroC+6qY+wNL&#10;j5zKl6NRLjoBMok6ojOBq2d9QdtSuZ6Wxfd7j1Qq5ttQ69PzPdu6foU13L6iegnroXpzhlGznKnN&#10;CizxQOLqfNU1mzpppu9NGjK8v+07Ir1E+jeYTY8lo2uGN0G2ZS/0P+Q4sQ9HDRtkg4Ul3bxhrWDJ&#10;rBEfykDkJmsA1qbYQLCtYM9ibkxtN0GjuAp1YfWq7N36B8KA77bintpbI7vXJp0xerf2nN+Wth96&#10;4J+GTvhTwVXj54/6xpW53XXZnBLEPpJD+76xCWNH6eyiTrZk0UyruX2hhbbQlf4JfQFbDjau/t0V&#10;H2XjSsWYvCpIEPpDxiu/FkYmeJCGpn3LZ+ajqlOXrJ8wMi8Ik/7huOG2a+9WneF4K5vHNc3yDPSB&#10;59K5C52f9cWAQcPspVYv2nsd37INKxZb3fVK5YxuJGxS7rAl+A5ew36BjSDoDa3TRP5RR/gY++KM&#10;WfOsuE9vm/zRCKs8tE1Z32jJv06xlxg/gsoII3PF5sydp7NadAawzio7K72I+TXKijkcHoL2jFf6&#10;t67xts7huiadpFb3KzP9NQp0c68e5s70O8YZdgjGObFbQjeIvKkzWDPahi7JOrAFB6D8yPORF4ql&#10;1oHYVC5fqdE5qLOt3eutbWifbrZ/63p9L91QP4OfiQRt6C/WldhpsOMSL4P+5beoS9zPNb6jryoq&#10;KlznYexjD84fM3Evz6HPskeMcoYO6KN4qGAiHsXIXNL5t7v3H7MBfXv5mF2s82vRW2N8yDD18H1u&#10;rCMHiNlDPM+ILRh1Dz7TQ05LYmtiByju2c1Wf7VMmOuroomwasRQyeWXXbM+ivrTD+Xl5W5rwjY1&#10;Z94MO1UJL8BbspFxSJzI31B33w7sPep8wPqLdRh9lqbIkzqmiX5AZ8WOiR8Au1bEkeHe1FaRPve4&#10;98GX6W/kgVyHR7t2fNeWLJirc79OS+xKf2TfT4KNQZ9GtrI+5GxhPufTh7yhL/lSHnMHPIAv4/3B&#10;/Wzfwd1iR+nTgMNyvMpb2PDarXrh5s7ZlOkz7T/Py2fy9ltWIX31foP0cckr+C/olLYh3rOHAF0b&#10;GyHxFbGLoYPHPHVHgHo4pV75LBHPlUiml02b7udRP5BMpd75ifL4nhd9ga2B/sMPA+Y/+jG/XqzP&#10;KjQO4Cv2YSG/uOeHXvllFz4XKFCgQIECBQoUKFCgQIECvzUFQtdJdRneswZhXQVuAL2Hs0WICYJ/&#10;mLUrelH6zI/Vk3uxuYKNx+9KXBHW2NgpYh9h5IF+hb6F7guegjN7Yj2OnxdfBjYO/OzUC6wCL3AT&#10;cT9rC3Dw6GSPs3FQFnVCl8YXgD7Mep968aLsoqIiX5Ol9eP+x+mM5Me6hrqB/6Ae6IFlZWUemxO9&#10;mGex5xAXvlu3bm4nARvzf//3f/aXv/zF24i/hfVd2Hl4BtsKeXNGEvZf8oaG5M339EWaeDbqSPvB&#10;MKDrQyNsAvgC0WnT+3iez6xvAj8ftAUPgB2dPU/Ys/Nj/vAd61cwL2BwsGPFuUbUAx2eNrCGYb8X&#10;/qJWrVq5zg72hjVjaWmp25nSdsR7MOrwIeso+oZn8VuAgbp+6bJdOX9Bfu6bVnXihC2eN9/PS2n/&#10;9jv2xJ/+7HR94oknfK3J2pZ+YJ3CiwR9WS9Ac3iKs5SoEz5WYm+kfmfuZ61LuexfAKvDuoM24Z8h&#10;r+g37o0+oP3kEwm+i9/iu9/qSp3SsmgT/hZwXNSbsRZrJerAvTwT9Il68T0ygbpDQ3wc2MlYo8KX&#10;3E87GeMpDXie/MmTccZeEbBWYKioS3458DMYLHgIbByxVaqqqvy+KCPqlK7z8M8iG+gP4l4x9nnu&#10;10gxThhnFVrf0ffICtaC509XtqxpfW2b4Fg4w4fxRDsZD8gDfFLhs4We0X7uYezTL/BejE+348Cr&#10;5Nske2Xei34gz8CvYT+ifyLRb5SBXbNM8sL3bYlXSdQtXcvj049zE4hbAY4FOUpf8BxjmER+8f7E&#10;ySPyP47SOUu9tQezQj5Nrbflb0zPv5ZRJctXNgD2JWJ7xRd//fJ55yH6G3sRdYW/fkni2UjkAV9j&#10;G+BMp49GD7etik0rsIRuEQ7g9vWH9l8V90C+1voatU3v7wkjs3l9hX0ojAyYO8Z6Gpc2n7bIPmQj&#10;/FAh3uB3XmHDizr94is0S+xRZ04ds+lTxhv4kkvnKr+zfzPoh+0T+wP1Yp5k3okUtAre43vGJwn5&#10;hh0FmQ9fVVZmcdR5hvEdifkSvuileWzFsuVWK/kbtp24YrOm7vR36h++cuGM9k7udrzPT5U/Ue7j&#10;rrQjeAeZwPwEb7scgp2whXLNvcDHBN4MOtHHzCfID/wnQRdoScyF4ycP25SpE6xdh3dsjGI/gDWJ&#10;Prkl7IAGZcvn+J4rtkTqxRwMXTPMgW7NpYyX6m3nplU28UOdTTJzis6w2e/1pqqqtcddijyhY9gn&#10;2c9GvAbstMhUfDTwXPQR75GJnA3VrXtnK52RnXmOz5z4FthKA7uSb/PjHLIZUydalw5tFe9nkH2z&#10;S/bZHO00c6lWkkVq34VLla7voFOgIxILgwTdg4bYDqP+XDnfaf+Bb4QpmGZdu3W0xcs+t7NXr7iN&#10;Dg6slw2VK69sx6Roqz4grsfxw4dsgvbStX7xVRs+cLidPHgqq4qqw547r6P+3bh5VfFCllpxv+4+&#10;zzAOHpeYq7Czgo8C48M85jyjm6EfL/qfertcS9pSJ/skfIG+x/NghMPfEH1Omdv3rHOMDPJ58QLF&#10;mapRZSEf9Mz+8eYXp8Ym2eZbnqZvZK+9c902rFpqg4o7Cx84yb7eslPnLOku/gR0apRPLOsT3Zsb&#10;95FFyI/4TH7EDDp0eL/01nHaT9zJhg0dKdzNnqwdD2/8xe8YH+A24SH0AjDd1As6Ntz7f/bOu72q&#10;I1n332rmC8wfc849d+ZM8rUZYxkDJpscBYhkcs5BIILJyYBNlkTOOUeJnJPISECd91dLJbX2AJ4Z&#10;fGZ8n2f3w2LtvbVWh+rq6qrqt6u1ViKfOkOY1uVeqV5FBXLrj896244ymyZ5uWDRXLXjiNbqHqlN&#10;Wiujb9+xjgBtql9I55Z8RcfB/468i9SQZopvqD2+xRq7gwb3UxnzJB8ueP6MtVfP5Md+Rxmcb7hi&#10;SXamJ2sh6RxDObSdtiHHSkpKXDcIvSHqwR2MzPKVi62/zsgonjlDWNhTwi6pXfCYLtYRaQ978Z/W&#10;xs/hO1i5i5VnXdbTPtZ66IdIjF/4uWzzGps6cZz9uGKNVcO7GmfEkQGzxgj1H/iR6432Ioi3iCXD&#10;Guv0yeO9X3PXgmhXipFB5kai/5DfYdMEzoW/I9vid76n/UB9me/B5YO7YVwjXxnPXLl8gU7K+Ie/&#10;Hzy6bRs2rbPRY0Zp/X2B3dBaH4z28hnclk95CuQp8O+mAPYRdhH2JuvkgWVFJhBDjLmjuLjY1/+Y&#10;tyMhw1KZwbjHxgRng14MvsNjNTIXSNdGL+Uc0BFDpfcIMwJ2ElkcKfQr7rFfAj0Y+y6V4dQh5FMa&#10;r6yi8pyNkQ7ZRPhj4ppt2LTW6xf6EmWFrKLetHtT6Trr3rOzNW/xlccyZH0bzAjx+TL5G7XL8Ies&#10;bbNvjDVI/CZ/c94f9litzKZ96GicG8pZokX9Cz0m6DXFHOQZ5gnaGnVClqJP0QexN2P+nJl+/meq&#10;43v+2ILMf8xDul5p3ti1c7cV9u4lfLTiJZevt/vgfZRSHwQyH9uavsb+JEbbLc0pUecULwN+nRgZ&#10;zG0RL65l62Z+vmjZlo3CXtz1/OO/aAd8gT8LX1S/7u08jkzNs/uqKLZz1t+vZGvX93yWA7SgX3L1&#10;jsj/n7nTx+jw+Ae48F3wW/BC3KF98AnlVFRUeBs4G4uYjz27dvR5l/5uaHOZ2wJgcbEH8bkyV9IG&#10;5sA0T9rHReJ37ApsI/aA4LdkfT3+FuMs4shUXLqmODJzrV3bNoqRN8oqpR/b62wsMhcH7dHv0DnY&#10;C8Rnfv/QRXnhk+Q9/AXYU6QYm/gj8H3QNnQ29m/QRk+p/Zf4Z9CH2X9Em/C9sO+N/ZvsJ4p8oQG8&#10;GTQhv/LybI0fGxndH1xO0CJtJ896PYWnYG8IZ+82b9LY2rdpYVtK12fn9EruRP9ypzzkRmVlpfvA&#10;8QeNnzgqi02ofKqr8VdKVqnuT6te2umTF7QfcLD8FcN9rwp+UBHT96yw34fnGDehB/L5xCmdT6o4&#10;voyrU2eONWhb2k783tCzqGcvm6a+P4aeRn5c8m0R0zjyR04Q24n8b2qszv2uxPoIMz5wUJH3A2M6&#10;aKqHPPEd+x99DfsL/kIeYydDx7Qu0CQdc/jHQka0avKJfTdzgl27KH6Tzh3jl2rmjt+s5Ib/M65y&#10;E2WjQzKvtGzazOYWz7Qbl8T7te13H0Lt54fyJ4VsAoM/q2S69ouVuF3A72k7KId2M66Yz/Ahoyef&#10;PnG4Lo8Uf8P78AT8jSzHV469jbxARrj/JPYjqT7spXMeeKN9zo+q1GeH3DfPHMWYqKiooApep5C5&#10;5E+Cxowz8DSUwxqMj9nadtLnufuN8JvRFyUlJS6v8YXha0JG0u4YF5RBuxkPzJXIE+YQ1gQ+NPa9&#10;fK9d/r88BfIUyFMgT4E8BfIUyFPgl0MB/LKsHYF/4Lwd7AL0odRfi46ZqwdGC9J1IXAE4DPQ8cBr&#10;YJNgY6QYFJ7HZ0y8GPAQlEusFX5LYySgO2HfsYaOHkucGeKFgKUhjgzv4zsJXQ39jCtNoXPj22AN&#10;mLZRL/JgrZ38CgsLHROEzp6bwgdCvvh10e/x8bO2D9YCTAd+lLDneJ93qBO6KDor9QSTQf3BIOHn&#10;QefMrSvvoLNjM3HeFLSDlqxLhR4Zui7vhm6KHozOSswLsEbga7AD2WtBv8W7vBM0xX8U+BiwQtiy&#10;+EWoA2WErR7vsk7Meirthn74nsg/dPCUbtCauEH4P6ARz4NpADuFHQV9ou3BU9AV27hRo0bOO/g2&#10;sBmCt+gb6sW75A9vwqO0F9wU9cL3kK6B8Wzo7dCKv1En8E1FRUW+VwQ/CmsL2d77er8S+zCIU79o&#10;yXxfA4B/c30N0IYyfikp6kI9A++P/Usbg97UNf3sbdBv7OvHisRUqpHd80q28eG9+2xIUX/3YeHn&#10;gJbBD3rMv/NbJPqItRL8G/ilwGy5n5NMZc/FmjV2/WzVq2v7DjZ1wkT3Z0YeufnF79yxFVnHom3s&#10;UeJz+HPS5/7Rz7QJmsCLyAvGEj4YfE2Mbf7+oYvyeA9bEJsejCH1Q16QOL8YOxgfJWt4PQu7Kl7F&#10;KDt4eJ/zHhIrvV6qHi/kJ6lRnfid/mN9i3zxZaXrTdSbsul7xgo2NX2Q+gRS3wm+R3yO1OeOzpLZ&#10;tWeb27KswyNrGFu0lfe5kAeMG/wb2MaMg7SPGFfU8ZWefaE6RDue6Pdnkkt853ku8k0TdQ8Zlv7+&#10;U59DTlM3sIHIY+gNRijkCXmQP2VWaw322VPW8Umil853vqvz4DeWrbb2nbNz6fCZRSKPqC90vagY&#10;uVPUX4U9utoPa1ZrL5ziyKgpL8X6cgl/fNLAe/vSKaXqPbUD+7b6muXiuQvt8pmrIqB+jsHpwwg5&#10;JZrK13vgkM5CEp9CA/opVx5DK/aUwoMRb+D2Hc3Rc4vdxzx7jtYcbt7WHlCiJJMr/yu2dXWVzm/Z&#10;qL22PRwvxjgI+fK3DeadzEcXZ/zwnb1W7GOjH3ITNM7lh9xncr+nfBd/gwciwa+MgZSnqDPykPhN&#10;YFbx2cDDPMPfMl6SrDu03UaNGGA9ura3Rd/NsQe372TCENyB0yRr47s+p2ON/II/6+ql9fqdWk8e&#10;M0p8umC+znASxlDZPtEGYXzP0a4Yd/EebUO+MTfj32XNmTXu4E3uyMS58tdxrhXXpnVr/Owzr6f8&#10;rcTN8BgytW1gvYR1IvAopRuEje6tc+6GjrUjh8T/qgtD9FU18grGrhZGptJ1Q9Zj0OPeJW/TPoi6&#10;M3ezDoCeNVG6An688D3id3X/o9YniJX16jV9mHHfmbOnbeSIUdakoKkNHjTC9uw8aM9faB7X/JHx&#10;S1Yvq35su7VHeUhRF8f4HD4ouaQsXr1UDA0t1rD3mDNqXmisl5cu15lvvTWmJlrFuauij3BJj8Wb&#10;8qUTfzp3zEQb6Edk+PdrFtsgxZWfVSz5eO2Bk4ay2BOo3dN26IDOdRja1+PcrViy2qoeavyI5Z/I&#10;31hFYR+ZXtMvyoP2v9XecvrlzYuH3v6h/RSrUFiivbsO1tH3lWL1ULeMptlaCFWAX1xeJ+Mxxgrz&#10;BnMXa2Jgs9n/WFFRwWs/Q9LcoD3Te3ZssfFjhvva5EadZfbo3i3lXa+fRkEht9PvyAv6ibmOfokx&#10;kD3zTGfn7LGSWZNs2fIF2kN7x7npid55At5UifdC3sQcQduJMYAui88YfR2ZEM/B19Sl+s0zj502&#10;e+5M69Gzuy1ZvNTu3r6fDRHYUZ1Trb7Oksa01hLEiRrfwjHtWOe6BPQMfFnMLzxP/tgO4D4iNh6/&#10;pemx9IayjTorbthgyQ9hnhUXDflxv0r0UPOiD9N3+Ew7kIfIPuQe66rYZ9AuErJx45YV2kc+yW0g&#10;h8UoT7AjgrKRi+LQqW1USWW+ETOCwWI/+M7dW3UGxBDhOWfb2dMX/e88wwf6YNWaZdZG+96x7cCu&#10;R0rLj76EJshR53HVm2f4Hs9Gn6HbYIfQX/QdPBHvvO8e9MReQYeBz99lf0X98vc8BfIU+NdTIOYg&#10;dA3kFfhfxj94F9YL0XHxKyCzQh5QS2RA+p13Ah+BzoI9SgwVgf78OrRvlw0fMsDjT54RnlJggzo5&#10;Q36RF/IHWwvfGPFgqBNyDExjmjL9j3kmwwdv3LzO+vYrtI6d2nn8L+LqRWJ+QV4jqyJR31Vrlgvn&#10;3N6afd3Elq9YXKervxYGBbxnyDbeQZ4hy7DtoQn1O3/muIHlZt8Dut1jyd+6M1xVL7A24GM4/7Kn&#10;9MR1G9bUxW0Be0KbkcWUw2ewCPiT2A/F1U1YZzD7Rw/pzM863E7WZtczNFegNj5+pBidm0uta7cu&#10;1qdvL9u7f4dqnM2NQVfawLyETYv/rKCgwEaNGWY7dm6pwwSlNmucH3Nb5x1+r1ihXbt1tJatdAby&#10;ZMViVf9Bo5gnyDsS5RHDBPvo78HIoFszv8Bfacr6N/3ln/uMf4C9CfB3YWGh68cRZxce5oI/IlFu&#10;eXm5+1HAyLRoViAdYJCdPHow42XZdPW6vfQB1RuagjnCF8bnd/Fqqi/gR8PuB9/NxXipw52oItF2&#10;7JRXb7KzlubOm2/tv2mrWD6jszgywleTUp7GLmeeLi7OzngM/v3QnfEemAh4Gl2FBF+SoA/jkX1u&#10;rO/TTsa29xfjiSHFlWJkNLaIfwr2AH8Ufg5wC5QViTYG3/Mb9CGmDT6s2A+I/zPlX+yb9DsY6Yvn&#10;tM9i0ljHyBT17q6YmLtctvj4qC0MPqWPeZ8xjO6JD3rEqMG278CuWr1d1otw8bSFODuXK24oBukw&#10;61uLY6k8d76+rdFmjXFwcLdk25eVb3Qc3FdNv/D9HkePH2pQ13SswH/EQAUj07+3zustme1xk4OW&#10;nG1WI3uNOHyxF+L+w9uSJd8LL97fYzeul26KHRr9FPpW0BfdG/8hvivsi4ihHLwePBHP835FRYXv&#10;SWCvGv7z/w2MDOXg64OfOrRpa9MnTbbjhw5ntmktXfFVOh5F9EUOb91eqrit/ax1269t5CjFgzq4&#10;x/eiRN3jDk8xjthfgXxjD9fxw/v150Rm1n5mPxc0oD6sfyAj4Dtohc4O3/u+ueDthL/B9CxftNjH&#10;AuMtjR9NfkHj4HF+g/cZ8/jC6RN8O9HffseWkT+IcfTwzl07K78a2Cb6Ar0bP37IrWgv9+ArZA77&#10;ScDIRF9HH7/vnuaT/5ynQJ4CeQrkKZCnQJ4CeQr8EiiAToMuxvkoYGTAEKAPgddI7ancuqLvhA3F&#10;39CR8TNjZ6HjgX0B5xFxxuN99CtsIWIQUhaYkJKSEl/jTNdb0OfQD/GdUD9sIvIF2wLehPqCkcHe&#10;xl7h+dAFoyx0ROqFjYOex5oNZ0pRN7AVlE8+rOdgH4cOF+/zncQduwZdH1sLbAa6L/E68LfGc+iJ&#10;rtPqHWxu1uOwV6k373DHbqysrKx7xwvQf9QT3wRr4cRF4VnWxtC1aRsp9FDKw/Yg0UZsR9axwRxh&#10;c1EvbDDoEu+QB+/R3/jk6ZtGjRo5foU+Su1Gz7j2v9D3qTfvgK2BlimGKvLmlbCJ8LFEzB/ew8/F&#10;mhPtjPaQN9/R7QsLC70/sNXZ90+7gpbxPPnzG3ZxaWmp8w5tJkYPdjP2Xi7PUgZ9S/nQlP4HAwF9&#10;spTZLayrhQ3D+jPnyNxUrHro1cAern2LOgVta3/6t96ijtAGDFTsu/t7MDJPa7RGIQPJuR08i2yk&#10;c8dP2ISRo9yng8+DfooyaChtT/uFv7HeQ19iH4F5gs/J9O3LV3V7Uu4Lh1E8eYqfV75oruKb1vpC&#10;yJO+I1/yYrzxmTt9SIJ/GVdgrXg2Ld8f+Bn+Q1ZgCzLOiV1MmR+6KBLa0FawGvAx4wmey1LGV5xR&#10;xN6e9h3b2oCBfeUT2a0/19hjteeF3n/N+NQvuRf9ic3JnkFsznq+zcZabSF+C9rFb9ARXg6+Tu9X&#10;rlboDKXFLoeRgWAI8XUETWkz45X1PWQ09nTqP4syqO8baKR7XM8km55rnPI9xjFygc/kGyn9HL+9&#10;657yXXxG7iMD8BOzbwX/QppftINKvMbm96Q5QvuQqp7dte27N1mvvh3dh4pPjPxI0DAS9T15ZK98&#10;HIOta6dvbOWK5eqvp75G6X7D+qbEK//4XewRGJm3r5/Y/r1bhMkZY4vAyJzNMDLE5A3ivvYviuer&#10;+Am79m71+iPvwRkyTqBBtD0bN/Vyjf4H/zfvuxLrP1BxksSPV4QHeal3eKpa6wU12hf48MF1W/fD&#10;YuvcoZnP5/iS3pfAwqR89bef3/fmz/M744N+ShPtRxYxR7GHDV88+gPzHvMcc0jQ6O6dClv74xLr&#10;27uLYt13tFXLl2R+MfpWbONxXYi7zD5k3ev2JNe1u75kaA//kDe0R0a9VazkXds226jhQ7SOP9Ou&#10;XtPZVsqX2P/wUPAs95Bz5EgdkY2MP+Zb/P0xH/J3ykA2Htq/yybrjKjO7dv4/uhtZRvtzs0reqJh&#10;v6ffKxQbilhFTb747CcxMpQP7WLdirLTlNI+xg7ykDkDmTG4/wD3vZ46Wh+rJnjZ77V0rBHv7d27&#10;x4p0jmKTgmbyNxcr9rV4szaOitPJsR+aq7QfmPOr+vf8xvr3HWzHjpzyvvIY356pxkcNsXSe6W9b&#10;dDbBSJs/Z67dufEg2+8slhX5HSOT1j9tF33BPLN+0yrtlexn48ZO1BnxFR4bmz3TYgiV9NIunNtn&#10;k8YPs55dtC6hs5aeKBYHGBk4EgzOxybBEjwX2v8ujMyQQSMlMw7XyYcXLzQv1u0jz/Ti4LGoCzoB&#10;YwOcKesR9BNYBtYQiBeIHsVc8PMkYdcUw32V5pqO37SyNi2a2txZ0+1KxTlln+EgoDVynYv+gH/g&#10;9dBx31WPGGP2+pHarzgyU8doDW2pPX5W5Zxfpf3DL2rJ7+NQ9CPFuOczGF7aj3+ZeTUdf9SBVIeR&#10;0V767j20533RErtz677zkVjA6e5rGv40GBkwX1oHeX7Hyrav9bVGfNLYCSTKiHFCXdATiPfHM8yv&#10;aR34e9W967ZFsQjGjhpuS5cstkdVOitKTeHsA5+DEtmX9jO0RAZi27AWg/6b6lrUBd127eYlivE+&#10;1vv8xVMxrsQG9xo/w0EYsqdqpH6GCbN2yvbQmvP2neU2bOQgGz1iQhaHqvaZ6hrh2G9fl26x0L5u&#10;2cR1bepA25BX9AV3bD36GF503lb/EE+ysrLS9Y6UDiH3mOPBuXARF5IU777vHv0IpgY5+i46eEb5&#10;//IUyFPg30IBxjpjHxsEWwO/B3h9xi4+EdYaWTvEHgvZmcq63EojN9GHyYcxf0O2TsSYBKv57YA+&#10;NmvGZLumeGCS8A3sWurC+1zEAkDvAjfKmjk2LT4n6tYwSa8WFqZMWOgRI4d4PJi2muvQs89dOF33&#10;aMxr8QMykDno2yH9HR/TtHmBx3g5efqYPRUWBfwHApm2Up9IzIvsCQD/CAZk4bwSx6Deu6VzhyIW&#10;njAUnDdLLM/Ssg2K69LdmmjdvHjWNLtyrcL3Z7A/KMOjZDZstHv37t1uw+MnY4262ZefW4e2Lf1M&#10;2w3C2uzTGZTonVcqNYejF2uKeKn1/Du379ua1T9YO2EowOLsOyicgOt3mZyOvmNuYl8CfYq/5+uW&#10;Xyke4hCnH2dcYrNiV4A35XwT4rat+XGl9VKeX371uWMASoUFyGLI1M+nQR/u6BGlsg/xp/0URob5&#10;BT7DPsjtX/wNP0cin/Lycp8P8aHhI0HPCrszyqDezHPgP4qKinyP2dfqt1bNm9iEMSOMcw59khZ9&#10;6vqaX8S37HPDD4ifi3cDV0/ZKf9QFrzIeGKM4FNFx8d/UVGhsZKTwta9dvOOfTd/gWNkJowdmWFk&#10;XNOtf4G5HUwK/j/omc7v75ujeZv6MdbYy4CvA/4mBc/wmfFIHfFXFBQUuI+L75ynnBv/AlzBvZva&#10;Tye7A92WfXrwAv2LzZibKAfao/eCLwIXB13AEkBL+gNdDd4N2RPP795ebnNmTrMeXTpY987tbfGC&#10;OXbzWqWKkDKli3e4Qqfh/UrpOeDc2KM44Ns+whxvqR3vb13XQt/Cznhw94mVbdhoo4cJGyzbaOvm&#10;zXV/5xmPJaMyHjy6Y6XlG4TP62WffPonjamm9t2C2Xb+4ukG8i3qTvupP/1dPGWq42T69OhpK5cs&#10;tTvXbzQoI9qBP/T71ct8fw3njq74fqld0vlEKW/RxrTPKAc9E58YfA/2A10XfQyZz9hL6wTvI9eY&#10;B4jB4jHVm3xcHJm0PmldKQvMR4smX1n3Tp2dDof37ZfNXt2g/WAMt+8oVyzlHvb7P/wfl0Elc2bY&#10;Rcm/zP+R8Sljivajd8PLjAH2xU4Tnu/sSfzNGT80uLutBpWyMcmaAb5H/NSMScYoewzZV+I8Lr5+&#10;Knru3bHT4ws1+ssn7t+INYwsp+z/oCvtDxqEfx57vrCw0OXRttIyu3DqdMZL4in4CnxMufzwE0aP&#10;sQKNNXwozM/wbeT7rrKQNYHVwy/FmhDPf+hK88l/zlMgT4E8BfIUyFMgT4E8BX4JFEB3QV/F74i+&#10;TowWbKzwSYRen9YV3RrbjjVUbCLsfHAN6F34E4jr0ahRI/crgFMOmwSfAHYcPlvsD8oj5gm2HHmS&#10;0GHjc5QJTqakpMRtI7AtEcMFGxP9O+qIHZK+S17UkbOjsJM49wgcEHmAl6Ge+AFoO7ocbeL90Ccp&#10;P/LjN/zorJ+Dy0D3BYOOrzZ8uOjI6IjQlLrgk2YNF/uMd2gz+xhoD4n68Vx8xm+AjQsGCPrxmf0n&#10;UZ+4k3+sH9B2+g//TRrnhbX+0NnJn3d5D3qh6+L7gA7ovmCQoo+8Msl/1BFcE3u48BNBN9qELp8m&#10;8o6EHxw9GXsIfsI2ijV46kSeJOoOjVgjwFcCjoh9Nvho4u/c43n/sfY/1hzwnUEn+pT3I/5M+hxl&#10;sIcXXwD4IXgA/qvfE19vt4RPqoENk2b2C/4cfAS/Q09wbtiify9GRpY/plGW9IEzhkpkO9Mf7J+D&#10;34LPeQi60i/Bk3yG94lngd+OdadK2VOeqey617KF9bBdUb5TNG4G9FGc6O9XJVgSedNqxwL5x7ij&#10;nPSK8njm50gp35IfeIAi+USwUxlD/P1DF+9QP+x9xkjEPMWfk6WMv/Chrlu/xgr7dBdOpo1itc7W&#10;enll7TN/e6Od5AvN8TnRn8gb8HBBG8bSh1L2XFY++/EeaM8KcavZb7Ruww/Wb0BvHz/4jpDT8Apl&#10;RgJPwDjG1mVtKfx59DV5hwyK5+NOvdK+jN/Jm9//0T5EnvAe5Ub9oDexx5B70Cdd021Qhni5XjTJ&#10;9y2f3suaKjt8fLcNG9XP5UbIpqhn3Gnf4X07bLjO2GjftpViCCyyh4+0Bqs8w28Yz/7Td5E7MDJv&#10;ap7Ynl2lNlFxrBfNWWBXz2svnfxkWnbMxpHKfU0QC/3I3q6yLfKJyZ/IvBvYqeib+vpk/R8yjf2Y&#10;+Hc4Owt/+SX5EZ9DV71QI38NGJn7965qTXuetWn5ufMd/h7mefqNvog+oIx0zycxa6jXg4d3/J6d&#10;9QP9s/kwt99zv9fX+f2fKJs25iZ+R6aDzQBTxto3OEH8qfijS6Q/gAuIOTHKvnnjnC1bUmI9urWz&#10;Pr26OEYGGVXzTPKqWgR/l18r+Q1/GHMndEkT+fv4kJ9/785yYWQG2/RpU+1ixSXFTqlf407fSccM&#10;75M3PA7uGB6Pv0NPaJC1oUZxRLb6+sVgYe+mTBxjK5cutAN7d/jZ9bevX/a1INZKiOfxQP2PT3fS&#10;+FG+P/in4sjg54bHoGcujjbkYrQBWRW8wXgEU0yccPbp4YPknMSTh4/YpfMX7K78sPj9Hj6+oxhb&#10;N+z8hTPqtxXyjXa2LxVHpnj6bLt984H4MZuXaO+bGuSdYopU3baytcusb9fWNrDfUDtx7KyPj7fO&#10;FvQZOJXn+v+FY1hmK073IpV9/1aV+53BsICRYSUm5aX0M21C3pVtXW/9+vdRvJZvbdf2gzrHTYOR&#10;IpS7EAR29bL2dE8dbb26dbfvl/2gvdQaQ8qfIfuvwMiAUThyUOsJ1EnX8+fwoRhMPCoUlo899E30&#10;btaBwAOiCxUWFroPlpiP6IDwGOsN6F6pLFVGH5e0hsYaJXHo27ZsZp/++b+FvWsjGTfSSmZM8bUQ&#10;dEnGJnMmcxBjlLED/fFjo+vBe9SL34Pv4LWXz8QLm763MaMH249rV2psyU+tGj/QeKQPSIzNGO8x&#10;hvidfIuLi10fZE0mnuFvwcfw0fWbl3TGQLHo1UWxXBaJL+81wMi8fh3ySLNLLUbm0dNbtnnrD27f&#10;gFmOsUMZwWd8ps3sGcAuAEeS1s/pUHXH9mwvE2ZsvIHRfPL0uc8/xJCBh9NEnaMNvAu90O3RxVh3&#10;CNwu9GP+RqavXrfAxk0a7vO887byJZ4MGJk3b+Vbh919DpKtophsMNkLnQnHntrBQ/sr1thIzVkH&#10;NEepMvpHHCowMkuXL7TmLb+0X//61/ab3/zG51n0bnR27C3wvqyboFtiQ7GmzXo2+iY4LdYu0HVI&#10;tAXdku+0hTkfXg4++NAdHkIugQdDfyJfdId8ylMgT4FfBgWQW4xv1q/R1fA9oVMxdrHpGe/o6CFD&#10;qTXyi3GfppDZ/IZPCpmKPbZJdhdnoTAn7tpWZsR5IC4KZ4LyWypzkZ/kQ97MNfgnsOuwgfDjMF+y&#10;dsn6J3IKv1IPxWfp0rWDderyjWNDRileGrFhLlw8I10gWzfNrSt+mFJhOMCnNi74zC/OZyJGCmdn&#10;Tpg0RnFYdkqe1u8FcR2oVvflMzKTen3R6BPrJgz/BJ3xNF/xzhZ9N9tKiqfY+NGSlcL3gocHszJj&#10;5lTjLChsIPT0Z3Vn8zX0seBPKioqch8ROjSY/V7dO9k3rb9WrMUOVti9s/VWm+eVzLBTilOBuvFK&#10;cRHv3X0o3McG0aer9S0q9FhjxPKL+Y5+ic/QGZ0EDHaz5l9aqzbNNZ8M0Br8ctum+Q5beaUwrz/8&#10;+L3ToluPTn5+VVfVY5WeIR4mfRcYH/ImxfwH/2AHEDv6pzAy+LfQffBvoQvhV4QfSZkN7R8/6j/6&#10;n/mXuNjwDRgAfIn4aMrLy93XwDyIns/f2fMFZhndu9M3rY3ze8aMGGJHDuypx8ZI14EGbmfoE+MF&#10;/Y734XvmWNpFucF/8DPPsHeAPqYMnmOc4SeLdkdjmXvD1r16445wX/OtdauWjvm/oHN8TPoR44WL&#10;Z8mjpKTE197BlZAo+0NXlEX7md8ZX9g9Edc2eIbn0NmIJYzPgrrTZ3NnzvJziPbv2u0xK8E5bC8r&#10;t8WqK2cq46vlOeQKPBf0inLjjhwIX2dhYaHTkHciViu6C/tx0CXALuAToQ87tNP5OMKRtW/bwubN&#10;nmGcZasgP8pW+ph0JXgI+qTtoG3ohfgtBw7uK8xxmWwd+lMyDbHGJbXyxTOdX6b9qiNkR7Vs2syG&#10;DhwknEyp21C3rlz1s+iJeb1YMa+JUfxFQSO37cHLMEYY52m50Q/K3RN1O3nkqC3UHgJiyQxT/kuF&#10;g9q3c5eXQUzV5y8f25mzJ/z83HbC/hHzinOcLlSc0dm69yMrv+fmz4/QFf86mCD4EpucvaPwIOsG&#10;2InodowD9HHGIHtowcjgs/3YODLRfu70QyRkMPyAL7KL4lp3kHwfMmCgrVmx0s5qj+BN0ffm5Ss2&#10;f+FcxzF+Kfn8ZZPPdTbWaDt5+qj2tWXjj/ygI3zFGge+GHwy+NgbyT9N3LKtpRv8bFfOYK0UbrJh&#10;PK6MRtgp5AE94CtkV5HGKPFtzp867Zgv+mPPtu3O152/aW/dOnR0GZrrj482hjxM+Q85gZ8WfRve&#10;JqY3GKylCxZa6br1jsNavXyF/9bm6xbeZ9go2GhBS/In7/hOv5NoA7KEMcxYpi3BE++7+4v5//IU&#10;yFMgT4E8BfIUyFMgT4FfEAXQc/BDo+/jnyC2ClgL9DN8E9g5pbLlWUNFn0X/Yd2U51mLR89CnwP/&#10;XyC8MfgO9Fp0YM4aIu/Qo7DVwKtg34BNQQ/GBmEtOhK6JrZWmtC7sFvJE72Zs4vQHakPft5ItIX3&#10;04Q/FIw1vg3qht6K3Ul90V9/+9vfer74Z/Aphx4XeaT2FD4a6gtOhDrgz8UOp425KfYIhd83MDLo&#10;muGrRm8NHZZy0UHBDPEs+RPvhN9Cr49nKStoBG0DI0Pf0SbKxOePbzje4c4VGApwUDxPX2Azh21M&#10;fjzHPWjJ38plv8Af1A3sCzYsa5KUQeJ52kxd6RN4BJqDe8EOxM/EvmzsJZ4l8S6+bnRp+pX6gE2g&#10;zSSehS70QbwT7aGvoD32FDYw/QmPBD/E89yhBf55sFXwHT4B7HHy4nwQbNn0etvge2YLRLnUizr9&#10;0lLwCPzO2gN0ZHz+PRgZzlqqVpu8VbRN/65oHXOW4r3gAwQ3Ql8EP9B2PlNmlMtv9CdrHvAUPkSP&#10;O0KmcWk/BLYe9hj77vFhgAGLPFIaw3NpeeQfdeAeF79/TCKfSNiOyBTGdZHkCzwS8uB9d+rM3+A7&#10;ZCX8yPirlwkZb4G/unb9knwL861Ltw7uZxin+A/nT5+R7XxVZ09r/Vb0rKNVLc3IF78MvgV4mPGS&#10;yiTqDo8jD9K28BvvXrpywQ4f3e++x0mTx9lozrtQnNjuPTvb540/9TENnzCWySPGM/nSf/jbwLjB&#10;T9AjxhV/9xR9G3f18Rvfh6Mf+O0dKfjmb/J6x7P8hPynbtA6eKSiosLnF3CEYDiCJvQFbajLW3V4&#10;RX08ad3PV8Zf2LmKYzZlhuJvSG7QbyH/ah/0G/Ls+KHdNmroQPnBWjtG5v4D4YjIs/ZKn/+nPsMe&#10;L5GHapvOkNm5faON41ye2fPt+sWb/OxxzIMvXvvBS69939j6TWt8LsPXxDgiQR/oFQl/OLxHrGT8&#10;yewhnTJtgvv0Jyo29PnL4j2NAaqhntP/Oofm6V3bsG6Zx5FhrkSuIleQJfj2kOPQGzoTl4Y9bPjK&#10;OL/rrGJO79Ue0wOKy372/Ennq1wZFHWLcR/f/5E77YTfmc8qKyudB1jnpz/ZA8j+P/QF/KnEtqrH&#10;RGbjJWTLo4dXHSPToV1z+0Z++oljR9v61WvswK49durICTuseE/smT24d6ft373d11g2C1+2avli&#10;X4tAt+BCP8pde4UXTfF+Du7drnNmRtrM4ulWqfjI8M8LERweSlMuPfDhscaNToAMiL9zrx/rildT&#10;dd9OHz+ss4m2+HlL7GOcM2ua+2tnTZ+ss4b62cCiQo/5PFpYnS6KZYVPt3mTxj8ZR4Y5lrGP3gOd&#10;Qw5Sb8aYt7G2EbkyCD58Il7ZUb7FZk2b7vv05s0q8ThiYzQHDB/0rU0rnqi4+WMkl0ZoXaWPNWva&#10;3Jp+9bVNn1piF86KVu/AyBBHZrviuwzq3dEGFA2x40elL4iWb/Ssf9CgIYYM+AbiyIwbPUjrPBOs&#10;4twVX+9HHDwTkOUJAIAkhWyJn3zNYfNqPzegqE9/21a2RxgZvez9JgxU9SO7eH6/4vgM0/7RzrZi&#10;8Wp7eF84IQ2j56oLGJyPTTTJWyVeelccmUnjp9upE+drH5IoeYU+I6GhEf38VZWvNaKr4bNkjY+1&#10;F7Dp6N7MKfAuGHXmK/gtTfTnx6Ya7QO/rr2mK5YsMM4M+OPv/9N5j7W2Pj27+vwC/pN5hnmTNR1w&#10;DNSL9SP86uiH6MJ8Zv5LZfVjjd8fVi2woUOEudVe85q3mSy7L9kdvYucYszAr/Akd9oGJp08WWfE&#10;BqkfU5muQdtr3mYYmZk606xzl042/7sFdlNrReBGnMzqnDea87KkfGsxMg+fyNbZssbxIODMUlx8&#10;jBn4DblEO0tKFHNA60sxxsnP6/38oeL277AZ0yZ5HJl794UbU3GPn+tMEa2fpIl307xZJ2TNDUw7&#10;dgeyksRzyG/ouGrdfBs1drDT++E9xcCRXKJd4M3evNEHitDnVy+Ze+Fn6eMvtLdZ+MxBQ4o0tibX&#10;ndXmY1Dv3LuvuEE6a6ntNy2878DngL2CBtg+tJm1OuYF6ki9WKug/2NdBB099pLTJsYi+Ef4BNmO&#10;XOI3/vahizmcMrBb0UmxW1kHo6/rdAS1Kp/yFMhT4N9HAcZjeXm5r9mBxwU7GLIR2Y/fCHkRCdkY&#10;Oj+/8T10Or4jU/BBICtGSH9Hh6t+/th2bJH/qUcXxxJfrWTe1HwheRgJWZL7HawyeBT8Wdi26JXM&#10;p+iarPe2aiPsSK+uNkH45LU6R/D8xTOahyVLa/0I1It80xT1Iz/iqDQVTqSgyV/t/332J/vzJ3+w&#10;Nu1aeJzHE6eO1Mkp5BXyLBJ5lJaW2qD+vT2GRUvl8YXwMo0b/cXjjvTt1c11vhkzp9gGxSK7cq1S&#10;ohxbSHgGYW/SNd60zdAevRlMALbR1Uvnbe2aFRkOe0Bf4YE7Ob56xpQJTlfmCDAyzxXc7PixE1Y8&#10;c4bOc51pJ04dtifPdU5L4pNL51jmYGzKefNLPI7MgEFFNnb8SJ0RI5yEsDCtRdeOndvJXh3isVeH&#10;jfjWVtbGrgjaZnFSgyKarjSnQmtog96Dr+qnMDLMS+jZzC3MEcyZ6PIxr9Tn/vGfmLPAA0BfbFf4&#10;CJ8kPgd8LfjY4K/wvYIJWS78Q/HUiYqFKJoePaD5OMNfOA0U2zKlL7wKHgF/Jn4g8NDoFtgPzJnY&#10;iqyLUxZ+W3Cj6D65ul+01MeVWPe52ObytVvCCs+Rjt5EsZiKdO7TfuHcs70T8Cb+BnyRlEe5rI+T&#10;go7vu8fYRSeA36AL2DH0UvgyVy9Hh8DeYjxim7Rv3cbPIgI/Asbh237SJ4uKrFfXbta2heIfSZeA&#10;3tQHXYB6UF/uUT//oP/od+xd7B1oBn9i74KJQT9hvOPXRI/G74jPso1itnTt2M5xd+dO48tGnuiS&#10;3e3n20bmtXf6C10PDB++0cnTxnnMpew8I9UNmwdVSxcmyhuNkwO797j9RBv79Sr0PQf40AYptgzn&#10;j3XR1aFTWz/nbcPGHx2bRx0izklUgXanY91/F43Zt7Bu1WqbPG68DRRmBLzMhFGjbYGwM8RwIibW&#10;QI1PxmWJcEDIEvLPHX9RDrSl36Lv6GN4GZmMT6GgoMD5vrCw0PfhIOOxA+BJeBQeQu/HZvlYjEzw&#10;He1O207dkBPHNV7Yrzd2xEjnGfhmYN8i398xcshQQ+6A3xuqs85mzZ4u38YeneMLho4zxrM9seQL&#10;bRnfpZLJjGti4OAvb/zZX3xPSplkcPmmdbIjNzqO6uXTRz4nQTPkIjQiD/gD3xu4UOTR7/7jP+1P&#10;v/u9tW7+tfdLofZjtGvZyvoX9vb+gUd5l0RbUxkbn6lfas8xl2JLYWsxZorEU+TZ+NPPrFmB4lDp&#10;+6Sx42ym9kni08U+jDIoh3qSd+QfYwn7Ko+RgUL5lKdAngJ5CuQpkKdAngL/v1MAm4P9DeiojRo1&#10;cizJJ5984noseh54Cs7LIe4INgF/4048QPA0YA/AdIA/AB+DzYf9ErFZgj5gTLDTsDPQHbEz0APR&#10;vyKhH4a+Ffoi37Er0Z+JxUId2d/CenZqH5IH70RCL0TXBNNNnVnrxSeODovNRB7EFcFOwU+NbyBS&#10;1CF0QH5H/2W9DRuTttL+Itli6P3Yd2lCH62srPR1bfY70F7KZz0afAcp1df5jE8YfzY0ZR2D9uLH&#10;jzqkz0e7aS90xq6kHwpke0B71kzjGcrCHiAf+pq9O/iiqT9tKS8vr9Of0YN5j7JSH1RFRbYmTRto&#10;OzY9Ngy2Xqp7Q7fY/846DH3Fs/AX+jN/p87coSe+CXwCwWfY1tEPPE+9uVMfrtDT/RwE2bL4EsBz&#10;4VvAtkX35x3qxPN8xm5nnZF6Q1vsF/wH9OXxk0fsjNZ1Lwrff0H7Ik6dOW5Hjx90XMFh+SMq1Ye0&#10;PfoMWlL/yJ/vv4REO0mc3w4v4+9hbEGPdEykn+kDvC3Pta4hNBJLHFqnl633qtpj1I4bPsJ5EBuM&#10;lL5L+4NP/I/6j77BrwFOhLHlsS2S83M5w+mE4gj0k233ZaO/ypfRz/0zKf+QF/kgK6A9soF1+ZQX&#10;qTfvwBcfm6JN5AftkE/Y5dQfm56yPnTBYyTqEvsg8cmwjzFL4tu6/SY1VnHpnPsbinRmPTFlhsif&#10;M1V+iVVLltm+7Tvs/ImTdvOS9tPf1v6dh49cxuEHIj4XvmPGW9S5tgC/pb+x9sW+ErBvnJ/cq3c3&#10;j//933/8L/u/v/8Pa1zQyGPZcD499mxg0sgoXX9EdsJL0ANfBmtU8BN9ga+WMXH53Hm7LP9K5Zmz&#10;vvfm1JGjdlZ+0gsnT9nFU6fdL0U/pn0MryKL0jqnbcn9HHxGP8SYps7QGR8Ce2KC/7nDPzzrSbeX&#10;L2O1lLmhWpfwSrcu2LxFM3ztFfmX8lf2Iu/pLBXtF5oon23XTu1t2dLFFhiZFxpuuRiHeO8fulOd&#10;WoxMzSudeV2+VmfmDLYFwsjcrLytAakas1RNc3T9qzEyv/rVr3y/HvNmcXGxryfjvwSPQjyAfvLP&#10;s0916PBBur61rt072l8bfypf/5+tabMC58GQ59CFfol+r+sj/vCBRJ/HHBiPMd+iEyDnWOOmTvjZ&#10;mDNZD4YnmDvh09x3KZ88SQ8fXLHlS2db65YFWlsQZrRHVwPHsXntetu9ZYfvQd6odQ9izK9dvcKW&#10;Lppnk8ePtsIena1ls+zccHymlM3+QvzE8A38RDlv5UM+enC34i2PtzmzdbbV1eu+xk2Xa1mhQQq6&#10;8COfmUfx0zLH4e+PdpB//dxOO2Ai7qLTi8e+pnHs0D47sGeHbV7/g58rMFL+Pa4BfXs5NubPf/gv&#10;++RPv/tJjAzYVtqG35J5kHpFPRlrMe5UuPdt+p3fgm+5P6967OdY3bh8RefHbLbJ8sH1LOyi892b&#10;K351Y2v8xefW6LO/WquWbW1OyQK7KEzLKwFOYH3yDYyIvX5qh3ZttnFD++iMrIFaoz+hGDOiwisw&#10;AhBV+BXR/WW1zrnaqXhZfbqo3UV2cM9R7cvUuNWzSAQhiPV/fUrrzmfk25Ll86x3n542fJjiRu8/&#10;4TE2vEJ690HVLTt5YrvOwRlkXbWfb8WS1fbovvQOVeGJCnlS8/EYk5/CyEyeOMPOnamso3PIB3jh&#10;2o0K14lCX2W9CJ2Nccw6EGsj6ZpbPSX0tsYHOtbHJ521JMzEymULrfXXX1mjT/6ouFwDHGt244rO&#10;fBAvowfC69zha+Q3axXMoeBL0CewK6g/+iLPkeDDR/cv2xphZAYN7GVLl82vO2vpocZfSP0Yi7wT&#10;44b+RUdmjYg5BBwwz4VcoA6k129fiI6XtO43TXqs9izPnWc3rmn9jOEG+yCT6XBP8m/XYmSqFN+m&#10;VHFkkJEfwsggx8CQMM/S3pQHqctTYRCJI8NZS9OnTZGeWuny46kmn6fRwChd9EgT/YcPnDogP5i7&#10;SeRL+5BVq9cv1JlJA1xm3rqu/k7alTVOLyhbP+KPgagGP3h419auX20DBum8vlkL7PzZS3X8V6MH&#10;7z+4ozh12kvao6PbP9CWdnGhX+TSmFzpF+Q1spy1J9ao6OeQNci+2J+LPVFSUuL8yRzyoYu84S3s&#10;vcLCQsdgBUaGv+VTngJ5Cvz7KcA8AA6GMYoPBF2KCz2TOYuxj8wK2YE8QH5FYh4LWYGcQZbjF0G2&#10;d2zXys8/OXvqqM4QXal4gV39fMrK86clt7SOnSM3c/XSkFvMSeApkNl8Zn2V60LFWbt5+5rOZxYe&#10;RHEDMyFa4zFgbt6+GlVscKfMiooK90WhN3M2UwvFkHEcyKpltmPXFsUqOOb5Rn24Iz9jbiJDZNud&#10;G1fs1LFDtk3nDxEzh2vn1lI/34P4OVXCrwdWnjiixKaJOj5WnaE99KOdJGxZbD9sLNrJs8zh5+Ub&#10;OX5kv+IibvWyThw5YI/u3XLd6yV4Tc0Pz54+t6PHjtjJU8eEj3monxrSl7LS+iPjiXVxSjFJtu0o&#10;9/hkm0vX+znACxfP8/NcjilWDevSx04cdnpk8SmZqLIr6EPdI9EefE74ln4KI0N7sVHAacJn9C/1&#10;JN9c3oj8P/ZO/fCrlMoXic8B+woMBvo+ehlYjtD3OTPr0oUzdubEEY8DGe32u+NlstqkdOBd2kFe&#10;5I9NhG+NctD9mGvRb6E/YyVN5BN5ccfWRd+4fE2+w1mzFeexsXTqnm7XVD97WPcqNEOHKS8vdwwL&#10;vkZS5Pe+O2Oav0Fr3sEvB1Ya++59CR6qrKz0df4fVn7v+I6Vi5dYyfQZNnPqNFu2cJFtEk5oy8ZN&#10;Xif4OHS/qBPlwvMhU/gdmQIPYD/i/4lE3fiOPYR8wiaCnmC5N61b42edcfZY/flX8GbYZZFLdqc8&#10;5Ab+FHS/zeXr5BfSOZvuJ8LHoT2KDEXUOe7oXbqeP6oyzqwl3gdn2IKVGCS7hriwZRr7Z86dcOxK&#10;nEEGf4CFSxPtoM3Qm+T32vyJ6wlWZrNiiSyUnks8mXXaL8K+rvKtm+UTPeDxU9CHI+a2yxXlB20j&#10;T/KlDPooeJjv8Dz9gGxBtuM3Ry/DtsQnjb8S/2Hsw8F/he7/sRiZaCd1yB3P/l0Y96fytVWcPWe7&#10;FaNl7arVtlz8s0Tt59p/cI+dkJ+Yc6uu/g97Z+JfVZHs8b9s3mc+nxlnnjPOvBl943yE50QRBWRT&#10;kS0Bwx5k39dA2ERBZN8EQlhlSdhBkCUBwpoEwpKQkAD1ft++qZvONSyCIuppPZx7b87prq6u7q6u&#10;+nX1xTLj7CXvg3xG7j1RR+rGmh2/CeuW/5MtpEBxvU4oD/CGly+U6djmFMaGO+94QjacRsYl+tNa&#10;4XfmSK5nas8iWJ4j+/ZbeWlZoBm5iPlOX+Y9T9SZRJ4xnfzG99AeiplT8s0uWy78+NTxE2zG5Cm2&#10;YfUaO6kx4uqFiy3Ga8qK+wv5kJwG5ifaFRs7ujxzMH971JXKIfk34UDCgYQDCQcSDiQcSDjwYnEA&#10;nQq9Dl8sWBLOrkG3AxPz+9//Ptzxk+ILAqMC9iErKyvgDcBZgG/w+C7ciWvJfj3sCfG6hDUNawry&#10;oQxs3qxjU+vwFE9i/Su2gbCnCD2adygDuz97CVw3y+Qo+WA/YE3DOhlMDxgg1j/okax32LMATgdM&#10;D3YY1pOeXE/1O7+jb5aWlqZj7jg2CD0+X34HfORgs1n7gssgvgH7NcCVEE8FnBH2ctZHnl/4oH/Q&#10;V6ENOsgX/Ro9G9yM8zDmja89uFMmvkEwIJTBehhsgevHXhbPsgZl/wKYJtoOLICfbcRz0OE85X3/&#10;zN/wu9MG4FGwY9MO2KuxZ1NX9GHqzbofnyXyg5ygL/Ob0wxPyRsbPvFGkS1kiLYtKCgI+zwpz3V9&#10;f4/f/DPriq2KQcpalToTOwD/CXmSPzyjDNqa+uFLBR/z0ksvBbpyZIvDxz5Ta5fpirs8eer4sIeJ&#10;c7HBFXCub7biE9MnqAu+BmwOnpwO//5z3b19vK2x/9O+yAP2lifCyCiODCt6lsqN4lu9eLtf+1aG&#10;aj8J8ggug+Rl8Zn6U2Ysk7QXtgX6A30NeWm8I19T0xq8UW1xQHt52P/yP9ob0aHdO8HOgE2ENuJd&#10;9izQjuBBwLZxIXPICRdrarBxjCUxPdD0LIn6YDMCZ4W8gjnzMijnURflBn+T6OZd/G6O+yN2B3ZT&#10;x8k03hf+R/vqd+7aGuJJTxs73ubKpvPl3Pm2TLaPJfMW2Gf5s23u1OlWMDm154sxuU2bNgHXhe2M&#10;hIzHtsbwo/5hzIM/jB30q3/9+9VwfjI2WOJUs1cPmd+waa1smfuCPSJeO8cYmVKNddSFsYt4W+z/&#10;YW8h/YZ+QbzovvIN9+mmOOMd37fOas9u7d+zD97raO+2fdP+96+vhPHB8ZLkDd1cPyS5bPMO7YTM&#10;YWdh3KFf+36z+O/p/CV7qfgS/EK5DbqaMDKfzwjjh+9Rha64X/P9rOxOU8O5NN1b7OPnrIsfBSOD&#10;n7MJI9NQX22bN60KPuSFBcJSnqsKNrJGnmnqQ8/7rCXmavy39GXmTOYjfMv0DS4whvsP7g2ydFDy&#10;tFI+iMFDc63j++/qah8wobGtkbbz+Uy1eqJEm8QySl+jzZlzmTOQUdoQGqGJPZGtyRhlc8V/q9WZ&#10;KNu2rtVZOn2sS6d3tO/20xBnuvLiZau+WqV9fMLYCHdyV3HpiY9cXXk52KrXKwY8sVrArjHvsl8Z&#10;fYQxEFq9bz7QPrOj4s/0KRNt5ozpaR/3XYliLYPuQxLvM5bDe+YfdAuXTfJv7hNk8ugLG3vVlQtW&#10;cfm8YrMcta/XaM+cYkkRy+NxZy0x5jJXYr9nTPNxELIzedlaVSovyU7eJLuZ97s1tXa67Ljsrxtt&#10;dsFM6SK51kFjR5fO3W3B3C/s/NnL1hBhZMKmytB/6+xI8VabOnaI9c8ZZAdKjsiHL29MPbg76Szi&#10;R22dzlhRHJUD+wpt4Cc9hX3qK7/RHqu5JXyUeE+XklW3BcnNPE3pHox/0/Mnag9zrvBNC+x86ZXQ&#10;H1Ov3bNrNy7pnKdtNmbkQPnhutnihcvsWqVwFsq/TuCW5xFHZuyoSXb82Ok0jx88YIwTFkG+i527&#10;t4T5m7mYPoK+hP6HXwT9ifaLE9/jvvnjzK+y09fcCOeBjZYvkL3t7IumH6XkNqag+TN9FBqhFR0e&#10;PRNdmn7uNNIPiCNTuGGZDRvaz2bMnGRny8skIbJ5U5em7FyPbM499Ql5Rk9iLz/+ipgnvEP9ZekX&#10;RqbMZmjO7N69m/rjXLtQfjn4BfXHwPe7whSnkvROxS9Csm7XVdqWnesfe9YSax/6GHovPkmvW1OG&#10;ViGbfKHwJvikBg8aYHuLS8JZbcw9mfNP3F7IMvoqPhjmyaKiovSYRN78nXFy1ddf2OC8fkHfOv3d&#10;+VSTNNUrVI7PEqkgViqT+edM6Un7YrGwY7m9bemSVbL7p/r4vXvE6alRXLGqcHbA8JGDg/w5xppy&#10;fVzkMzxGP4fvtCX0soeAsRSdj3VSvAbEd4Jug04Kv3xPuI9Jrd0pB5lHB2EdyPozXm/y9yQlHEg4&#10;8PNygP6fYGQSjAxn+CUYmQQjk2BkNB6nVPm0bp9gZI6JJ3VNjEmxBRY9SQq6vHTeeO3Pe+F7gpFJ&#10;MDJPIkTJMwkHEg4kHEg4kHAg4cBvigPYKhOMTIKRQeixVbmtHTu6f+ZvCUYmwcggByT8tchH7Gdj&#10;HEkwMglGJsHIpPrIE/2bYGQey6YEI5NgZJhrEowMg4VwQHXVtqtojQ0f0NMSjEyCkfEBNNbV6S8J&#10;RiaFgUswMi4hyT3hwIvHAdaQYJvB87FniT1F4PGJAQOujf1WYOXwZ/oeAWoBvs59njG2MMbVFRYW&#10;Wm5Ob8vW/oCReYMDNnj4kAHCs87TGbelyiWFE43HTvImX2whlEHe3Fnf8ltmYh9EKh/O3qjRuaNV&#10;4awl9kPUCl8dJ953WimDfQO7dm8PsSAWfj4vfYZJ9Y1KnVknTO5D6INnzWtv1YF4OHfBZzbhpTlD&#10;+h60KhaZsN3QFdOZfk5/D7pVE5HQ51hsfgLTWHe7Wp+a8m3tLtWskaIYbsOQyz+AKxvtxu1K3VP2&#10;ghgfGX5s+qe18669POIB8jmTdn73v7XIq8kuAZ6S/Wjsn3pcHBnqH7c/n+Pvcf7P+pm2Zx8XcoxM&#10;keC3y4Tnj1z43zkPzPkReNFwx+7c0l6wpvZGDjwP2o93Pd4r+SG3cRvzG+U1y0/K7hfTgGz63wMe&#10;V2CEyxXXbN78Bfb2W1mWK8zuYcX2YQ9A/B55x4m+6Px82D3u0+B2wcx6ggfQErcHn/mNOnHd0vmT&#10;eqBZ/oR5CHLIM3WpeNLUBTrhT5yXyzp/52+ZiXIelniH92kLbx/2VNyrh/5UfwEfHss9z9MeLfP1&#10;9qXPxPXQ16afiMGsyjbXsUH5c+lxymIfFmce31acKO30Cb85DTxB3WM6+I0U6k/eyov9bPGethQP&#10;KUB/03hSwz4R6qd4Nx5HJlXG92WYdvE6uhxRHr9Tf2jhd57xNuDvtAEXMsB+S/b7/VhxZOJ2p6x0&#10;ov5UM76QIWJgiy+pWDyp9mSsyoxj5fVM56cP1JH9duwnJe4s8bfUYcUAjadqI2WsS/Kj8/9I8II2&#10;ivOCL/CpRn2iBW0xnfoMv+BrnHjP+6XvTePv5O/8T/Mjzk+8eKB4QnF5vqfX849p9Dy8vdmjx95M&#10;6s3+RvZT8cyjLs83uSccSDiQcCDhQMKBhAMJB14UDrg9AR2HfTzEBiBuABdxQth/h66aqYOxv5N4&#10;ncQr4Kwb4oAQlwT7BntW/fyO9DpPFeYsE/aEZmVlhXge7MEmli7YCxJlOD3hh+gf4shgK+EMaMoi&#10;joHH9UBni3VCXmONzBnSlEHsG2wtxG50vRG6yJP4jtSZWDLEqOA9dFPX29FdXQ90ctBJqQt76okj&#10;TgwV8mG/JnHN/bzVP/zhD/aXv/zF/vznPwfecMYU+iPxKjyRP/UmT/RJ4nfCH+K0ECMB3vA3Es96&#10;8s/ou8TeYK8w+9mJHcFeSegjeT1cr0Vfpg2ghTLQZXnfU7w+5Td/j88xH+Aj9WAvLue1YM+i7Dff&#10;VPwIxewhFg7nRfGZstgH77JAntQZWwFtStwhnud94lR43BIv3+sQ00D9iZ+D/BFLgPZlj2n8LM+z&#10;/kauaRPkGVlgXz4xb0jYjjzGB2sWzpct1tkY48aPsvbvvRXeIZYC8UCRF0+UE/PGf3/ed/hIuzgt&#10;xAzOz88P7UE8lsfFkanTBuGbddr7LsJZKpHuq233KY7MwL7ZYY81Mo4M0n6xDPAs8gcvoAPZoc+x&#10;N5s4MKyX4rUW5yqXnTxl0ydNDmff9lOs2ELZMKEZWcA+4snrg5xRNnLGepkYVsgt+4yJQ/qsCdqR&#10;JS7qwJjGuVzIM2dQU99HXZTP3/HDMAYgh4wDxIAgYbtArriQs3h9HeTujvo2gQf0f7jqtE6+obgV&#10;VYqBXXktxB3OzVVcDtmOGYuJn8IY6f1fb6UT/CCWMmMk/YKYysQAJ9439hNstk4LMXJTct/S1hz3&#10;H+rEfi76DnEkKBsZ8DE0FOx0N2iNXq96UhXRv2fTZpswNC/MB7wLX112aFvK8e/pCrTygXGdy5PX&#10;G3kh/hDjHuMvPKH9YvrDsxJq9vlT1j3ZKKpvVsjWd842bVltPft2CXvSiSHAu3HiO2PlYY0FIxRX&#10;6v0O7W3e3AK7dPlKaC7igGTu44/ff+LPDO1NcWTu1l23DesVE2HQJ/bZ7PlWVX5dk6L4ifjQOXVx&#10;lgU/cg54yf5dIZ4asZ/BpsV80kOh39DG2LS87a9WXLQ58/KNs77mzM23c5ev2h3ZRShCiDf9q/7Q&#10;cNN27dxgeUP6hLjSxHjy/gh/aX8u+js2o5u3r6Xzx269XuehD8sbFM5IB3tLW3nyucy//5A7bcj8&#10;THszzzKvEB89HjeQT59nyDuTJ3F5qTrdturr5YHvo3Ve1FeLFtrd27Jxitd1NxW/X3Zo7JzBJh3F&#10;qOd34s8zLxDjgj7CfASN8IZxMZUa7NihYhuRN8T65WRb4eYiu1lTZ/VqV+TH5Tmmi8/YpZj7GYvo&#10;0+garaXG+lTMZu/X8Z243w9kT0//JjnA3n67ujKcHRX8RsPH6ayiY6G+Il1x+BFI+kJDiJ9BzCj0&#10;O+bMOB4QtMS0u3zwe4skW+OtqmtWqzjhLsOG/VF9ku83a6okQ3esTnbl4uK9OjNnqHXs0NnmK45M&#10;zS2NhcpMj4X+2VgPT1MYkT1b19mYodk2aECeYrmcSNHPw6mnQ56ck3On9oLNnDbGBufm6nynHVZ5&#10;tUY+I8Uoke3zRsiPd76fGPuYy0aNHWoTJ42zXd/sVXxs5a4uQswaeKQodXboQJHi1Hxsr7/6ms51&#10;H2kle49aRaXiZyv/zDg13y/l8b8oHE2KbWocP2sqxsj07tlPfbUkxPngzJ/6uzpBSm186EiJjR6X&#10;iiWGzul9hP6LbHrbxWMwbRiPg/7M46l81BOMKY12uVw+0Dkz7RPF5ps9c4qdO/Nd+D0un8+UGY/h&#10;paWlYR5jTcH8T6zF+J2GO5Vq/102Rudd9evfyzbrjIm7qgdoIj/LLK4TYxZ6CbFNfL6m/zJOxfMa&#10;4xTliKOhH0yfMcW6dO1ss2cVWPm5S+k4MsQuqrmd8nkQdabxPv1N4+N9jaHFm0OcMnQV12mpm9MD&#10;v9GhOfcTfWmvYuxBW8sxq8EOFn8jvvW2zu931HlSX1n5JZ2RoCBU9YhhlLwPckdXZU5gbkDHdn3E&#10;y+Y1yl66er7mwW5h/NqhOEvXK6TPMd0q7/sPFEP/jsYzMVLhYzQvCHdz6YLG97U2YtRQ69q9o+3a&#10;UWK3b9Ix9Lz6tZ/1xTy7bWdh0OeRP/jt7QafvY7e1szfjKWM6QUFBWGch0anN7SF6kW7oNcSS4Y4&#10;oPz+qIszO9ETiO+Hv9TjyJCPl005SUo4kHDgZ+KA1I2Ky9dtVv4czf2dtGZ4y956+037sEcXm67Y&#10;YNgyMu0SzBM+3kF15rzBb6x96f/YmFg/YY/gXG3GAsZ+dMnnkR41PvE37D7EqWU8C2tmEYUOi43t&#10;l5RoA8Z2xmzahns8p/5UdcmUA+YWZIbzBdFdsUewlvfnoNOT89u/J/fvcyBgZDS/c9bSAp09k923&#10;j40ekWclu7ZJHQcPkqRn4UC8XkUniftMLKvPUsaL/C7jhNeT+rtehu7PurOHYosum/+Z7CEXpRBK&#10;J9cz6G+NihkalnwvSOUYX7gY01k/csYZMbW5E1PfE3OZj0X+2y/9TntQJ9aZ6NjY8vFfYDt+3Pz3&#10;S697Qn/CgYQDCQcSDiQcSDjw6+MAug0JHRUsDD4ZsBbgXTjjIz8/P23fRQfClonOQ8L3xbo+Ozs7&#10;4FbA1YA3wSbJc9jieTbWB/Ej4dfEXgFegfw548ifcZtoKED/+PeysrKAi+GMIPAs+F3xbTb7olL+&#10;en+PeNrYQbKENwFDAaYZ+7rr4k6Xn8MDfgL/NlgOfPZxvp6n0+LfyYv1ODxkXcM76MbY28G6cP4P&#10;ZyaB/wArAhaEuOrYy30dAB3ky0Ud8QXA+7///e8Bn3D45Am7pvjl2Pxv3q23qprbstrLbq3vNTJc&#10;Y0dh/xV1pK7YmPnuNnFvK2iGTn6nffDp+VlL4N2xFXgb8CzJaeQzdY3tH3wOdiuJArhzfGA35Nc7&#10;e/KUrVq6zD7u1t3+8F//FXzkxMgHl4NN3pP7MjkzA7wTtCB38I12apazlI9FFKggas29wSovl9uB&#10;4l2hzfwsGnwRsd0L+qgD5xqjr//tb38LmBd8jvCadL1SWCLw/U3+YRxh165etNXLl1jPj7pamzZt&#10;LDc3N/DM/UzUncsTvHG58t+8Tf37T3V3OiiPutIniVdPH0OWaXP+Fifa2eVCpKfj6OPn0B/U8HW2&#10;d8tGGzkwxz7o3cu2F+8J8hZkrlH7ZoSr4XPggPzrqffERsnBhjU6t+STXMufOs1OHpXvVcn7B5/h&#10;O+eH0OZjx47VvrkLwm/cCGtd1ruZF++QkAfOimCsoU/RhvH+o9RTT/Ev/lrqrXpw9sfhffttzKcj&#10;bGjuACvUucy31adjmhqa1uX81ig+eh8Br8d6HswZmCzqDI+9fVqjDJkhn3t67pb6uJfToPa62/Q3&#10;xhP2w9GH4BfYLs8zlOE+cMkwZ9APzs0JfkjOpkemK66pX+uTX3c1ZvjnukiGoS/u/9SLsretXG4z&#10;dP7MHJ0Vc/60fNHKM5xlIr+2UDbGOS6pvhP1T/1+UufRTxo3KoxHnE/M+NJaP6HcJ0kxbfCVsQTM&#10;zvQp423D2pVWXnaqJR5ANKTpyvhcJdzQZ/NmWbusNmGsBL+TmSgDmWO+ysnJCWMTtnawWt7mme88&#10;1XeXP8kgY+ieHTtt5NBhNnHMWDt9XPym69JgyKiuO3XgBDRfyP9/7PjBIKucXcYZ0id0rnTdLWEm&#10;/Fls7PrcUCu/rXz2fL587rxNHjfehg0YaCtkQ36YHZ45mT42sF//cCZ5lc7M4aw09jTV6uxu+kuq&#10;HNm02CurMRl+1+icjUJhZGZOnWhTJ40NfgrG4czxUQ8/cYJGn4+RSeZybE9g0c6IR/f8PDdoasJe&#10;QBu8AOfkfTGzQGTqrnAk4IgOH91v02ZMsvzZ0+3U6eN6VLIN/qSJl9wZ3/w7PD2ivsi5INiD6Jvu&#10;B6cc76Pks3vHFhs6qH8422jh/Nl2rvS7kH8oI9qDGM4ob5rjzpeeNJ6lnszPzD3IXaY9FYzM1Yvn&#10;7Ltjh+zMd8cCbsfnyftgeprohxecuc539l1y3vxHXboGPSrG33g7QX9ZWZlNmzjJurzXwfrrrCLO&#10;ameu9zxvVFZF9UzVGRrhN/ge5qEtGzbaqW+Pt9yfiCyyRw/amhJtTD05O5G5C7xrqs1T/bjmjs65&#10;uqmxTPxhL+PWbdofrvkpR30THc5TM99Tv7AHekuh8v0k2/r2/NBWr1gSzsxq5r26hmh2+eItdDp8&#10;KpxZCT7WMSaMCc4fnuPzsUP7bMrEMdbhnSzL7vWRrdNZYxWXzqt/ADRI6QU8x0U5mRf5PCrF5fEu&#10;ifkc+tDV0ePAVnjyctDlkUnmy6KiojTd9MW4rryHTOFLpM0cd87vcdl8f9bEeE3fRQ8GF4JMx7oJ&#10;dMRl0tfR8cF7Mv8hE7QN7YCMeSJf8BX0RTBdzJHx33neE/IBb9CzwduynsCHBh7KaYEGf58xArwJ&#10;Yw36PDLB+sCf9Xwpw9uH3xh3mCsYQ9FL43NcqafThD4O9gdMLvoN9PE35wP5gAmkX1A+9YPWoHur&#10;HJcnnx+hq7S0NOBIaH/qiZ06k17eY42EPZv2QPdGnpgLoYHy4TX5xvVCl4ZfYG84Ww4+ednOC8qC&#10;bvQz6gbvqIMn5lX81ySnCz/x6NGjw9mvyCtlk+Ky+Q52ED6x/sPXzdhFWSToJm/nSVifrltmY8aN&#10;EN69nXXs1EGY3y/sepXmRU0V9cLKJSnhQMKBn5cDtbcb7MS3p236tHxhGrrKvtPe2mk+/bBHV511&#10;OCms6TPnLMYnH0OhnnGEfh//xhiJPQCbAlgJbE6M+YyjBQUFAfPr4/xPyQFoetTFGoN5BbsN87Cn&#10;zHHVf3/R7oy7mel50u5zJTR4+9P2rMM5k50LvKjPVTG9Pndk0p98b+ZAnVR1cDLll3QupM6D7tXz&#10;Y+2fGGh7dhZpHtXaMkk/iAP0Ddd7Ml9kDIv/9jzGp0wanvd3+OF9OP5cVlYW8I3ZOst7zaIv7eaV&#10;ivTaM+h4mgOwwb0oycce6EG3BsvN2IP9Lt5fEo8/Lwrtz0IH9fY6oXODyWeOBcfuexoeNf89S9nJ&#10;uwkHEg4kHEg4kHAg4UDCgZ+aA2Cd8Wuw1wZcR1ZWVli7o6t6Qjf1xDoUjENubq794x//CDiZfv36&#10;BRsuui4Xye/o/tivsa/i527btm2wfRcWFqZ1LPJk3codG7rbUrGF5uXlBVwN2Bo+Yyt13ZpysI/6&#10;d/YtYhvx+CQPizuBTQI7dhthIbjwg2IHpvwfmtADqSM2cOzjRUVFAefC/kUwONiiicvA35zOuAxs&#10;29h+wXy89tprAW+0Yv06K7t0MY1JwBoRX9iAoB9fDvZ+4uZga/E4Muiu8ZoLmzz7a7p162Z/+tOf&#10;wnvgV6A5M/EudHJnrRavAdLPau3sPrNwl//r24OHbNLYcfZW2/8Ltnds2WDpWTeQXKdGLuB/vnBS&#10;yAJ2etoVe4a3O34mLvbDe2xZvuNn/HrtisAjYtdQb3hLvb0d3CbC+gRbPfYxnvXYRSm5TOWfKgfZ&#10;Tvn9161aZh927RT6AH4JfBwxH3nX5Zo6kTK/p379af/1tQm00Td/KEZG1WjGyGiPhphn92pu2vav&#10;V9vgvj0sd+gQW7JyhZ0oK7XrTVgt5A+cVnmF2pP2b/LzgzHZoNglfXp8bMMHDQ4+VWofyyDYBjAT&#10;+Fnw/56Tv+mucDdkc039vUprLD6zR+SSfGSewFjQhuDjWHfGflF/5qnuTbSDIcDv/e2hwzZ2hHyP&#10;8gkvXbTYroum++IJNHGBZ/HPgU71D+y34OKQXeJbsC5EFug78XjJuIa/raysLD2+NOiZW/qd656w&#10;RyFPtWWN8rytMYgxDX8ifngwOIyDLmepvFPye6m81D6fX2CjPh1iy5d8EfrHXcXGjWklz/qGVHQD&#10;fif/mD7v585HZOrUvr02R3EUhvXPtjXLvlTMDfqwYu7o4r9Uv0ndb1VXWO3NayFORbHih4NfAZtW&#10;pHGQujtPPP9WxxP/Y8bd6+w/Mz7Ay/xpk+zLz+fbiaMH9acUHfjFb1RdUYMhqc00wo/Sk9/ahnUr&#10;bcaUCbLz5YYYWjGuzvs4tOG3JxYPcXkYkxk3KNOT+/H8+1PdkT+wHbrAYJR8s8s+UfymPPWfsu9O&#10;6nf9z7DEY4oTUVfPOK2+fq/W9pbstE/F364dOtrwwUNs785v0jgIniceSq34FGJRS77Jf3uh/K3C&#10;vYwVDgw8TjzuxzxmHMWvOWzgoBD3qVh0tRAmBIgr4i+fjxwotumTx9voT4favNkzQrvDJ+crb/zQ&#10;FPuU6Tv4fcGi4dOtUlwfx+vUCwdCfdN0CofBPE6sGfon+g11hJZmelLyceHSWVuwcK6NHT/SNhau&#10;U2yc6yJTfmLlGfAceudBhL85f/qMLVucsgUNGDAg7AOO96Q2z++NVrJ7hw0b/Il16dg+xPv/Ztvm&#10;EJsm8A4ZFZ6CWDX1ionPb8x1mxWroddH3dJxklwfifsMZfDOlk3rbdTwITZJsc/2K+ZEyJd2EW4J&#10;HAv0QztxtJGJ3dLZ8uRz7yK5QReIZdrpZkwD8zNl/AR77+121qHdO8JhTdaYvi2FkUq3f6o14af3&#10;B94F70K/AS8JbpK5wdvlpmiqrqgMv/k8zzhEG4EVyM3NDTH/+A00Jhgm7l4v4hYtXbbYun3QOfi+&#10;iGPnZcOfmEe8A15v5rSJ1qtHtyCXe3ZubYpx3XIvOjXBrw/+pEA+NHAJ2Pmgy/NvlpsUtuTbI/tt&#10;3Kjh9u/X/sf+0/b10A5fr1lhF86ebqKXXJ8+xTZyrxe0oPsyhzIXgpnwBH3IOLgR9MCcnJyA8XF9&#10;0J/j7roDuAhilJEXd+Yv5C2eG+L3nvYz4yx6IOXAW/Dise/TaSd/5BAsCnEFwcgw95eWlqaLZkxw&#10;3vAedUDfJyYMbYZ+wDPIl9eTl9F/GdPB6BKPjpiU4G/Ajcf+Mm9n7vCSsYZYBPgywRF5P3GCaJuY&#10;X/CPsYo2Yt6O9ZX4OfoedQTrRJ/xsY47ZfMsayzGGOgFBwQvijSngvWJE/WEVvoDOqvn2Vr/Jm9k&#10;HfwXuPo//vGPQbcCMxP7acmf94k1Sb6sT+AdujbPQZ/LpdNC3rQr8yd8BRcFXod6xO3N8zxD27E+&#10;Y0wnng7rI/KMn/UykH30eacFbBS+UGTFsTe0D3mCr5ozb4awdNn2RpvXpfu3VayK2VZx9Zp0VhWu&#10;uTVJCQcSDvy8HLh1o86+O37G8mcWBIzM2+0UR6bdf6xvTk9b/JXiB3wvtpa6rsYYHxOgns+MRbEO&#10;yzOMw8QPZsxi/Y+dgVjHjGPE3Yyf/6m4AG2Puhhb8/Pzw9wLTtVTPE/4by/i3XUjaIPfzBfMDYzH&#10;zyN5GzqPKdPnTdbk6EDMl8ypPBvTmzmPPw96f2ll1GuuBCNz7UaNLflqqTAyPWzIwE9ScWSMxWmS&#10;HsWBx/XjWD9lzIpTLKvx77+mz/TJuN7en9HpWI/06tQ5xJGpPF+eXkPS1+/pPfaS/dzJ5yJo8oTv&#10;Agw5tgowI/H+Ga8fz/5axh+vE3M1awP8C/h58KX4uPywu/MsuSccSDiQcCDhQMKBhAMJB15EDrCG&#10;LNJaEkwDeIWsrKygo/q5SZk0Y1MGz4Btk/OEwHWgF4FPiZPrwKwV+Bt2UHAjPI/NN95jyHuxrsk7&#10;+P2xc2DLJh7Lyy+/HGzh2JRj3TpeA0MXdniwO5SBXz6OY+L0YYclH/YZEWcEvw42V/fd8BxrmLgc&#10;9F90QWz0sR2Xz/F6CFsttmH0RfjJHZ+U4zjIO7bzgx/CFo8dh3qCI1q8bKmdlG+AlUC91k+VKvum&#10;sAp858JvAD+x++DHBd+E78H9vujgMe3YLtjXCc4IjAzYEuzN8I5EvVuzbdAm5AUv/Ap1ZT+4/G8y&#10;PoT1CzgDzukZMWSovf7PV0Mbg5uCp9jDSdDjawP2CnPGFXXlXCr3Q1CvVFIt7+vMBfbE606ta29d&#10;s62FXwd/F7gg4hf5WVnYZ+Cp6+zk4fJDnCAwU8ir74FNcZEy6kUYe1cbQ2yZLxbMsay2/w50xZgj&#10;8vPkdeA7/KFeXLH8+rM/1d3X15TrfeWHxJEJzaamM5Z3DbThA6urvmaF2g/fX/v4st5pZ9Nkvzsj&#10;vrrMxXfewzeNL/my1rDzZwnHIp8qvnviyGTKH2t+5By/CW3mPif4Q5t5f+A7yfsh/hzknLYD04Xc&#10;tCanqbd+wL9gFHSBHyBOxneieVTecOvWSbGnFMsDOYzLgcfUiTv9Hb7jU4Q2fH/gWVjbk6gPF/LA&#10;HYwYcseambUjKbO+4cemf+iT9GOwGfRX7mVlZelHgpw1xe/g7IrJE0aHc3q2KwZQiO0RWizly2X/&#10;Nf3AE/SAGcDPFo+LmWNd5TntSV/0mY3Q+T/zZk23s8KmeZ+5Jf88PvrmslKSAV4HnA5nBrGHhvmD&#10;8kiZfSb8+AT/+Pv+KHwL/Vo4ObA49NeKy/BdGAPFBnG8QejXLrnCIxTv2m6Tx4+2MSOHhVgytAlt&#10;SII2pw/ewjNs12Abnf+x/9BlM7z8tP9I/MAwcA7ZnZu3Aoalh+YJziE7sv+AxiR1Sx2qAU4GjIyf&#10;tURcjcKi9TZOeC7624faf7tk4ed26pjmXuFhQn8m7+g6LvwXMWo6vtM+xAc5e+p0ur6Q77LNZ/iN&#10;7IETGzkszyapL3wrOSc/8BaVFy/Z1QsXAx6K9uc6dfxIOEelf9+eVpA/NcQ2oZ3It7UxMbNNKTcz&#10;Zcojfg3GDGKN4De+ojHH47s4DiTUWTy9pTED/ABjDTEKPO4v7e22R81qKlJzpGRj154dNm36JJs5&#10;a6rwR4pRF+Lj6M8RD/kMvmPdylUBR0ecDuZb/Lat1ZHYMDu26qw/nTEDjuLt/7xh40d/ajsVB+Xi&#10;+TOhbMr3i+cP798bZPQ9+YnAvzJeuozqwXSCf8TtWSm8SPcuHXQeWDubVzAjxFTy/DJpp80Wzplr&#10;A7JzbPyo0WEc8vEN+l3+8XUQ22GE5KV91lvWTtjSPh/1sAE5/WzGpMk6t2iTHSrZF7CjyAlt7Ik2&#10;wz8dxq032gT52a0YNCH+UAYveYeyaBv83eAmea/ZVySdQ3O/Y2Q4Y4yzEEePHWHvvvd2mA/w88f4&#10;JGhppkc4J2HmwCWBI/qo2/sBR4j+cOXC2bQcwEt0B3QhdDDmGXRBdNM4TrbLLHf0GTBJjCXvZLW1&#10;zh3fsZw+wpX2621TJ461jetXBT4wP5BHrCtS79bkhd/j1Nr8QHsVFRUFXRt9G955cvoY18D2gNEA&#10;L0G8xzhGDPxh/KKdwGjgPwTHDR6FOcHz8Xyf9o7cIg/UlYt+whyJToheznwIbiUzMb+DVcKXyXwZ&#10;n9XDs+TJheyQqA9rBNqMutCG6PUkeEjb8nfwKoznxF3kjk7Os/Azxsg4vdBP2f4e+jvzJeXRV+I2&#10;jL8zd1MvMLNgd1prI2ijnowftGNhYWFaH2B8om6UDz6b2Hvgx6AVvwE6KXwkX8YH/KzQxnqD5xjz&#10;0ANZa3ifhuZYnpAjzvgAU8Saj34Hfgi5QS4YO7F3kx/rCnD4ubm5oRzXceL6Ux++Ux7l+JoCjCK0&#10;MpdSHrym3akv+gFjHPoT+Km4r/n8Sp7ww2WSdkeOwImBwYU+6s26hgt+gyNiXNh3cLctXb7YBkoX&#10;+fCjD6xg9hwrP39JE5zmU5YTSUo4kHDg5+WAdNwL56/anIL54aylN97QmciaT4cM0/mI2zeGeZY+&#10;H6fMcYe/Me60picx9qMzMt630T4obAaMF2DxnkeC1kddZWVlwY7GuOjjn495PnY/DzqftQz0G+Yq&#10;bG3MI8+Lv063z8l8hxYwmcy/6P7oEs5LZKk1+fF8kntLDngcmcrrt2zh54usa5fO0nN7Km7tRj3Y&#10;rPe3fCv55hxAb3HdxX9D9wLHy/oC/RL7lqdYNjPf82d+bfd43Pb6oxuD2f6w/Xu2cEa+lR07bvdq&#10;ZaNlDanE7UWIIwPt0ExbeT0Yi9BRwYgzDsVrL57zOvrzoUK/gn9YG9FmrCcYexl3qeujrl9BtZMq&#10;JBxIOJBwIOFAwoGEA79CDmCLZd2I7oZ9HDvoq6++Gi7232DLdD+KVx8bKPZX8A1ZWVn2u9/9LvgR&#10;2Q/o63z3Q7E25SJ//oZdlLgIYCLARmA7xffF876O9XK4o2tiQwVXA+blpZdeCpgWbODup46fx1+C&#10;Hx2bCPWgDth8nR70NepLWfyGnRk7KxgT6GKNj37uzzt/KIPfiG2/bt26YEuGX479gCfUkYS9Hf0w&#10;V7ykjtDNOVTQ7M+jH/tn3vV91OwXxY7DNVq2nO2yf9fc0blVyje+7ogW6oVfgzjCHjMHnwL+3db0&#10;b+zp+BfB4EAT+26pi9uz0e1dfw8VoUzxCzpZyyEL4F3w++Abc/+kE3ax7Kx99cWi4LP9y0t/CmWw&#10;l4dynTfcvZ1ZO9BW+CrAKEEX/hP8Gfh58G+l/X3yJVZeKbfNG3Wez4Ac+99/vBJ4xLlUyAayiO3e&#10;Zdnp5zuYhPi8JZe5zHgTxMLgbIzhQwbYP//2cpAz/EvY6+ENlyfqQb/wevnv3OG98zT+/cf+TN1I&#10;lAdt4AaeGiMjH7wa2xpuaQ+Ezq8Z0Es2ReG1hsuHsrekOMjgbeGzOB/pSoWwBXrW2x1sFGdxcDZL&#10;iE+gmPb4rJHrzIQ9gD5Gf/hY8rdH8S88n3vCqtRpPKqXjeuW8GDUCf7Sz7B1YdtE9sg3xnxklvHE&#10;3+lQwsgQY6GhptaOHz5iQ3TOUpt/vW69PvxI5/iss9Pam/1AY4XTGO6iqU4xGbC/sibEVw4mj76E&#10;3MaJtqEOYOs4LwKfFH4uxp3bTeefkGe9yqfeIX+9U3Xlalhj46/F74e/yuvs/eeezh2hf4BRWPrl&#10;wuCLnzV9soGZCf1G5QbadXf6G+vq5dstts/lQ8M/SqzveKyAVl/T1ikuTMk32xRDYryNGTHU1q7S&#10;mWnqg+R9X5iye/UqX+eThbL47W5t6J/4o7N7fxTazWnWQ6Hf+/jid35/XGqtjyEb4HHmz5lp/fp+&#10;bHNmTQs4jbu1YPHUXuFqkBxV2OXyMjt6qCTgYgb07xPiyBzct7uFfMY8gGbGLMYu5hHGF8ZZxn6n&#10;xfve42h/5N+bBnRiaxzYWywc0mzr2rGTgZNZJnxK9bUau6HL265JOBTnpMo2FK6xcSNHCb/wH8Xs&#10;kk9BcrtgdkGIRRPwCOC/yF94kdITOo9k/IQQ24v81yxbbndu3GzR7j6GxPTu270nYCKydZ4TscGI&#10;PRPi0jTR7XyuunIh1e6KY8TYzJkzYBnJs7V25neX4bi8zM8+B/M7+aBzMOfh88D/T3wbcB9p/kCX&#10;6g1er0SxJBjzwdbiNwXz4YnxA/nhrCWvA/FJtm3fbAVz8+2zz+daoc4rI14MsVjAAF6/WmGliu2z&#10;Y3NRONvq4+4fBDoYj2LZ8TLIv66m2vbu2hZwMV06tQ+xZDgPLV9YnC+/mG9HDhbb6RNHw7x29dI5&#10;44w04sGMyBsUYiShE1DnhyZhO+nr4GSI3TMoN9umTBgT+H9o357An6PCWu3fs9e2bSq0uTN1noHi&#10;x3STDHDeUpjDGRuUaA+vB/wpLS210cM/DXiaibJ3fSZsDfGHegsr8/6779m/hYHFFoY/JMYXoJOh&#10;LzDOc64XcpkrTM7MyVOsWGM9sX+qxcvy0rKg26GvMMYRzwJMBHN187yhsU3jzB2NbzduVWke2mXj&#10;JoyyLt066eyU9qFvYovDDuk0UI/4fdqX8xPRG4j5AoYrb3BuOAvM8QDoNeAQcqWvQQtYBHAI6IGe&#10;F/Ln/OFOHcHagNEDd0f8GOL/0H6UQewg5gVkD1s47ehjB3Idj4uhAVr5x8vjT5TPhc4Bj8BWgIug&#10;nTwxJvEMd+ahoqKioA+AGUCnAq/AXMrcgz8LfAJzKvWl/ox5cZ/zfJ/2Dh2ZehC+AeZM+JKTkxN0&#10;e/AM4Ce40LeIU84z0ImMeoIfzkN+QzfnO30N/CJ1ZG6lPozd8Id5k3qCQ2EtABaL9oBvnEcJj9jn&#10;GecLD70/oKNCH+8x9tDu1Ivn4/bhec+Dv2MvBqsPliOuA3mTwvggOQCLQp3jvQhePs+gy7M+4u/Q&#10;CX6MfOEV/QUMFHUFX0Z/5DfWHvTDOEET+XmCd+j08JgxDEwP8o4MUF94Bg6ReDT0C3A38Ao9prXk&#10;/HC+wRtoQA7B8LCnFj2fNRZjMmMzMkfd47G5tbyh2/nG3+mTrPNYT9Im8MLbmjN2KQ++4cO7XFFu&#10;q9U3x4wZbZ8tWCic73l7IL98/Z3UuNdaeclvCQcSDjwfDtAXK65U26qVa2WHybN+/XMsd0A/mz13&#10;hn174lCYPxhTHpcYf3z8jZ9lDGK8Z/xmnMT+gQ0KW0E8psTv/JifKeNRF2VBY+Y8+WPS8Dzyog4/&#10;F0YG/vqcTF2ZL4i5yjyGLlFWVpZmAfPS82j3dIG/8A81MjERR+bchSs2b/4C+6B7V9kZ+ggnT3zI&#10;a7/w2j0/8n1sctlE/8XWi+5C/D9PjHXI8m8pxXq08wmbK1jqMQMH2/olS+3iKcVfl50xrPXFHLTo&#10;FwEj4+1Eu6GX+thCG6L3s+6L11S0/5PMZ57vL+HudWZtxNqEtQOYd8Zd/vao65dQv4TGhAMJBxIO&#10;JBxIOJBw4LfHAWzuvj5n7we2UDAXYBawZ2LHRId3XwEcwj6JXRUb6l//+tcQkwRbKr4G91VggyWh&#10;E7reiw6FvYJnwUOwdzVX9lfspL43kXfQqfCxUAY+f/Z9EouF/fy8gy0YfzR6dEwXujZ+APZ9gnmh&#10;DHzr2JVdD4cWdFS+8y52Yuy35MtZPOAnsEWz5idRDy8Dnzg4IPz72HvBZWDzj3VePuOHwFYPH8Fw&#10;QAc2YfzRzgvKd92ScrCV44dlvybvQcsbommybN7HVca9hmY7UZXsv7vlA8Qezh5P8C7wB7543PiY&#10;JuhHX4Venocm+AMOB9sRNmqvI7SQqDdtiS8H/uFnoc68D3/xjV2THx8fLAsW4ons3LI1+NE6tX83&#10;4AxeeeWV4JvAXhEn5wFrB3iFr568qQP1RibwUbGnvurqBbujsy84T2XBnHzr3aO7vfGvf9p/v/T7&#10;IJ/UA54hJ/gzyBuZQ6bhMd+x/WMvQY6IO4Ncw7tjh/cFHzrnUly5eNbWrlwazsPooXMc3te+fGQB&#10;+aCd4A/yG6eYx/ALeYx/i5/9KT77Wpp6Umfa6odgZCSqzWct4TJQPQXUsN2bN9inuX3tP5LDtpKR&#10;j7U/e4X86tc4uyNOehwszAH5YMfIf9q3x8c2f3aBEaMCmYh5AX2e4Cn9qJf8zNPGT7SDel8O6/BO&#10;WPw2+feRD3w42BMYa5Bfx+B5Xs90F42BTmFkkN/DJfssRzE8/v7fL1tHnS8yRjFlNq1ZZ9c506Xp&#10;WS3MrfZ6tV05dz6MjeDr6NvIV2lpaXosdbpoG0/YEPFp4RtkXCo/U2oPhFlJ11m8JC5T9ZUKOybf&#10;NngaMBrkDz6DvOBpes0tuRWXw3X2zIkQx4OYFbNmTLYD8ieDF0jTrY+31H7b5SsfK983Z/QUFBSE&#10;/uf0caedkKuUbDXaFfnuly9dbP2ze1qOcC9fLpwnumXT0ZkwlE2MJ/z7h/bvsYXzZweMxNhRebZ6&#10;xZIwT8T153P8PS73aT4TL4ZyZ06dKNp62KfDBtrq5UvCmT9gD4gVAa4HzA7xHYjzwDPbizYG2n3e&#10;o2z6OLQx5sFr1vmM84wtzDvEocIvja+Svu5j2NPQ7e/ca2r7Mye+s/wpiqMh/AHn2oBB4Jyaok07&#10;hO05oVgykiG1330cCqYYKbXX7ZvdW2xQ/09CHJnuinvEuUhDBwwMMV/WrlipM3V2BFzE16vX2FT8&#10;k3qm+/udA47m3OkzIb+4T0JTZp3Aw5xUbJpFCz6zfr37hDgiizTOcq7TweISW7X8S2GtCgLmCGzA&#10;jKkTAv85Cy8ll+TaMlEGfI7HhpZPNH+L50do5R3aB4xAwMkIfzFnxkwr2rAx9N3D+/aHz7OmTQ+4&#10;DI/zwhydifN1+SY2ifchcBjEKVkpmflq2aKAQfpC89DGtevCtWrpMlshv/vKr5aGi3xdT4DqmH+p&#10;uaIx9I3dO7eEswELv14TsBr0Dfg2cdzIgGkB57X483k2TeeajcwbbF8pdhPYF3SguL9Q//i70w0W&#10;hzOd4D9yPuiTbKMPEgOIeDETdIFRmT5pcpArzlDiXLn0OCLa4UdMPzpe4br14ayk05L5emECr5Rf&#10;CDgpYtEQ64j+gW/asTbwIuYz+KJNygNZRvYGaNybMHpMOM8O2UXfoV8RU4S5FiyAp1Q+itUhP3ej&#10;cDIVlZfk615uPXt/aG9mtbEOwsigszGno8Og98X1SeWj8VFjJGNUddVlO3qwxFZqLJsycUwYB8BS&#10;oMswzuI/A28DpgI9jTrBb2QQvsAfl1m+U1f0B9oUHJSfBXnpfKlt0/xZuGFN0KUd60Fbximz78V/&#10;a+2ztz16CHoO9UVPjccw6t9SPizo1eAIsF2CbwaTjP2yULo6ZwCRD7p3zDvqGrdja/Q8yW/wKZMe&#10;xk7wGGDf8Q+AkUJXZh7lQn8B44GuHfOI+tP3M/PjO+V4AhvB+I1vDB2D9gQLg34Nv/i75wvvwHyQ&#10;b5xoc2938i4rKwvzJDIB/11XdnngXW8fPvMO/Z/8KS8ex5x+p4F+Bj8yaSAfp4PPcULPg3/oRuBB&#10;wN5SX+7o2k5f/A70xXTEcuO/c6fdwfeAbQF3BH3QFj9PvvDCE+9RL8qI28L/zp36QjO89Lrym5fN&#10;M7wPv2JZ5HdPPBs/77/Hd/L2MVmRCa36ZoVtVRypSZMm2Ly58630zDk1kN5oVsvi15PPCQcSDjxH&#10;DjRI/bpb98DOnb1ghw8dsaPHjtg+rfuPfnvA6hpuhXHlYWNKJpkPGxuY39AtGM9Ye/I9ns8z8/kx&#10;v/uY9bB7a2X5HNHa31603+KxmrmdeRs+/xj6w5PWFX5l8sxpYc7ns6dYRp5Urvzd3+IdfAzX9Zs1&#10;tmXrdps7p8CWLVlkp48f1qTeUm/6LfLnSer8/+yd95sWVbLH/639fZ+9ex83Xdx1VRYclTVgwIwg&#10;IFmioogCkkHAAGIWUARdgoIgWQQdMgqCJMlq3fM5L9+ZmrbflxkHcGa2zjM9p/uEOlXfE7rfruo6&#10;PNew3ijofSTfA/I87m1kKOfnlOp05FjPwsgIVop5L71qcdpLc+s2u5DezzW8z0oF0pBMe4fz/qtt&#10;BNYS+q24Dvn1Bk6RlaOjrD3IwZglRlbGNnobnvMJ1e57Ss+F4l8gEAgEAoFAIBAIBAJtDAH/XpN3&#10;r3yLiT4aWwUO9Bi8X0f/r8DvTt5vs18Kex/xnT26En4fK/Celucg/8zIcxR10XX3798/+77F5oI2&#10;aBf9N+9IsZvgtwPfFsMDezlhs8OeQugr8X8CDd6H+vfBPJ/xzp29k6hTV1eX7S9o0/MhHol5d4IO&#10;HvsM2kB23tHrNw3Ps5xzoB/Fnoay+M7BroO6fCvK8zz52ADxba5sUSiLDohvlzw+/hmZPuAdPrrw&#10;zhf9AaP76Zl0UE+NHGVTkx6QY9a06Wlfkdk2Mem7+DYb/OEZmxfOaVf7FEheYnBlHwF0htjrYLvC&#10;XlfYi7C/ETJjG0UfFP1ggC/v3bEpoc7vfve73OfojtHr4u8APeyLiTfsC/71z+vtuv/rZF2T/gr8&#10;8X/Ob0D/O8jjzzt4dDjoSbBdgTfsrsCh9yMP2JhRw7LukO/v2c+AA78R6BL5DoPy6MrQaXs7K9pg&#10;fDAGCeiV+MZUtjjsacW33tgToNsfNXyw3XZLV6vrcn3W8/OdP2PD8827d/2GE11oo/+SvsL3MXlX&#10;MmiM0sfw2VIbmVSl0UYGmMAqvbRck/YHGT2or13XqZN1ueFGuzfp14cPGZp9BG1Kc/M4+r40l9FJ&#10;oz9H/9n1+huyr4pD+5Pfg0QG/b/HyM9T9Efo5l5NOouhffrZoN6P2eKk1z+R/AukTU7sTLJBOfXd&#10;kTwe8SGFPQl6ruLYbDW2WebE7tn0XiL9Bv886dZ6J58Zf//LX7Mvj+FJB79g9lzbmGx4tn2+wVYv&#10;+9gWJluhl6ZOt0nJtof5hG6VtZC1pyx4DOgffEmhi+V7xtmTp9qy9xbZjo2bbN/2r+zrzVvss2Tb&#10;8MZLr9gLT4/NvjLYA4E6rIsExl8jlul9QtonJqXmg/1uJk14Ns8PfEqA7+vJP/IHb75tHy9abO/M&#10;m2/T0px9duRoe27Uk3le+neZ/Mbn0D0hfU2f6R5MdmqL094hY9M+MSMH97dJY8fY/JnTbP4rs419&#10;ddD1j04+RIYN6W8Tnnva8GEBT1qD0kUOYEGax0R5vyY+diTp6ZL8B/fvtumTJ2Q/HQ/ff0/264AN&#10;wstzZmT7GOyGnh0zKvvbWLd6Zd5PDf6kS6NtZEYPiL4Sm03WRNZg7Aixw8MegDVq6dKl+R3w5XiP&#10;deb4idRw2k8jzaPRaRzdnWxjbunSNdnJ3Gr9evW2F2e8bB8tXWHHvk/vh9JYPXOGfWeS/d/ZE7Zh&#10;02fZbxP3AXx8LF+6zF5/dZ5NTfaG2DC8MntO3n8JfyGT0hzCPmLhm2/ZgXSP/inNTb7J8mub8Kdv&#10;uDfl+1NeINI6mubjG2nssFcT+zvhX6RXsofr+VAP693zgWxv8OrcWdlXD/aMYFs5RDWxn+h62v7+&#10;11iq/Ezrm3J5FuEePSbxMvHZcTYn+ZWBv7eTDQtyTxj7rA0fPCTPG+4vCr6/K2lJp5vGz8lTR5Pp&#10;W8VW5nzyLbM/2Xxt+WKDTZ802bCLWbnso2wXhB+dzZ+vtyPYzCX7M90LoMVa7K8r86piQ/bD8cPJ&#10;pCz1dcLl52Rbhh0F+/Rg14IPmNkzpqT3znOz/Qxp+3d/nRZQ+Gka9BzSiN1FnBPv2IsdOrAn2218&#10;9OGibKv0nw+XZh8yG5NN0Z5kj3cyrT/7d+02/L3lNTrNRQXNeV1neU4nfydpTcYOkvINx/kLtmt7&#10;xbcF91xk9XOauln+VAcfXTu2pueihYvy/QM/c9hwYdfEusazJc8X6NyppwA/Z8+j26jIyH5Y65Mv&#10;qOcnJHuvZMN6S7eueU5i48J8xb7b16+cV/CW/Qq08G9Uv32rrf/sk2znS134wNaAZzjW2cb1ldtc&#10;xaaauSLckbXS18lu4+h32U+N+CRmz6wLZ09mmaDHeGVtKa6HkvVSMe1Sl5gD2Xi28fTgiXSfJrq0&#10;DQ+sbTyL8VzD81BZ0D2gLK+1aWBWXHPgmecnxhHPTtwjFbwsnFcwr+SqP3waOeBAnsYj58hPO6Rx&#10;0L+yd+aaPAXVEy2la70nX+e+Hnx4XjSGFEOHepJJMfTUJn0Lv8pT22WxZBQuxKIFH7Sr8aI8T8fz&#10;6tNrnYtPYi8XdWhL+aLB2GecwmuxPdIUfD3K0V9g5ctQlmvfLueU8/WRFZ1onm8/Jxo/Jv8Gmz63&#10;SZNfSHb+0+zLbV8lZhOxxqVPbEQcCAQCVxsB5iHzUc8X+STth3mO56XyNcKz6Oe+0knz6awFZaG4&#10;JpWVaW2aeKkW676k+7ruEZRnLWvrwd8DxSuyXK2ge1y19sDTBz8urkb/+7bb47lsZC6k+fnd4SNp&#10;r8LdybfpwXT/ZE41zs/2KNvV4FnPLMVnGZ7HsRnmnbH3zUc5P0avBo+/dRt+DfHzld8CJw+k39qn&#10;02/hhnsEN4rK7eLcj/w2/G2DX0PKnrOL3NG31OFoD+t7kf+ya/rMj2+ev9WnyFvrKKMXaYFAIBAI&#10;BAKBQCAQCPyWCBR/y/LMxrtq7EzwScJeRdh3cM37dQLPQkuWLMl+y7EzoAz7HmA77HVQoq3nI8nJ&#10;+wre0+NHEXsF7Buwc6irq8t6SXQe2Ndjd4N9DHYTOuea8vhWwEaGZzM9i0Gf3xvYZGBbA73+/ftn&#10;25BaunW+eeFb04eSrwz8tyAv+nje7RLgH1l4puX7SvjGbzv2OsiPrUifPn2yfwh039AhHVsU+MZn&#10;DvYx6IE8PtDWszLPlOCHjwn2VUEfOzl9V7066eRWfLjUZk2Zag/cfY/dkPY3qEs2C7fffIvd+q8u&#10;ue3OnTtnjLAjwLeLfm+BjbDHRghbHvZ9gi90vvQb9juyDcLWBh/o7Fvgn3fhE30C31bzXS7ffdMP&#10;7O3ULdkr4TPm7tvvsJs7/yvbFlz3t/+zO7v9O/sdwAcRukzqM7bKfv/xnpv+wTfAtGnTsv0T9LGF&#10;uqnzP+22W7smG43bsi52/Lgx9sGit23j56tt66Z12ac+eyOgz0bXVexn2tM4RA50MHzXTXnsrHrc&#10;fbs9eN9ddv+9d9rt3W6ybjf/ywb07ZW/+T/0zZ4mdalPoM9Ek7HMNf40GRf4NmIM+vf4lVpX5r/G&#10;vrBtqY1M6pJGG5n8GzT9njmd/AF98J490bdn9qUyI9lmLV/yob2c/Oz2SzZQD95zrw0bOMgmJZ37&#10;tJT3SPIFc2vS66M3xzdBw7vO9FOW8acAZjroF+bCuSPJ/0GyO5n5/ASbOnacLZg12959ZZ7NT7Yd&#10;s8ZPzOsOtnfYj/kxidy8Y2h1SH2X+U12CucTP/jGGJjWnttvuTX7X1jyxlu2cWX6/nzdelv1/hJ7&#10;ddoMm5JsY1546mmb+OSYPJbQ8VazjynyBx7ogvnOHZu10QMG2bPDRmT5kf3lKdNswujkZ2HwUHtm&#10;6LBchr0P0CEKS8UV2ol/dPs/oeNLv7uTXvbLrRuy3h1bmVH9B9qTyVftpDHP2Otpn4H3F7xhH7+7&#10;0LZ8usYO79rT5Dc6+DJuRZ/rtDtDUiXxHqJy7Kvfbkveft1mT3zepic7GWzM8NGC/4o3Xns56/zx&#10;KaPyFR6bjgPRV16tmHFdVp40Dm+PsXPHF/b6vJcMmx1sd5amMcz1wuR7AruDb/btTGzxvrQiC7YK&#10;fp4yj7lmrQJz/Fhhx8R6jP2h9trgO1Tuhf5dTi0ZauYlWwPss3amPXzeSXZWo5PfotvSGv1gun/N&#10;S/uVrfzPGtu6eYedPpX6N02lU6dOpldFae6cTTyu/zT7jsFOhH3Ozv2QfGUc+i77fWHPMOxu8E/D&#10;wR5BB5LfI+zA8nhPuJ46djxjCMZazzyv4MueOJrP2NVgK3M62fWcTP5lDiRbi+PpXSk+TPIYdOME&#10;jPHdQYCO5j0x1y0N9A18+sD8hx9sOLBZOZHe3yIf/B1P5/g489+PUtev3RValbFwPr3vPXtx3zKN&#10;j7OJf/yg0AZ0wZc95Sz1mTDx/MCf5zGfMy+xdXH+njL95BcFWw3OsZ3hXsN+QNhWqP2K7ZtvoXIO&#10;hmoH2w/q5z3PSvDH94v6235MCzzQpwOMGHc+0C+i25BOeeS96I9Kfo8yHdKrBNaO/BxysT21mzq/&#10;gYecVqjPnOK+oDFS7JPTaX3buHmdjU9rW7fbbs42xfhGKd4LwKhiA5F4TFj/7PbUasA34UU73Eto&#10;tyg76eRr7BZYvXgJBpWDvqMvWFeU5utAR+NY8vn81pxXo+ftH6vRR26t+/CoZ4pq5X9tOu1AmzYU&#10;uC7iTh7jB97J5xnL84Ss5IMlMX3HueoV5zztQYvx6Nf7XCH9o33VFw3h6XlVeWLpXP09QPyonOTy&#10;bfqxDe8qQx3a1DXnnifOaQtaPh0aZTxSjvFPHjQlj9oRj8wbaPhAeeQDM7DkmRI7Q+hx7eXx9Wqd&#10;F9uABs80HLRTRpO8onzIUyYvPMOb+qWRF2RLz+ff7LU5c2fblMlTbeN6fHKm5Ka3k8YqcRYIBAJX&#10;DwHmYbolnD2TnvHY7zc/GCRfiXkfl8a1ya9hnjmtmUrT2sk6qTzWMK3VrCmck1d5RlDNKxPDT63D&#10;t1pcJ4vXvmxbOwdv3c913/H37avJr/rdtwlP8OPHkb+X+rJx3ojA0R+SjXF6vDqfpuaFH/VAz6Ql&#10;sdE/T2ONOCtDgHHHfNYcKSvDePTPN2XjuKxee0/zz3/+GS6vfz+k31PcFjjStxrsx05gJJL0Wwfd&#10;V8r4QBZkQD6/1mgt8nKX1W8vacjhZZF88F/r3ufX4vYia/AZCAQCgUAgEAgEAh0fAf88qudxnunw&#10;64F/hGuuuSbbebAXDt/YEnh3if6wrq4u26vwnT2+HrCt4flfz4KiRx2emfyzP2m8n8AeA9sO7C1+&#10;//vf5xibGOwwOLDJwF4F/x/YNeA3hPb69++fbRJ4LtPvcNrFzoRv/dFt4red/RjwSaMytEuAN9nA&#10;8D0tvl8mJ5sUbHOwE8GOArsHsCg+x5EGzZkzZ+by3bt3zzpU7FrwX4MsHPggGDx4cPYdD19qr8JB&#10;5T+YQA9+sO/AHwX2RvBdX19vJ5LO80LSzR3cs9cWpm+vn0772TzxeH8b3Kev9Xn4kQZ+sa3B1zp2&#10;OAq8/xbvfGMNztjuYHsCjtjKdEp+QupSP+JLBpsR7VnA+2bw5P21HyPQxs4E/T7+LfB18OgDad+p&#10;5GcEHwiP3J/8viQeX0u+Zdh3Cf814oG6fnyQ7scE53xXAW18wjDm0Hez/wR7qWAbI70iv8+PHf42&#10;v79nXLLnBeMSmvDNuFC7XIMxgXPss/CXg+3Fe28tsJdmJ58giT42Bex38cnyZXbkEN9YN+rQimNZ&#10;1+BDgD7fZtPP2FGp7Zx5Bf9pXMMPPLTURiZB3mgjw/vJhN/ZY9/bh8mu4PGHe9i9qU/ff+vt5FI3&#10;7S2T/Lsc3rffvk268V3bvrTPV32S+3l88tnA3iPsVcQPV2J01JzTpx4LeGQeiO/0kW/lh25qe98X&#10;221Tskc58OUO+/l4opXyWCP8by/kpA8vV8DHQdb/Jh0w+t9NaX+jEclfDj4yXp0z1y58n+xwziUe&#10;k+zf7qi3zas+tR3Jn8yJ/d/kb1s0rsQPOjA/zzVOiBtkvliY8Xp83wGrT/7Ftyable1r16f4M9uw&#10;fKXt37YdR7J5DRJtYtFTGr4j8ruqNFbRk587dbxynXTzx78/mOkf/KrevqvfZWcPf28/HTth55Hp&#10;dHrPkLqbuQ2eOkSXGJ1iWs3t6OljdqyJb5CE/wX0/vRD5cj2ENnvRWMavjMI0AYnzXU/HnKBGv/A&#10;rFgeOo38Jt3hyaNZVvGCvVC2NUh+J5roxi/uudJQDsxSvyj4dmiX+cx9Dl9B/fv3z34mJEOt9yKi&#10;16yYFz3JPgs7jINpH5v3kp+Xe+/snv3DsA/XT2nZ+pFXQpRLx5mz6N8r+oPlK5fmvWuGpvvih2k9&#10;a2K/cLG8t4sQjUqcClAmBfrGr5eV1Iv/KZPeS2XbEGdjIZsJ+UYRpthoVew8WG8r6yeYgTOH8GvS&#10;Ro0L+ln1PJ2GKhf5K5WdxS0F7mVap1VP8uKPR7ynN5hpyWm0b/gR2zPop/7J9C/aiTTgmNIZM34M&#10;Qb/JmMVG5uIcyXhgP+HstLAxSj3QpExD+dS++qbYBlhUsGycb9RrwF82OdixXJSBMdbAu2RJLftA&#10;e03aSnU9tn4c/JTeVaI7Z81ToL/Au4FGqo8tTqVemmvwwpHGEjZaYEV9juLYqDx3VOQ7cy75C7zo&#10;U4Z+WZj2Mbr3vu5WV1eXnw/VvqfRiE8jvqxT+J46f0b9nthJfch85vBrADS5rpX2zd6dqZTrA8aM&#10;u0aGBixSjgK8+fua0n9NrDHi69IPYOvb5pq+KQbuV8V0ykKjtaEWDfUVPMIDWBWxpn3k41CgnMeO&#10;PL8eQ1flkUPtqD7tQYNnC9rzGFEG2uJbdcHHt6HxCh0F6qhdpRHDg4I/Fw3lqU1dwwfli/wpn9jj&#10;JVl8mi/LObTKeCRP9Tn3QRj4NHgjvSzPl+OcssiqAI6S1dcnnWcO5VEefsEAGkUcuPZ9UsSKPjt5&#10;Kj2Hpvm4K/nlmjFzevp9M8HWrd1gF+iSxls/TUUIBAKBQCAQCAQCgUAgEAgEAoFAIBAIBAKBQCAQ&#10;CAQCgf9CBPz7SN6d6p0lvlWwVejcuXPeywc7EPx0oP/nO3r25cHWAlsQdIiLFy9ueM8OHf8uuBas&#10;2IWwRw26SGxaODgnTT5BeL+Kbw7sZeqSTgS7HXy1YMfidV+0iY0Few3JrwPvfWsd8Mb7V9qS30t0&#10;o9h2kFarLnn4kMB/CN8y468fOxX2iII37a2E3wh0AMKWNqnr31XTD7zv5b09unPalgzk8S4e+wfs&#10;durr67OdB3Yh8Eka/UJdaEDbB/AjHzsZeMMHD3sm4Y+HA9834A1932+Xkp18ysMb/cD7bQ7OSfO0&#10;PD8tOb8UDy2hVVb2StMva7OladJrFHUEeTzxcU/6O3H4aPqkJ/X92Qs2beJku+f27vbOgjftcPLT&#10;cvZc0jOnIXEm2VycSj5L+RYI7fG5ZJeCjlN0NR6ZD4zpPn36ZLu0VatWNYwp8FKgr9sDfuK3NJau&#10;OImFbc+6Tz7NvjwG9u1nb6c9lcCGA6wlaymdSGyXCKhPq8Vfb9+S/eT0efSh7Ism67+THrziI6Vi&#10;W6R1HRqs1ZpPLQWE9ZJ7LraW2Dxii1jUAYome1iwv1+/fv3y8f777ysr6yPhJUIg0N4R8DYIzA/m&#10;Gs8XPGvh55Bnz6VLlzY8S3Hv0nxs77IX+a81p8kr3quK9eO6fSDAPaQ195H2IeXV45J5we9HfKFy&#10;cP5r79FXj+toKRAIBAKBQCAQCAQCgUAgEAgEAoFAIBAIBAKBQCAQCASuBgK8i1Xw59hp4EumV69e&#10;2U6GvXnwsYKdytixY7PPEexnsJMZM2ZM9qsiHTs6ipa+g0S3gc6dg/NiYG8LfMmwd9Ff//rXzBf2&#10;KN4OgzbRn3CofXQHtQ7fDvzTNjSpX6ue8nx95AZD6qPbRL+DLxe+Z/TYUoeywquMBnleNsrQptog&#10;n4NrHWU8UY9yyAUf7CFC/+Hvhv1D2CdqcvKfgy8WbGkoK9nVpuiWxZQhUAd+hV0ltfX/y9r0aa1t&#10;wdMqO28t/SteH1V44ZgzfaY9dO99ycbjjWQTk+xmflmkIU3zxPPJWF2yZEnecwxfTpwzlinr5ybn&#10;ZZj5NE+3TZ47cPB1sDbt6YR9TK9kgxc2Mm2yxy4rU36slp2vXb3Chg8dYI/1fNCWL/sgtV3xGXHq&#10;+JGL+9s0ZYe1uGxONS3V9Io1l8DaiT+zIUOG5Pus/LKptMpxjY3M8uXLc1nsSvHHpsC9Bz4iBALt&#10;HQF/v9H45160YsUKGzlyZLYPW5psZPSs1NK5157xYb1inpetW8hFeoS2jQDjlectDs6L/dm2uW8f&#10;3DEP+I6ANYOD85gb7aPvgstAIBAIBAKBQCAQCAQCgUAgEAgEAoFAIBAIBAKBQOBKI+B1Cv6cd7b4&#10;HcGeAh8yf/nLX7LPGPbo6dq1q2Ezgw8S9uhhzxr8URD8u0dPr5oc2GVIv+HLkEae3h3ji2X+/PnZ&#10;pgM/MtjusAcTgffK6E/K9ILwU+soq+P5qFWXPPjkoH3xqnfdtWhTtzn4iGYtWp5fnUNfdXw7+KfB&#10;x83DDz+c+xFbmblz5xr7TakO8qgOabUOtXel4lptk9facKXpt5Y/Xx9eGQ/0D3pwjmNJV573PUn7&#10;oWD4cjbtiTRrylR7LNm2vPXaguw/iHLUVT2NT/SPGiO04/WRa9eutVGjRuVxgo8k2cOgn/S4tyf8&#10;PJYN5wwh9pBJ+6ZwbPhsrfV7tJf1THuGfbhocZ4HwkuyNtSNk3aPgPq0Wrzp8zX23NgnDT8yC+bN&#10;tdN+z6m8t9QvIWBOQa+5gfnJGGNub9y40WbPnp19tuFHzM9PrcnQxUZm9erV2c8TNjX4lFGATkva&#10;V72IA4G2hgBjmcB4lo0M5+yXiE8I/C19kuwaubd1xFC2lrAOIC/3YtaOWs++HRGTjiQT/YhNP98k&#10;YE+v8d6RZPwtZRGe4MxvHA6tFcr7LfmLtgOBQCAQCAQCgUAgEAgEAoFAIBAIBAKBQCAQCAQCgUCg&#10;7SDgdXBwhR5u5syZhi+Jf/zjH9kupi7tdXTjjTfmvXqwk3nggQfyfkOSgnf2CnoXqeuymDbRA0gX&#10;gP5D1+TJToZ3yOxDcccdd+S9lrS/EzQpV9T3k8a7Z+jVOqBPXcr7AA+8Q61VlzxkREfBAQ3J4WnV&#10;OqeO6pWVg57KwA+H2qNt8VdWV2mUV2A/pQULFmQ/Mn/4wx8ynnPmzMl7O6kM5WlHsqiNslh1yKO8&#10;6ii9tXFZmz6trdNvLX/gWSv8ePZUyqZMOn6+YPt319uk8eOsX++e9sqcWfbDiaON+SrXEDcd88wX&#10;+p3AvmMvvvii9Un7LXn9u8YiZdTXvj+K55Rr0yGZMvx0Ns2jdGBjtG3TZhvQp2+yMeppny5f0TD3&#10;vKxtWp5grkUIFMdr8frbfbvslbkzredDPWzYkP62ZhX+Wiq+ZIgpXwwaK8X0atf+/oMN45o1a2zD&#10;hg1ZZ+rr+La4H27evDnPzwEDBhh7LTE3Cb6crx/ngUB7RYAxrfGNDIx/fOItWrTI6uvr872I9I42&#10;9rkfF2UijedWbCrYw5Nn7rLnhGI98InQ9hCgD1n3GdN6/mp7XLZPjvxvUP1ukiQ+T2kRBwKBQCAQ&#10;CAQCgUAgEAgEAoFAIBAIBAKBQCAQCAQCgcB/LwL+/Sz6CPY9Qvc2dOjQbBeD35hu3brl/ZWuu+66&#10;bDfTv39/W79+fQaNd/LHjx9vANDbZjQk1jihfrX3+rzPXLJkifXo0cP+/Oc/W8+ePfO39nxLS57X&#10;EcA7afJ5IbplcQ12clZZHZ92qfrKpw48ej7JEy3lKUYGrxMSHcWqh34VWcGa8qT7AD3fD+y3tGzZ&#10;Mhs4cGCDHyBsZPDTo0Adta92asVFnnVd5EX0WxLXarc90G+JrGVli2OAvqYPG/sU+6e0L9fpY7Z/&#10;z1e28J0F1rf3Q9b99ptt6KC+dvibPXYh5dnPyQbkwqkU/ZCMQpId24U0b05V9jYra5e9t6ZPn573&#10;V2P/F8+H+lf6u1p9VEa7TaUxXZL/GOxk8CeDjcwTAwdZ3+RL5uMlFbmRHZklZ5viP5hpFQLq02rx&#10;mR+O2kdLFtngAX2yncyMKRNt8/rPbM/O7bZ107p8v/M6augwVloSfHnGGj7ZOJjr1QL32V27dtn4&#10;8eNtwoQJ2ZeGn6PV6kV6INAeEdA9R7xz7zl06JDha8nbZXe0OaB7rOQmJi1sZDwi7fucMYu9k2z6&#10;JQ33kgitQ6DWelArr3WtRu1AIBAIBAKBQCAQCAQCgUAgEAgEAoFAIBAIBAKBQCAQaG8ISLcnXSG2&#10;F7yz3blzp02ePDnbxWCb0qlTJ7v22muzfUyXLl2yfm7Hjh1ZXL3rley8y79UkL942XqgF+QcvQd5&#10;CpwvXrzY7r77bvvjH/9od911l82YMcPwi+J1JJT375YlT7VY9InhH9sD+Jbeslo9pVOOetShLvyL&#10;d3hWHvkcXF8qQLuoE7pUnWr54tPn42+c/XOmTJliI0aMyN9i4zPIB+rBq+pXi32dK3FerV2lt7ZN&#10;0akWt5b+5arPeNi3b58tXbrUsGnCfgU/L/NemWGzZ02ymdPH27ixI+3B+++wv3f6X+v0t/+xm7r8&#10;wyaktLkzJtobr86y116abvPnTLUFL8+w+XOn2exp423WrFnZZ0VxDm3fvj3vwTV8+PBsm+Zt3+Cl&#10;Gl7F9Msl/xWjgxoqHT+nvarOnzptX32xzSY9/7yNHjY89lq6YqC3HcLF8Vq8ThppO7Cn3j5Y+LbN&#10;fXGavT7vJVv6/nu2+L03bd5LL2Zfa9wnWfdVl/nRmgAdrb1ldMjn3sK9D/tU9pphTS8G7jcRAoGO&#10;gIDuOV6W4vhmXrR27nn6beG8TG7WBtYb1gDu2zx3lskNHhHaBwL6feC5jf7zaLT+nDlSNk9aTzko&#10;BAKBQCAQCAQCgUAgEAgEAoFAIBAIBAKBQCAQCAQCgUB7RoB3scX3sbyz5T08PivY44g9lbCNueaa&#10;a+xPf/pTtpnBlwt2K3zLS4AGfsOlu2iOPUitd5bkQYsYP+S09eijj2afNr1797Z58+bl72kbfWr8&#10;shckW60YPiUvMnNAk6NWPfIuFaAN/6JzqfLFfL4XRheC3RD8QK857UKnWjnS+W51z549tnLlStu9&#10;e3fDXlXqO9UX39XiIr+X+7pau0pvbXuiUy1uLf3W1tccov+3bt2a7Vbw69SvX7/sC2jE8H42aOAj&#10;NnrUABvz1GB7vN+D9ljvHjZkcC8bPOhRG9j7PntmRH+b9OwIm/jMMBv/9BP2wtjh9vxTQ+ypJ/ra&#10;mDFjbMWKFdkfBuNe7aH337hxo7377ru5XcYhQeNZclXDTekq12bj5DsGGxl8yFxINjLHDn1na1au&#10;siULF9mOLVuzvJK53cjUZsFue4ypT6vF2MjYj2ft1IkjduTQ/rSX2de2/YuNtmn9Gtu4bnW2U2Fu&#10;+PuYaLVWWtFh/GleiibXuh9g3ygbN41Vyvm1XPUiDgTaGwLMAz1DwTvXxeDnn/LK0pTXEWKPi9YK&#10;xchXhlNHkDtkCARaggDrgO6L/rwlNKJsIBAIBAKBQCAQCAQCgUAgEAgEAoFAIBAIBAKBQCAQCHRM&#10;BHhniC6t2vt0bGQ++ugjGzlypHXv3t2uv/767EOGPY/Qr2/atKnJ/kro6tDn806yOTo62hUPskuh&#10;Hmnk6d0mOvvVq1fbuHHjbMCAAdn/xebNm3OnUI460hlSBx7QXZJX66As+dVCrbrkiT/xW41OMV11&#10;qa+jjAZpOsSLp4XcteqrLGXApNgn2EUogB/2OLSnoDarxdAt8k1Z0shrbajWrtLbOv3W8sf8U8D+&#10;jPnGXlnYtWDDsmf3Ftv2xRo7sP9LO3J4l9V/vSEf+/dts61bPrUtaz+2A19vtGPffm1HD3xlR/Zv&#10;z/F3e7fZ3u2fG3MILBVkC8M1Y+PgwYN53CifPmUMqY76oVqsem01Pn38RMVGBgjSnkvYy2Arc/zw&#10;EZSMv5hbkrutyhN8tQyBauNW6T+mvcl+TvuSZVsZ7GXScf40Y4Y9zip7nhTXVOpqXbwUN36N1NxS&#10;Ha45mIfFNlSGmDmrdZz1W2VjrHqU4ry9IqDnH/hnTDO+/TMKzzUcPpAvuzGf3p7Pa81nrTmsF8he&#10;q2x7xqCj8c66HX11ZXtV91G1UrxWesSBQCAQCAQCgUAgEAgEAoFAIBAIBAKBQCAQCAQCgUAgEAiU&#10;IYB9yq5du/KeLGvXrs1+Jfbu3Zt9u5SVv5xpvD+udVzOtoJWINDWEKg19kO30tZ6K/gJBAKBQCAQ&#10;CAQCgUAgEAgEAoFAIBAIBAKBQCAQCAQCgUAgEAgEAoFAIBAIBAKBQCAQ6AgI4GMEW5mjR4/m/ZS4&#10;vhohbASuBsrRRltFIMZ/W+2Z4CsQCAQCgUAgEAgEAoFAIBAIBAKBQCAQCAQCgUAgEAgEAoFAIBAI&#10;BAKBQCAQCAQCgUAgELi8CISNwOXFM6i1LwRi/Lev/gpuA4FAIBAIBAKBQCAQCAQCgUAgEAgEAoFA&#10;IBAIBAKBQCAQCAQCgUAgEAgEAoFAIBAIBNovAuzd/tNPP/1CAHT3Zem/KNjKhLARaCWAUb1dIxDj&#10;v113XzAfCAQCgUAgEAgEAoFAIBAIBAKBQCAQCAQCgUAgEAgEAoFAIBAIBAKBQCAQCAQCgUAgEAg0&#10;G4GwEWg2VFGwAyIQ478DdmqIFAgEAoFAIBAIBAKBQCAQCAQCgUAgEAgEAoFAIBAIBAKBQCAQCAQC&#10;gUAgEAgEAoFAINDmEcBvDDr7qxnCRuBqoh1ttTUEYvy3tR4JfgKBQCAQCAQCgUAgEAgEAoFAIBAI&#10;BAKBQCAQCAQCgUAgEAgEAoFAIBAIBAKBQCAQCAQ6KgLstaTjwoULVjyutNxhI3ClEQ76bRmBGP9t&#10;uXeCt0AgEAgEAoFAIBAIBAKBQCAQCAQCgUAgEAgEAoFAIBAIBAKBQCAQCAQCgUAgEAgEAoGOhAA6&#10;+rKA3cy5c+fKsi5rWtgIXFY4g1g7QyDGfzvrsGA3EAgEAoFAIBAIBAKBQCAQCAQCgUCgRQjwfkmB&#10;77K4Lr6Lwq+xyul3sur4a51Xi6kDnTNnzuR3WtDlKIazZ8/aDz/80NBmMf9S18hR9s6MNI6yNqFJ&#10;PYUiDufPn89ZyHby5Ek7deqUimZ6pJHnA3WK7QkbynEuXLn27UNP4fTp07lckT75oiH+KCvZFVNO&#10;9MBeZUkHC+r4tkknkFfWZiW38r8MS2j5NihJmqcFb/Ak+Skv3spoQsOnUx4anqbP9/2jMsQ6hx6B&#10;a3iQ/D7/xIkTlUKF/+JZ9WnX1xNN+GMsNzd4nqFJXU9XPKpdn8d8oR99mm8XvMirdfjyv+Yc/sCm&#10;yIPa9FjAazGoXLWY8eH7mPbAWGnFNaPIh2+vLA+M4B96HFxz0A7lPf6iRfkymcknXbhzDU0/P0kj&#10;IBd9X01upVPW8009BY01YaF0MPd8ww9lfYBPjT3O4dH3lcr6NPigbDH4Mejb8eeq49OqjQeVbU78&#10;3XffNSmG3GU8+kLk+zLUQU6f5su35lz9WC2Gtu/f77//vqEf1If0H/3uy5Gm/oMGvFNGdUSXdMaH&#10;r0uegu4RuvYxmBw7dqwUF+j6tlSP/qVfi2NS+cTUq5Xvy5ad0wbyXyrAP+uD2lKsen5sK60YU1+B&#10;8uAI/34eFq9VviVxEUvft9Ap8i7a8Of7UDyS3xyMRCfiQCAQCAQCgUAgEAgEAoFAIBAIBAKBQCAQ&#10;CAQCgUAgEAgEAoFAIBAIBDoiAmU6spbqBNHTUAfdi+pCt9YBlpRV+8Tof9CjkV7UDXnsy3SoPl+0&#10;i2nwKV7J45x2dMA/5/BCngL6Ja/7Ir1MR+jlhw5yeDqiJ7nJk/zKU0wZAvleHyeaZfVII186MK8H&#10;RAZ4IognynrdtHCgDOWpj20I/UJZ0SePwHUZH+RBt1oe+cePHydqCGVlSQN3eKC8xkZDpZIT6tC2&#10;+gtZPX7ivQx76pIunIQjzfgxB23oFHkGIw4CedT3NEiHvnjjulrw/eJ54pz+8HThrag79XThCZmo&#10;yyEeVQZeJbvKKO/XxmqviJHa8fL5c5UnrnWU8UV5jduyfNLIZ+5eKoCRePFlSSMP/OlHcOeALmng&#10;5+sVz/01ZZFd/aG+oUxzDj+O/PjU+PV8Q7ss3fNDea4pJ56KNCRfsc9ILwZPA/5UxqerDvTEC1he&#10;rkCb0CuTnTzPi5ebPgVf8USMDF7u1vAIvVoHtNU25/AjXknnnEOYUqY5gbp+7VAd0QQDDrUNfY1v&#10;lfVYkoctRnNxUX9AS22ILjH5LZXJ12/OuXBsTtlqZTwNj6dPRw6NKdacPXv2WNF2qxp9P7dVBnre&#10;7oX05mIFj8K7jLbaiDgQCAQCgUAgEAgEAoFAIBAIBAKBQCAQCAQCgUAgEAgEAoFAIBAIBAKB/wYE&#10;ynQs0vOgU0HHg/6Lg3TpWajHQRr6F69XAzfK1TooU2yba+mbirogyit4fbDSirHo+HR0pcjh2+Va&#10;uk8vm86pDy2voyTN0+C8mh6WssXgaRfzuAZL0Ue39s033/yiWBkN0tQfVMCuRHRIL+qeKa/8XzRQ&#10;I8FjS334LQbwKgY/Rny78IbejlgyFOuWXUODOsQcHhONnyI98a56RbqiST0vl8cO2mXyUbcYPA3y&#10;oFvNJ42v62XxNLD32b17t+3atauJvtSXF47UQ16uffBllS65qePbU35L40vhW42eeIfHWgf80g+H&#10;Dh3Keudif5BPn4EXeer3au0qXW1yXYaTylWL4V9jRbQ8Hc6LvAh7T9PXLTunrF8HaZO1jFCkX60v&#10;cuGL/+DBh7IxoPEEPz6fuqQpqH3FpMOrb4Nzf00ZaHo6pLU20K7nFXpqA1w8jxp71dok/3IFeKh1&#10;0I7GEefFtulryUE+Mvoy/px8AmnFcpWc6v9po7jeqd+gx1rmbS7I477DceTIETt8+PAv1krdgyW/&#10;b500L7fPKzunvaKs9KmnAU3fz0U65MkOU3OoWKbaNffnvXv3NvAAL0V+WIPWrVtnb7/9tq1Zs6YJ&#10;b9Xo+vXM81Q2lpFPATyQnTR4k9yKKef7S/UiDgQCgUAgEAgEAoFAIBAIBAKBQCAQCAQCgUAgEAgE&#10;AoFAIBAIBAKBQOC/CQF0J0ePHs26ZvRZfOd84MCBrONCx8IeD+Sj5/G6H3RK/tpjJh0NeppqB3of&#10;vqv++uuvS20GvI4LHR18eV2Rb6/aOTTQkVbjk3ronLz+iDRk+/bbb5voVikDHXRQ0lNxjr5J17S3&#10;f/9+27x5s+3YscO++uqrfOgcWxcvF22VBdqCNnqyDRs22MqVK7Ou0Zf1ejGlkwaPkof29+3bp+wG&#10;PqFNmSIN+hibA/ofOwzqHjx4MI8BMKnGO/Q8LeENLtCkrnTVvhyMUUZ5XJNPO9Kx0g/gRv9Trlqg&#10;H/yYLNMDIjNjiUC78Fnkh7yyNHBR+4xDXwZaHk+ufSCPQ8HXVVq1GB49PfTOjIkFCxZkvSsyE+gD&#10;MNq6dat9+umnOe+zzz7LY5ExST8U+fZtUl9teV59mZacl8lImtqAFmuL1wWLB/qOsrWOarwgozAp&#10;K6M2yvKK/HGtAN9gyHxgbrBucV42zlRHMXVpV4Hx7dcy8IY25Qjqp0vJz7qssQF9xid1qK82NTbV&#10;NnmMZXj385lyXl7KQ4PyHJ5/8vy1PycPWRinzFuNJcWqyzXt+bq6D5Eu/os8Ub+5QXiqPOMC3hSK&#10;7StdMeWxRWOcXu5A27UO2mMdLmubeup3yiEn1/QTGHJf3bhxYz5YD7Zv357XAdYDbDVI0/n69etz&#10;3rZt2/I9q76+PssMHR/oL99XjDWPL1hB97333rOZM2fajBkzbMqUKTZ16lSbP39+XpMYc2UBOsik&#10;4Mel0qrFkl2YgJlk1FpPXT/+irSQlToffPBBxqJWWdWlDPU++ugje+WVV/KazFqmue37h+eq1157&#10;zYYNG2bz5s0r7VPRVSwMwGzLli15ziKr7wOV9f1Au8y9VatW2ZIlS3KfwBdjQ6E58qlsxIFAIBAI&#10;BAKBQCAQCAQCgUAgEAgEAoFAIBAIBAKBQCAQCAQCgUAgEAh0JATQtaBbQX+ObmjatGk2efJkmz59&#10;ej7QbXE9adKkfJA+d+7crOt56623sg4G2w/08ujHvN4F+4Za+j/y0DOj53/++edt8eLFDXoj8qBF&#10;TIDWihUr7J133sk6P+mOmtMX2Ij85z//yXovr4unrtcrqS3S0Ul98sknWZeF/lA6VcpwUA99E/ZD&#10;0juRDo4LFy60ESNG2F133WUPPfSQ9evXz4YMGZKPJ554IusMsXfB7kN1aVN0OSeob8DopZdesgkT&#10;JmSdpmwHKEOdYhAd8EO3S110ct5Ohjq07XX7lN+5c6d9+OGHue+ffPJJ69mzp8EzbaPvnD17tr35&#10;5pu2evVqQ4+K7raMB+iLNuUYWxz0hcaIsEefp7LUI3ANv/Q37YLfgw8+aI8++qiNHTs2p69duzb3&#10;k/qmUrOimxe9Im+0hW3J8uXLG3T3pJXpHEVPMXpX6m3atCnz5+twLrmIkZNxAE7YIhDgBZ2yyolu&#10;c2Lq+HrMN/Tb9A3zk7lDWx9//HGen0899ZQNHDjQhg8fnmP0suiq8WFAPfSnZQEeNe7A5UoE6EMb&#10;eRhv77//fu4T2uZQu8xxpVWLGUPkMZaZT8zZWbNmNYwX5H7mmWeyfp5+owyyax2gvu9H5IUe6fAn&#10;XoQD9h5gzLoItr169TLmiebFokWLso8I+ofg+wxaGpfk+WvGBeOSNY45i+ySrZrspCML8wD7B+Tg&#10;oA3iomyUJ8DTl19+aazfYL8z9YHyFOeCF//BDzLDG3NAoVjW40jb8EY9bLXKbDyQUXXoPx2Mz3ff&#10;fdew16AM/Kqc2iYutu/zdA4W6kMwxmaAvoIv6F6KBvc01qCnn37a3njjjQZfXvDj+1LttTSm/VoH&#10;7TOvsXVRe+JZctEmsoAVARyxp3j11Vdt5MiRNmjQoLwGsFZwzph97LHH8trRu3fvfM49ivWCdZZx&#10;PWrUKBs9erQxnrn/+ODbVbraxC4Gmnfeeafdfvvt1r17d7vtttvs1ltvzdd9+/a1OXPm2BdffJH5&#10;9bSQQTJClzF0qSAs6A9occ09mXX6ueeey2shc0PB0+ScNhVYp7lPghP2PDxzXCqAOWs9bT3wwAN5&#10;7cE2SXQVQ4e5w3MUzwU87/i5VK0dZGIMcE9mzWH8Mo5JJ/bzwmMJX/DB2sdBfegIL9rz5au1H+mB&#10;QCAQCAQCgUAgEAgEAoFAIBAIBAKBQCAQCAQCgUAgEAgEAoFAIBAIdEQEpFPiO2j0ZzfddFPWZ917&#10;773Wo0cPu+OOO+zf//633Xzzzda1a1fr0qVLPihH2j333GNDhw61iRMnZlsM9KheHwr9Wgf2Nc8+&#10;+6zdfffd9sILL+T9CoQz9aTTQqeLXgld3ssvv9ws/RJ00BVhq4C+D1sR9EYK0Pd6Iumb0J+ja6c9&#10;+MIuCD7RAyqoLjEBvdzSpUszhuAEPuCHPgzbjkceeSTTAjN0hwMGDMh2J/iaQXdFoH3pOXNC+keb&#10;fNuO3g57G/TafI8uvtW+yhOTJv0f3/M//PDDWW+Jrtrr7IQtdfjWnnZefPHFLAM6zn/+859WV1eX&#10;5ejTp0/GHjlk94MuFdsj7AYUPD/o8LBfQd9NvzG++KaddIL0muhFhT0xfc339uPGjfvF+APbW265&#10;JWMItmPGjMn9g15dNKDt+eAaucEWvx/YlEgPShp5vi7lfQAn+gj9JDyh492Z7ApEs9gW8mAPhMzY&#10;qoC76FOWc2I/nnx7Zef0t+877A/Qm9OG+gR7JvqaOQk29913X75m/jJv0VUzFsGM8U2Aj2pHGR+X&#10;Iw35hR1jA708PhiYQ2AnOcG9Gm9KhxZzE7s97Kc6d+5s1157rd1www15DhL/7W9/s7///e9ZX48d&#10;ADYSWgcYi/SD+kfycV3EnDGAbQVrSbdu3TJdxiNrJHOdtQLcsQOYlmwN0UvDm/T+0GRtgXcC1zpn&#10;zKNnBwvsErQmSM5qMf2I3h38sCmDZ60NkqUYgzNrInyy9mKDoTriR/yRvmzZsmxrgZ2IH8vFtcpj&#10;SB42AODw+uuvN+DteREupHHOGsS9g/kFb8gEXtDyaxXl4dO3R1q1QDnGFBjTdzfeeGOe/1xXm4PQ&#10;hx/6kHULWw9sFLxdQ5Gnau3XSq/Wr0qvT/aF2G1g2yZbO8nt20cO4Uk64wLbLdZK5kOnTp3ymGV8&#10;cg+qS+s6MoGzDtZ4HdjQcDC22BdIcxK+fLvIBk6aF9Bk/cE2R7a0zDfGGWsVaxI2OthtcD9mPdY4&#10;YqxBS/LVwk15GrfUEV+MIeyZ7r///vxswphVUBmuqevb4r7KeGUe8zzjn2NUvxhDAxscbPEYV8hF&#10;nymoH7lmLyaeKegT7gtag1S2WswcwI6Y5yxsIcUzbUt+6vqxTB3skB5//PE81pnDqqd2PBZKizgQ&#10;CAQCgUAgEAgEAoFAIBAIBAKBQCAQCAQCgUAgEAgEAoFAIBAIBAKB/xYE0N1gG4F+C90v+h58d/BN&#10;OPpN9DPo6dBpUQ6bEfmXQT/M99PovtAt8f05Olfpa6QjqhbvTLYG+AXBJgO9VJmvE+riAwIdEfp+&#10;9G3oN5sTsCVADngs1kPv53VM0hmhX8JmiPawE6EePg18WXhSeXxGgBP2Cddff33G4f/ZO8/vKo5l&#10;7f9359tZPus99jrBBozJSRlJIIEIEjLJJJEFIkggkXMG2YABk8HkoIiQECBQztStX+9dcrNfJWP7&#10;frh0L4aZPdOh+unqHq31PFMN1wa3iIaEb9pLVT9D/BX0GXCuaJD4tp7fxI+wugw36xu2UAe6FMaG&#10;2ABweZYfO2KT2Ub/0JqALdoIuEK/D1YOjhK9BbbAi8KTEgeHcUHDAGdPvAn0NvgAPCB6BMYeHpaY&#10;OMZzml3UTV/g+imD7WiDsN+4R/L69pMXjRX8IfwmXCv2wGvDm9M+Bz4IB4sN+Bw+gfYBnI3Ltb5x&#10;pg3sg0M2PwJ/+F/uYadvd2xZnhFTAF2BxdVBT0Rb/ngZB0n+W7duOQ0Uugfy+v20+uGDh0qGEWd/&#10;7CgLvwwOYIAGBF9lDoMF8xOsiIEBdvQVjQNjSx+IKYPf0QcO6jf7h7Lpjz6nLXADe9YWxhp76RPj&#10;ZGPIGdwGOxgXdAxoztAA4ROsXfgRHDG+xpiDA+sL/UdTxJqAfoXyzDFr0++b4UH76BNoB30RcTLm&#10;z5/v+G7mNHMMHcDatWvd2onPshaw5qDnI86EJfpn9TKedo2/oFVgrlKG/VtIg/WdZ8xLxpt5SH+H&#10;k+gz6xV6iaysLLfWWf/N36xtxsj0BvgNa4HNdd8fyW994RrtkcWxABuwjk20aWVoh3HAB/BVxhIf&#10;ZU2grti26Du2DidRlrZ4txAP68svv3Rzhn6hF+ovoe3jvcj8ZVyYZ7zXaPfPTEONLzGCeP+wNhPP&#10;h+Tb4F/bGJKHuU1f0cOwNqDLYB1l/eVgTWbu8U7gQFPDOs684X3Dge6Fo1zf0Yw5bcVizj20g/zN&#10;wJqK9pB1EqzNHsoSvwkfp03eH8wRdGX8XeFrSvABa8PvG33qLzG25ONsPkJ7rH38TUI79MuS+a79&#10;9s+8x1k7WEPRQlosKD9P7DVtMi70iXccmMf+DUN/yIc/MY68B1lHhquRYa3EV7N0rqKR9ZP//vH7&#10;xjwCb8rY32RWzs9n98I5IBAQCAgEBAICAYGAQEAgIBAQCAgEBAICAYGAQEAgIBAQCAgEBAICAYGA&#10;wOeGABwu/DFcNdzNgwcP+iCAq4VH5OAafQb7EPE9PVwQnBq8qelc0GKwTwH8D3wX/NVgB9wp3D18&#10;LTbYd+XGnxrPxrfaxC1BDwEfBR9s/Gqfsf1cwM3Bv8OXwXv5+y5Q3ueYjJujGnQNtEN78OnsoeQn&#10;ysJ7waXSf7g4+gAOxDSJ3f+HspQBP7Qc6EDggcEcPg+sSMbzcY09cF1w8/CJ8J3w8XDcYEp9nGMT&#10;9ygLdsQzgdNH74POh0SfKWsJm+A1+eYcexgHdAUW7wWbzC7OcJrYwXjA93GNFoE2fTzNPnQEcP/0&#10;F70GY0KKzYsfMlZoC7CZuEK0BfbUjz3we2CL9ol6iFVAXnQiaLfYFwQ7rP+0Y3hwTX1gj5aCOBVD&#10;aWQoQ8JWxhkemLGGV/YxJA/zw8eM/jA/wJeETbRnaThcJXkMRxsDylMPc5C4BOBFvBQwxmdLVY8F&#10;Pn6ibeL9GNeKroI9iaiHNmy++WX+qmtsAU/aRovG+DGOJMbK+onv83uwA1/Fb1l30BKgDSA/CX0F&#10;Y2JzkbEhngJ9R3OGDgycyOf7oivs/Ud5NAPoAPBh9DjMcT8xRuAIxuCPpgINHHo4n6On72Yf+ekj&#10;Cc0f9TOW6AhMRzZY33mGf9EGc9Hmt9kFjqwrnOkf7ZEYa7Q1YIb+gzHALhJ57Np+M39ZP9H9sE4M&#10;hJU/H2i3XLUV+COaNmzjua3nrjH9z9Y9fMHKs0Ywz9BymIbJfMLK0XffTrvf35m6LaE5QSfFeoqe&#10;gXeZXzd1YiNzlncMsU/QfaCxMvzov/mU1fup56HGl3cF7fOO9LVW1p7ZxG/qsoRuAz/CX4l1RJ/x&#10;S7PbsANzv5yV7+9MGRsjnjOfwA+9DeOF9ow10vAGR+zz8WU8WTvRk+F/9A19jtkAttaG2difLXaP&#10;PJSlnO+XzAv6zIG2yZKtKfabMzaCC+8ZfM/+VvBjBvn5/Wsw4O8g3lv0hzWV9xJ9MF+n/2BCPv6W&#10;ACv+ThiORoa/u/BF5gLzDw2PrQ301x9/wx37WNPQ6GapRgZtFH5viWchBQQCAgGBgEBAICAQEAgI&#10;BAQCAgGBgEBAICAQEAgIBAQCAgGBgEBAICAQEPicEYBfghuC44GrJr6AcSjGVQ2GDxwNvBPaBPh3&#10;uGd0JfCi1GM8EVyW8cHUZ/d/vfdcFi5YJJNGj5LCdSukoUrjDfR0qaBEpFtp2x7d3oifz56UqX5n&#10;uUydNkUOHNwrHV3NoooDx4/Rh4GO13VNkr+xQFJSk2Tn7q3y5h1aF9VQdCunqAeJspboM7bC6RJD&#10;ICN5ohzfXySN9bpH0wf9lr47wiFTQk103BpaDvgr+C8/vg0clvUTngw+jbY4n9U9h8AbHp122HPJ&#10;8vrl4JDhpfm2HQ0Eey1YPWY359ixog+MzYHjpZKSNlPmz5klD25dVlCVk9eO92gH2umAJrhg9ALY&#10;QjwKi/mAPXCaluiDcZKMN3YlT4+XWbNnyLnSU5oNQLWfHc3S3duubXTKi+Z2KT5wVEaN/E7Gj/xW&#10;Tql/Nb95JZ0dTToKndLYpjoltaO2/q3sP3BQMmamy+zMdDl17IC0vns14LjSZ45XtQ2yq3ifTJ6o&#10;+wtNmqJ6nT3S2gYH2O18BNsNJ67hL+Fn0VXAIVs9A51bWtXHtBxai6LtW2TsqP/Iwnkz5dk95V27&#10;3lHl/2ry5xB6r5y5syQ1OU7GfPu1TJ7wnRTkr5XqCp1D0bHwjWP80HAQGwItHPqmLfnrpLXxrcvf&#10;3Y5eIzKGXe0RDP3yn3oNtgP557GzP8uMjCzZtHGttL1HO8V+Zjo/FfR3bZG5Yu3ij/SBxBxgjqJz&#10;QP/F+f79+24OMWdMe2FzyuqAR0ZrQIwS9kPbu3+XtLS91zHukrfqb9b/9s6W6LWuPZofThu80CpY&#10;nAjaYD5Y8tuCkwbjpGlxsq9kl3S16v5i2qeOJsW4S/uAU3Fowia0PcR7QGdQWlrq7oOZ77vupv7H&#10;PdqlPeb3rDnzZfXKZVJX9USfRvDr1rptfvt2cQ3nTnwo+jN/RrLcv6brQpfqSHS9Mrt6tVvavLx5&#10;1SSnTp6V+ISpMmnqd3L2x2Pahj7U+nt1XSYZBtjrt3X79m1ZvmixrFm+QmoqKl2ZD9E2PnRE29Ly&#10;VoZ1j9gdrKPEPUFvwPrj6wBcg7/jP+o0n6EY85h1C59BV3fj6s96N+LzdTUV0tFCXJluqSp7IsWF&#10;W4bUMFLnH02DzQ9itNi+fMxdsLL+mG+YP5gd/GaM8Vu0WmCJJgidlyWrg982bv49y0ddgx3EKsHP&#10;s7KypFT9lrHCRpt/Vr/Vx7xlDeN9h74Pf2c9RhtL8vtifmFlBzr7/kFfaBttETrIlbnzpOLhXS2q&#10;PsvaEZ13H9S3Nau71dmhs19fQtVllbJp7RqJGz9WtqxZKe1v6wbtO7bSHuOCz6KdRB+Mj1liNnLg&#10;YTWaL19jJE0co7HwliyVl2Xlw6q/vLzc/Y3AHlVokGiXBJbMPXzckmEBxow3mlfedayN5LO82B1S&#10;QCAgEBAICAQEAgIBgYBAQCAgEBAICAQEAgIBgYBAQCAgEBAICAQEAgIBgc8VAbgSNDIFBQUupsCR&#10;I0f6+K3+OLP+cIKn4XtnYq/AJbNHDnwv/J7PlfnXxn/dVY3MkoVLJXHSBNlfmC8dbyIaFvQrXdBa&#10;Sv/06nXZ80qNE5EnCYnxcvjIAensblEefWiNTE3la1m7ZoMkJcdLsWpk3jbWahf0e3it2xFXevL5&#10;Iq7pN5wSfclUjcypQ8XS2vBScyoprIZFuDHloDu63DfqcITEJuF7dXgrS76ewe7Zme/82WeC/UuI&#10;f0J7xm/59oAZvBiYwukSUwaeCxuMK4vY8zHnxZhQ36GTP0nqjEzJmZ8lj+7+op2NcP+mkeH7efZZ&#10;QiNFLAp0IxaDhDGyccJu/xrumu/U05Rjn5ExXQ4d2afaFPQ0ig846bmzu01etup+T8dOy4Txk2Xq&#10;2PFSSjyGxgbFv001Rl3SpuPQqZRfZXWtbNm6XWbOSHd8/4M717WO3/pp/Y09w9PfunFPli5Zrt/n&#10;x8mqvJXy+MkDHeEO6eyhrx8n9rsgnhC8IZqu2PpifzPGnappQBexZfNGmTz+W1m9LFeqn95RwcPb&#10;jyv/i375/mBjwBkdxoL5Gvtn6kT577/+n4wd/Y2sXbVM7t+9IT0dkXGmP37Ct9FAoT8g7sHCBXOl&#10;7OkD9WvdbypahrHr8TQifvlPucYGvw/UYf6JxiNperqszVsh79Ghqe7NNFzNOrbWX8oYv8s1Pkqs&#10;COZEVlZkDxJ/vvU3lyhH/1nviFuD5mzOvEy59+COoIlBK0PfOdpUw8WZ/MSByc7OdngRZ8LiOGiG&#10;j5K1yU3mN3rDjNQ02Za/SWortW86FL1oQzpZRzRTdGgoR9wm1hB4cOK6kMAodvy4zz2egc1hnd+z&#10;52RL3oofpLbikT6FL49ojAbSyIAdOhH6n6Nz9+GNK9rVDgVby0bt6lYTodHrat7Jgf2HZdLk8RKf&#10;NEkuXj4nvR8i9vfSlCYwsmTjxT3Ww0U5C2Sl6gGqy8ojdUf1QQ6HaP+tDOOLtgO9AXo901n6uFo7&#10;n3qmLfRI6DPYK27V8sXy8Ndbapv2KTr23arxO3PyiOTqmpmfP/heeJ9qh19usPmB1iNL/dti3jDu&#10;HCTDnbO9E6xe3hvEeGGciTOEbhW9DGuGxRuxeqxM7Jk5i22DHcRl4v3H+573AYn8/piZnTzDTupl&#10;HSaOFzFb0GUyJiSemV2xa4bL0M9/fluUoe+mkclbmC1Vj+5pKcXMCWP1Uv2OS83qDnetv2sqq2XL&#10;hvXub5Ht61dL1/v6QftOP0noLnmHM3d5p/+ZGhmwKCsrcxoZ2+vM2mUceW7zB1sMC97rrI9olnnX&#10;sb7wzJ77aynlQgoIBAQCAgGBgEBAICAQEAgIBAQCAgGBgEBAICAQEAgIBAQCAgGBgEBAICDwOSEA&#10;f+X4f+V44OLQYxjnMlweBV6KMnDU8Lvz589331SzD0p9fX0fnH591saDR5WycnmexmtJlNP7i/Xj&#10;6AbNrxqWrg+quYhQt9Bb1ZU1ugfQBklNmy7HTxxR/Yx+Q/0hEpdlMA7v6aMqWb5slcQnTpOSPdvk&#10;ffMrVz/fkTtKlF9RzlEvHSeGbehG4O5mJk2QM0d2SWfza30Kj0pB5aKU5371+q3j2smHtsSPueLy&#10;eJwUOMNbGV8IVuhiwIs4LrFlwZSDMsSOgUtkHxa4P7OX5yT6b9fuhv5HHviwo6cvuDgd3y+YJ0/v&#10;oTtRDYICikZGQ7g4PpExgkNjDwziw1gyPo3ftOH/Jt4D36knpcTrESfFuwrl9ZtazalkY/RAd1DX&#10;3iNHz12QxIQUSZkSJxe1Lz2t6A+6IhoZzY5G5s69R5L7/UKZnpIkB/ftkmYX06NraI5SfaOlqVOO&#10;Hj4uCfGJkjI9Wc6cPSmt7Y2uDf3PJeMViVeAFoE9VNCDDeY7DlctjUYGXLaqRiYlYbJs37Ra3tY8&#10;VRhp469PNlf8ltBpHD58WNJU+zVTYyRlZaY5vcyKpQtl/+6d8qLimWaPxP2J9Q18Cu6cfXbipqhu&#10;6fRxaX6v/t2jOgkbv278hLH848nhGPVVq838c++RMxKXmCIrflgs9S8UU+IcqfDJNFw2bswb3//Q&#10;udAH9pJBP+DHb6IN+hyLm+HA3GOdI47TNyP+LUePH5Tmlndaiv5269rS3qf3Ii+xIYhJgcaAORJb&#10;rxZyyV/f4OmZ14uyc2SZlrt8XmN4gIH6+od+NDLsb+c0eTomzHESGFn/3Y3of9zjGXYc1zg8WfNy&#10;ZOWyJfKiTLVOQ2hkwBEOn72W2PPl+9np8vjWNYe5Vujsw8ZOJDP682XVGykqLJYx40ZLxuwUuf3r&#10;VdW+tUt7q+rXWA41+XjYNf0nXtG8zFmyZEGuVD5Vf9R6XXAwPfe0qX/xW5OV4Yx+B/0Wmo6ioiK3&#10;/tnzSO5P/9+wRFtw9uxZtwZMmzRONqxdKc8eo6OIjP+dm79I/ro8yZ6r+imNd+LHVfN98NMt+bgk&#10;dplv2hObH6WlpW6e4uOsuSTLi79RFnxML2HlOfMczRFaLeKQ/ec//3F6FuJPWZv4g9Xnl6V9npFv&#10;sIN9kkpKSlwb/t5EPk7++FEvCS0p7w/i2xAnB18hH23R7u9Jflv0xdfIrFmSKy/QADqNjLaNz+mB&#10;HAxT3JTkNar36qpfqp5N1/ipk6RI43H1Nr0dtO/YSiKOTH5+vtOjgMWfrZHhncU+csTcYV9Ga5d+&#10;018fX9M/gS8aZdY4NDJokMhvaxTPrR7XifBfQCAgEBAICAQEAgIBgYBAQCAgEBAICAQEAgIBgYBA&#10;QCAgEBAICAQEAgIBgc8IAfiVqqoqKSgokLlz5zru0LgT41uGggNOynga9BbEWsjKynJaGfg4Sz73&#10;ZddV1W9k4/pNMic9Vc4e3NWnkSGODCEXiCODLOXli1eyeVOBZGTMlFNnjrsYMsOJI/Pg7jNZsniZ&#10;xMVPkZK926Wp9Y1WGOHKaINktnNN3/mNRmbJkiWSGjfGaWS6YjQyjY3NGq/kmdNb5ObmOr7euDrO&#10;hmF//CPtDJUozwFHj0aGmB9wZPBeloxvJF9sO8axOo1MZpYsys2W5w9ualEAVf5T6b1Wj4qkDsbR&#10;xoU2jBvmmud+Ik4G+7WMGTdK92GZInv2lcibhldO92JcM3Fk6tq65fSFK5KeliHTp8XLBdU19Lap&#10;DsJpZNhrqUeUbpcfL1yWxKRkSdI4QT+fL9UxR6MRwZG2BzoYSvzjyuVruq9EoowZM1r2qsamqaXB&#10;taH/uQQ+HGgR2FcqIyOjj28cqG7uR+lTF5NhZ+FWSU2cojxqnjS8fKb1tkZr/2tPxmv6rRALhj26&#10;vhv5X427s1SuXbkgt3TPnO0FG2Xpwhw5d+qYDlokDhBjik/THxJn+Gm0bN+qRqRo2yape1GhT3AI&#10;PRA/uCAhnoNQ8BOTwxEy2kvmn4dPnndxZFYuXyKvqp+qe6ruSDdYM42MFaEPNr+4R4wM9CroKeB/&#10;4XzJw5pl/fTnNWPv+/b169fdvklff/Mv2Va4WepevdBaI/1HI9PeiY9G9kcjrglzr7i42GkOaL+/&#10;5M9BbEDvsT5vtcxKnyHF2wulnX2WGAI0Mj2KR3RKMb7oaeDB0W4R/4EERtYXdyP6H/d4Rv/OXLgm&#10;c7NzZfnSRVLx5K7miMxvHz8fB8oxr4n/wZqyaM5MeUrMJhZDgsdgkx7tKqDTZUz9okG2bil0Gpnc&#10;RXPkWfkD1RB1SIvuoebmHi2q/ZYMY+KKnTlzRjLT0iV33nwpf6JjS93Rfnf3o5GhLNovtDFon4j1&#10;Y+Nq9XPuDxP/uX9t9jA2aMMsoTdB15iaFCdTJ42VNSt/kF8u/SQnjx5082fZ4lzZU1z4Ud8Md6vD&#10;H2+79yln6o2ty+YHWiZ0DuxHhN6FZP239zNlGWPK9JdY8/At9tZCk0J8HtNCUgcYWZ1mi/+b64EO&#10;3vfo03gfWMIe3iVWh+9/Nh7k5R1L7JWMjAw5qvHFGGuSn8fdGOI/f12wti2OzLofFsrLZ4+0BsWG&#10;4HFR/+5o5z2vt3Qautt6rq2qka0bNebc5IlSuGGNdDe+GbDfhgem8fcT+E6erPpJXY9snHjGzOBg&#10;ZfmUvZbAgj2zVqxY4eYrOJmvgCt2+PiaT4AJcX1Y4/m7jn3PqMvKGtZqVkgBgYBAQCAgEBAICAQE&#10;AgIBgYBAQCAgEBAICAQEAgIBgYBAQCAgEBAICAQEPjsE4DfLy8tl48aN7ntj9vKxNFweBT7MeCo4&#10;Gzje5cuXO+4Lrsqe+Rye8TXv3nfKNuVgszQ+zNGSbdL59qU2D5+lvJKeepTH4rq2pl4KNm/Rb+oz&#10;5PRZ1VmofoLDuKqBzo/ul8mypSt0j6ZpsntfoTS3vemrfyCNDHbCK8JLJU4a6fZa6miq13JwyLBd&#10;ojFT3sq1G7ckJSXF7Zd06NChvj0sjKcin/Wd68ES3BVj4fNd5P+jGpmDx3/U/ZBm6Z468+X5w5ta&#10;Y4RDRyPTArZewgbjJ8HT5755xj0SHCDxb+BtR+n+Phmz0uX8xVKl/lUrpfqCbqdviey59FIFMOcu&#10;XZOMGbMVy6ly+sBBt9fShw/6TXtvqzTqhjCNqqM5cfqcTJkap3stpcm9O9ipmoimoTnKLqQ06h+3&#10;bt6V1OlpMmrUSNm2vUBq6io/2msJ2+kbegp4Q7hZ+yZ/IN9xGOiGX/Qazr94x3aZPG6ULF80T6rY&#10;a6kXHcVfn/xxcDapn6DxgPscN3qE7Nq5TdqaGtQQ7d+NX2Sz8rtbNq1zOhmLXUTffd+6deuW43XH&#10;fTdC8lSf8vzJfVfesbl+PJk/oXvYbNysVWcagDPnr8rMWXNk/ZpV0lBbrs0rpp5GJnbNYD7RD9Yc&#10;NCjErqB+EtoPP4aDPw+px+8/sRnQvIybMFoWLVmgc/my6nKMzWaOR/yXutHIEIvB9kCiLas7tl88&#10;I9EWtuzYslWS4+Jlhe439PplbYSjZ2HjiJjt1ghiSrHeZGRkOP0SdWCz9Y3flrhn/bnwi/pzzkJZ&#10;qpqOiAaOCRGJE9XfXkvYC3as0cyBoTQyDa9bZeeOXW6vpSXLcqTyhcYg0fo72hUj7QLJ909bPz5V&#10;IwNmtg8We/FQt4+x9b0/XCLWfPy/2cNd/MP/XV5eLvnr8+Trf/9Tvvn3lzJrxnSZMHaUjB7xH9m8&#10;cU00tszH9fm/fH/y7//ea/ri95HyjC++TrwjYhixN1RsHBnzQfJTx0CYMBbMd7RHvK/QcuD7+IGP&#10;B/WQ/Hqs3oHO5AcHvx7s5m8Hq8f6xm//bwp8Hn0pGqDdu3c7e6w++j/c5L9jzb+Hq5GhGWLKdGsw&#10;s+ryStms77T4CWNlq8YW6mio68N1oP5jJ3pF9LTEPmLPJYudhy2sKLaqfIpGBmzRGRP7LCEhwcUO&#10;M2zs7Puh+QTjwZizBxZ7bXFt4wCuPmbDxTnkCwgEBAICAYGAQEAgIBAQCAgEBAICAYGAQEAgIBAQ&#10;CAgEBAICAYGAQEAgIPB/BQH4FfhiYlLAVfHduiU4tOEmn3/hu2d4Zfi4PXv29H1X7fNo8DuUaWn9&#10;IIVbi3RPowTZs2W9vKt+pgShskpRjYyTpOh1zYs63c9gk9qYLqd0bxjYJ1VxDMlhVZXVyZrV63UP&#10;nkTZs3+HxpF5rV1S7lm5sf72CjFeD0zQDSVMHOHiyDiNDNoP3QeG9PbtO7l05arbXwHuin76XLHL&#10;pP/RZ6uT/hqf6ONlefs7/9G9lnYdOCmJKWmSMy9Lnt6/oU3A2GkcGcW0WbuCzWZff+1jPxwrcQLQ&#10;l6ChKigocPw6e3fMmZcpBVvzpaJKx011BZ3drRqDg3gNEZ3By9YuOX/1lszKmCNTx4yXQzuLpeVt&#10;vY59u3T0tLh9lt61dMrhY6dUx5QsC3JUy/PkoSvf0Tz0Xhe4Cr7y8P5j5QLny6hvR8oy1XzcvntN&#10;Ghpf6cPfkvGGWVlZLi7IcPZaamxuVVvFxbfYvnWzjNa4IzmzU+XxnctKNL79rfK/8MofI/wHnhmN&#10;jNvTLI29qXR/j9e1aoHGCVCd0oNfb7rYMHNUu4TWy+IB+eNMHAn2YEmKn+z2aLp57ZIr78ZNdU42&#10;fn9Gt2g31t+Z//C0ZzUOSmbWPNUqrJHG19U6KdvcHCMOSou6kL9mUAdY+PPMeGLsBBv/N+uX3y7P&#10;LRGHBl+erHtNJSRNk337d8l74kZE/dZhqZo42mIty8nJcZhb+di90ey+nRkjtGR71d+TpsXJ9+qb&#10;FU+eav80h+IhvXpwrQlem7kFn028mtLSUncf2/0xczf1P+7RT/pz5dZDyc5dJIu/z5HHug+Sw0/n&#10;N/iZRsbHkLLgTgwedD9D7bXU0tgthw8d0xhPcbJA48g8KWNPIl08dU5wIvm42jXYD3evJRtP+uS0&#10;aKrfYG8g1lTfdtoiD/f6w4XngyVw9jUabh5duShJcZOdTmbKhDHy76/+IWm6f5ybD04zNXCNsbYN&#10;nHPwJ/TF91Ny00/GCY1Mamqq07PV1dW5fDwjGdbuR/Q/6rLD7vObMqzhvNOIJ4O+Dj9Dz+FjYmXs&#10;bHUNdCYfz7CfA5uweyBsLJYPeU0XlpycLAUFBX37DVJHf30zm2LPtGeJevE908gMtdeSupLqvTQW&#10;S0ePVJVVyCbVIsWNHyNb1qyQ9re1fVgO1H/aJgYUscnGjBnj1gqLI+PWKjWMV5Q280lxZKiDOD1o&#10;cNgb7eDBg33Y0leSYY2NppHhGXF60NZkZWW5+W5+Qxmbc1yHFBAICAQEAgIBgYBAQCAgEBAICAQE&#10;AgIBgYBAQCAgEBAICAQEAgIBgYBAQOBzQwAuiu+Uly1bJomJiW7/HONefo9GBtzgXeBh4I+J0QHf&#10;S6wR29eB5/A4JNpweZu6NeaF7mETN0V2bsyT1+W6L0KnfoOuNCChFhwPq1RQdWWNrFuL1iVZjp84&#10;ohQtvFhkr4GB+CvuEwdhS8F2mZmRJnsP7JT3LfWu0h4lraJyl4/4OLOP+BTEM0iZOlp+PLFPulve&#10;aAG0Axil+pKWVvnl2g3Jzs6WiRMnuu/hr169KjU1NVJbW+uOsrIyx5Nzr7y83H1vDtZ8dw4mtHHj&#10;xg33LBZrsGFsuA9POnXqVJkyZYrj9Q1Hs5WzjZkzTv+jPPzdtpKDMmVaosyZPVMe31UO3eH2m0aG&#10;NqweylKO+BzwqdhKvAli5GzYsMHpBBhT7JgwYYI7fvzpjOpRrjttDEwg+ysRSybCCnZLvX6ff+X2&#10;fW1/vkwc9Z3sUb1BYz16jk7N3e40Mi/r38uOkr26H1aC5C7IlscPfo2UV70Ntg12dOEG6h9lzypl&#10;+bIVMnLUCMnITJcLP59TW1o+wgWM+J6e/WzwdfjGwermWYfGkUHOQAyHwm0FMnn8t7JqSbZUE0em&#10;+702/tcnn89kvDjgTdevXy9ztK+njh2KaGSc6Ev1AzoG13+5KCuWLpTNmzfLvXv3PsIBi4nXgU4i&#10;Mz1F0lMS5PSJw3oXJlePvvH7TVNCmU9N4DiQfx4+dV6mp2e4ODJNaGTwTxXGofFoVnKZsvhkbHmz&#10;hecDJcr42BmXTH76f/PmTZmemqjzY6Ls3lssbR1N6koatyTKancrDi9evHA4M8+vXLnimsIe4jtZ&#10;wgba8W3kN3qPA7t2S5ruIcZ+Qw/v6F5I0b2GIlqZSA1oFFgHaIO9cEynSL399Y972IAfXP/1qSz4&#10;fokszNX6b6t9qjvT/xx+ul2SS36/ueHKqcaK+BI5GdPl4Q0t1624E1ADOPXo1qFX+KS95YOcO/uT&#10;pKYly4xZyXL9FloqXQPJF1kK+zh6vePq5kybrIeLchbISo2hU11WHinTpf6lZXs7om1pXhsj+sS7&#10;o6SkxK0xe/fu/QhTzerqxX4fa+4PJ4Eb5exMezWVz2VhzlyZMnGMxKleir3LtuSvk7bmBq0yosWx&#10;MsNp41PymD1+WWxj/WafPTQyxBjCF8HKxrM/DKwus5l6LFEWzdy+ffskLy/PabKI1cMaj/7GT1YP&#10;58EObDQ7GBeOwZKvx3n06JH7u4N3CX9/WPwV6jCfGKwue4YNlrDF18jkLcyWqkdRXRcvffxWD/f+&#10;V//Gx/F14tW9qNA9J9evU13seNm2Lk86370atO/gQtv0A30bfwfgu6ZJpA/oYzhYWT8ljgx1WP28&#10;d9E12vjTPsl+03fTyHCfdR+7iEPE3mr+M38cyBtSQCAgEBAICAQEAgIBgYBAQCAgEBAICAQEAgIB&#10;gYBAQCAgEBAICAQEAgIBgc8JAfgV42D4Thk9hHEusbqN/nCBa7YEv2ll4d8zMjIcR4MmhARHY5wd&#10;fA7X9a9bZOO6TapFmfSbRqajVUPJ6L4/0HscymNVlFcrr7datQ0JclQ1AcPVyLS39MrOohKZNXum&#10;7Du4U941wQWqRqRL+VLIK03YbHyT8X1oIvbv3y/pCePk4tnD8qFD9RAuroAao6lTud6bt+7I0qVL&#10;5csvv5QvvvjCaS/WrVsnhYWFAvdI/Am+/yZeA7Fm4LjQuqDPIGYPHDW8Gt96X7hwwWlTXOXef4zB&#10;iRMnXFwF8sKZwm8Zb0lWrs1uK2oc66bCPTJe9ziapRqhh3eu6OOIzsfiyMBHWv85o9vBFmyHl4Wf&#10;HTdunOvjP/7xDxkxYoTud5UpO3bskEuXLklL23uNBYRWBBZQ9/Pp01egc+iQBoXrxv0nMn9ujkwY&#10;OVpKCjReQD1joDFPiNOhNN+TsheydsNmGTd+gszJmi23rv+inYL3HFoD1dKouizlNysrXsi6detl&#10;xMhvJD5hqpxXjQzlYzlbNDIZ6pfx8fFufA3Hgc6MNkwk/rBrZ6FkpiVKyfaN0vKmSu9qzJO/OMXy&#10;njZ/0GGhIUhOmCKXLtDXCP490Rg+TQ31cvXSeRd74NixY2LxG8xc/Io4Dmhspk0eJ/t27VCZhOo+&#10;GL++vZYG57utrqHOg/lnyYETMi0hWfJW/CDv6yu1KsY9ovFois5PeOJYTpc6Y+9hB+PNOmPzwc8D&#10;doYfPDbxH7IXzNW9yJJ1/7bjWjqCYUdXJA4Smhniu8Dfz5kzx8VFYY7Y3KI9Em1Rn89BYx/8+YHd&#10;e9Rn0mRhdo7cvX5DZXbaPxyKA/GVJmxkvczKynLzHH2hJeqJTdzDBvp66/5zyV24VL5fME/uo1/p&#10;QbszuEaGPqAPQpMzX/t+/9plBU7HXXE223p13UU/0KEamZ8vXFaMpkt80kT58eIpVz/5nJvwK6rD&#10;AAd/vt2+fVv3JVssa5avkJoKHVst8yHaxocBNDLgyNrJOomWw0/0m/rxBxtf//lA1/h67LvMcC1/&#10;9lBjbM2Ssbpn3Ij/fiX/+ucXUly0RfvWovrKl65K8lp+ztbfgdr7vfepM7Y/5mNnzpxxazA+iK4S&#10;X/Exxsdi7fHtZawtWT6el5aWujhvxJTh/YNOBk2XJeyhrNU10Nmv38ra2dqz35x924nVtmjRIvnm&#10;m29cTCw0QJbHz+duDvLfYBqZlbnzpOKhatP4QwIsmE74ofq2dtEdXPM3Rm11jWzTODvJUyZKke61&#10;1TOcvf7UH20vJPRtaFjMHuerWjXLGKPwqRoZ1ilwYo8s/iaJxcbGgDHz1yD0UAsWLHB/e/A3BHOL&#10;cSRxHVJAICAQEAgIBAQCAgGBgEBAICAQEAgIBAQCAgGBgEBAICAQEAgIBAQCAgGBzxWBFiWiH91/&#10;Jst+WCkJ8YnK8ezXvXLYYwmNg/Kmw0hwlpbgb+Dj4XzRgMzKTJDSc4eltxtOBs5dySjjqTq65e6j&#10;Clm1Zr2M/PrfUrR5jbytLdfYBY0uDgJ7hRBPhlghD1VnsXix7jcQN1WOHD2otdDmbxoKa9/O2OE4&#10;KrVt69atbk+k3bt393FD2Gx2wzH5GgJ+8901+yekJ0+T0tNHVT8Ab64crYpLutSuhqYOeazaDmJ5&#10;sOcQ2hH6y4EuZo3u2YCWhDMc5Pfff+94LrhOeCv2Evn73/8u//zqC7ffy86SQml4X69tdGs8i2bV&#10;njS6647WXjlx7KwkJqSonmaS7NpdIq1tYNmtep96x2PqD5d8npW+813+zsICFydkscaZuHfnuu4v&#10;ha4Dxk4PJbkpA6cHt0YsgcOHD0tSUpJ89dVX8vXXX8uoUaPcgb3sN4Mugz0cqNuPpRGxIPI/+Bk/&#10;+qaxQ55X1srqdbrHx4SJsnXLZmlpbIi0r3FioC5f1TbIDtUxjRs3XuNVTNf4PMr1OxvxF6j7zj7e&#10;kd+MFW3D9+EF71rbpKy6SnbtLVEecazMSI+XG1dL9Ql9jST6yQFvjz4JvRFxgjq6m138EOLfOMeM&#10;+iZu6mhVDWjCLdrcU7JDZqmm4MjeIg3XwVhF6qdeuGvyYKu1BQ5cW+KacfHv2bPBzpSJTejOiNEU&#10;P3mKnD6me4+Z5iBqf5digi5h+/btbh+1s2fPfsStwocTi2bF8myZOSNOjh7epVOT+a72RmOddLUM&#10;b/7H2hb7m3GK7TP+gd+VXrop6RmzZf3aVdL+vk6Lonlqc/O/VX3DT0NhZz5nZcC/QTcUQ4fF0dyh&#10;/hK9Ln/xWrbt3Ctjx451MaB++umnPn/GLtPWXLh6V2ZkZsmcWTPlAXFaejW2kcZc0fBCbi8j45yt&#10;Tc7cwxbs3X/0rMQnTpfxY76V4weLdcli7vaoz+mhdWDPq4ZmuXPvkaxdt0Hipk2RIwf3aR7m6G/j&#10;Tp0c9An7OJNKz1zS/ckWygKd378+vKF3dF1T/BreqN6B+tUfsYMytt5xRgeXm5srBWsWS83zX9Xo&#10;NulmzYkG11Kz3BTAvh9/vqqxfjI1FlemXL50Uddn6sb3I/b5GNg4o5dE30EMC2JrlJWVfTSHKQPG&#10;ll8rc30yvybWE+s2toOl3wZ5Sf3dizz57X/6SjuGlz2hXepFJ0asJdbvv/3tb25dKNa9ntBvUC52&#10;jaMesznW36zu33Purw/cM/85dPqUTFNN5XKNxfNWNRzqOKpbUg2pNjLc2Wl9NbvwBfYaY09E3kvs&#10;dcR7i3ce48Zz01r0Zx8YxN6njVgdEnsOobVyC6j6UQ/CTBxLjxbdw+7unV+dXpS2jx492oc19WPD&#10;cBJ5za8tP7ZcvnzZxWTiHY7+x/Jgo12Tj37Yb95p+fn5Mnr0aKcPBQtL2GNrgt3jOWXBEa0s7xQ0&#10;LJYsPz5MO/gS+4ehS2KfPHzPT+SP7TdaFrSovHvRMBcVFf1/eagjdjxoq7q62q39jC+x6EjWZ66J&#10;FxdSQCAgEBAICAQEAgIBgYBAQCAgEBAICAQEAgIBgYBAQCAgEBAICAQEAgIBgc8RATQYTx+Xy8oV&#10;qyUpMVn3n9HvoKMamW7lTYeT4IAswe3B8xB/Aa1In0bGccPk+40n623vkvvPNIbI+k0yeuTXsnPr&#10;Ommoq5A25WDZawWNjON5ddOQB/cfq42r9Jv6FDlx6pjT70RiyURahquCY4IDg9+DOyOhW4ADhSeC&#10;+7Rv5eGUYnmlSE0RHum67kVCTJjURN3f6OQR6WwnPoNy1Kof6Fbb3rd2ydOKWtfH7777znGN7G0A&#10;L2jcGG3Du2ETGGEX94gBcvHiRWfXKI1fkJwSLyW7i+T12zptIxJ/pSMaD6StuVuOHz0tKclpbnyO&#10;Hz+meSAelRvUfVWMr+RMu+BgfCUxYfaWFElacrzbT+TR/dvaBVQlYKOHu470t6yszPF3xI0ZOXKk&#10;i+MAL4fGAm3RuXPnXNwN8DPcaMe4XPqHDdzjsIRG4VnlS8lbu0EmqMZn+7at0tr0LtK+ajJ0Wx15&#10;+7pJ9u89pG1O01g8mXLz9jX33DRa1GdtUi9tGZdIbzp0LKtqX8r2Hdtk7LhRkjU7VfVAl/RJxH8p&#10;aza52CkaE4Rv/uHu0ciwJ1OX6oU+aECBXo3t0a3CgC7VU3Rr5U0tGrNHa2Ls9qsGZ0ZKnBRv2yDN&#10;r4mL0ez6T7/BwbdRi/xpyZ9f1oZpCcaP/s7FKmlueKf2aJOdOsc469GjMUvYH4i4RowhcQXMN7GZ&#10;39nz0yRjZrycPnmAwnro2GlfKM/8/DOSj7/VZ+vEmfPoLzJkbd4KaW14qY9VI6N7rTH/0ZD4CZv9&#10;xJga520+4c998qLx0Kkq9Q067143SrtW0ardRPcxJ3uR04LBozPfzaewl3nE7zMXrklqeqbMy8qU&#10;Zw9uUqNio3NZhXJoeGw8fLu4Z/Pi2JmLkpI2UyaNHyMnDpbotIvEeenQOFasb9j35n2b3HuomieN&#10;gzRp4gQp2lagOogGrbx/nQD1W7vnS69Irmpk5s6bLb9cP+/s61X7Oumo2udjZtec0TCyD8um1Yuk&#10;thyuXvuFZo0JqalH5wGzGF3RufNXJHXGLN2XKk0unP9RZTSoM8gX0a9YvXqjb54xDvgesS82amwO&#10;YmFYPsbK7KcMiWeUQX/HukOcJ9Zt8g40t2LriNT08f/Ua3jhL7YOcGaM0U+g0UCvSCwwdA7E7LB9&#10;tfzaqMv6wH1/Xvr5fs91f33gnvnPkXNnnEZmmepD39XU6sDoM9XDMTWGo5GxuqzfZhvzhncVeBcU&#10;FLhYI6z9aDiqqqpc3+gr5bDFylOfXVOXj4fVPdC5l0kdTU+fPNP1d5fTi/B3Av5o9dIGYzPc5NvA&#10;NWV5vxKLCP87e/Zsv1WZ/smwRlOCr6JhWblypXt3+3HyyEcZWyeolLbKyspk1apVTsMCfvgxyfyD&#10;Mwd/C6D7Im4OWKNT85OPLXWQn4TeJz093em40OSaTeDl9x1bsJHE+BJ3aPny5a4s728Secwu/hYJ&#10;KSAQEAgIBAQCAgGBgEBAICAQEAgIBAQCAgGBgEBAICAQEAgIBAQCAgGBgMDniABhAyqev5A1eet1&#10;74XpGkfkkHREY41090Y0BkPhYpwL+eB5OODw4XPS06bIqZP7pKPtrT6Fc1cOB6pMCVg4+KeVryS/&#10;YJuLs7C7KF/3W6nq08i4OBKavUM1Mk8fP5eNG/J1n5wZcvjIAWltb9RqPubR4H/gr4xr01bcd/Hw&#10;XnyDXVBQ4L6f577xYthqifJmv8UXSE1Qju3kYel0sVuUn0RDoUValNyuqHnjtDF8dw7PDscWm4yH&#10;8+9jH9+e8835+IljZPacDDl0ZL+8aXil2eCelYt1MT2UN1YQjh85LdOT02V6Sqp+D35c+x3J09Wj&#10;nLaXsN/6DncGB7pv9w5Jip8sC5RDf/4YLlzL9ir37jaaop6I/gNOmP1kRo0a5c7s6QT3R5+oh7pj&#10;k7UFZvgAeYyjs7yNKgR4WlEjK1evk0ka82TnDv0OvpXv82lbY160f5BW1dGcO/OjTJ+eqrF3MuTq&#10;9cuKcbu0dUa+4/fHiHpp17hBLe40Mi/qaqVg6yaNzzNGVq1cKFXl9zRjpDz5zVZipxA7gb2v0P+g&#10;kVHrtVZ1NL3iX6+ahlSAGEYN73V/Cn1C//bv3SUJU8bLupWLpK7igRZRzYVymVa3ZvtdyZ83gxX0&#10;sTf/tPk1+psRUrz9f9g777+qjq2N/3f33rzXN7mxiwUVu6IiKioq2I01KOoNFuw11tgSRdQYe40l&#10;qJFjjS0WRDq63vWdw4Jhew5g4v3hvZn5uN377D1lzTNrz+HzeZ6z1nqNv6T6KnQN5PLRPGDOaKaj&#10;awP/jEaGGEHE0YEbZU0PHTqk8Yn6ydTcMXLqp8NqAjjoi2ntWaJPULAhihF+wrt6oOgnGZk5VhZ/&#10;PV/ePOf90RgpqtFzGhk1xZ971LfQ+0TvRc3lXS2vrJFXZRXuveUzMWC+P1wsOVNnCPnDiMcTi8Uc&#10;VtYee9GD7Vf7Ro0ZpxhNlLs3r+hj3oN4HBgNkdSsjbVlvtjF+h756YJMmJQrwwYPiGtknE/Xqy4r&#10;rgFEI1NWUSe/3Loj+UuWSlrf3g6Lh7Fbamj5B7j5Y9D/6Z8uaZ6lOTImK1P2Hdwh5VUvdAVVs6Ua&#10;HFzaxw+8eW844N3RhixbOL1JI4MmR78QsJ9ccgq/vHxbKyfPXZZJudNkWPpw2b9vr1bhewHniPPt&#10;9i5im43Hvof+JC0tzWlxLly4wGNXeGb1uEF7OH3sIxcaegDyu5HvjTmCJTZFS6J70Tq+3zEGB+0Y&#10;Cw0hOkg0gf/4xz9cTCE0FcQW4jvDjyNCv7Tx/c2fQ3Tctn5ONAfumf8c/umEjBydKQtUt+M0MiyK&#10;+qYurbwmwFobChj4OFgTG5tcQWgpiBtGPkByXBFnhmK2MNfo/HkOnuxFV69edXHIrJ7tbeyPNg71&#10;KfRDjCHirPXu3VtWr17t1iL+NP4/9vp+5T+LXtvcwIzxONDIoINMSUlplj/St8W0JvTHXsJ3PvFg&#10;iAtHHCPit0RzErF30r8Vxi4tLXWaGnRd5Anz+6Ue86UNcdqYKzhTd+/evc6/ra/o2TAsLi52ep8O&#10;HTq4mHR37951VU3vaO18zF6+fClnz56VnJwcl+uRuVBoY+18X7Y+wjkgEBAICAQEAgIBgYBAQCAg&#10;EBAICAQEAgIBgYBAQCAgEBAICAQEAgIBgYDAXwIBJdseaDyUb5Yt1982Zylvo3qQBg60VvOKtKUk&#10;4rLQVsBxDh3aS3buWCevXjzUrpRfJjiHcvmOw6+pl3uPX8naDZsdh7xryxopf/GoMdeSpoFyPG+9&#10;Uve/PXqqeQZU75GZIQUrlsmjx/BEH8Yj8O2FY0ILkJ+f77g4eEB+W02BT4KrheOzAv9lvBG/r6d+&#10;9tiRcqzogNRWxXMtmUamRrnK335/I+RoIWcJv4UnVgKFceFXjfu1/rkHX0Yhlgyahd59e8iceTPl&#10;1OkfVfcTz6FUr/Fd6tGxKA+Nhok4MiOHj9LfxA+VjZs2yOOnDxU+jZvToCFxHep/xqnxmfk9f675&#10;ZFYVyLBB/WTmtMly785NfaJxFcgr1NA/GDBvOEW4abQj+/fvb+TR6IsCt8h8sB8e1HCKP43/7/OP&#10;3KGeUuxy884DWZCXrzml0mXb1i0NeiM49lrVQ6k96oOXL/4skyflyPAR6bLnu50av+WFe04/9Mt4&#10;zImzXfPspcZ5ea28X8mdXzVWzWJtP0i2bC6UN68Uo7pXVHGFthxoZNAzwYXn5eXJE9Vl1DitEaxz&#10;g19Cx8NF660qFTPwEZw2bVgjA3W9Fs7OlQe30UvE4/joRWPBNubNWpjdxhvzzC+J3hv/uV3T3gp9&#10;0G8sFnN8a1/VyKxZsVIe31d9CYbq8V7jTGjAo/hnvQXfjZ8SwwBNANosuFw46kEDu2u+pRly49o5&#10;ramLxcTRyDB/jk9QsBfs/cI88KXvfjgu6SMz5ev5c1Qfx7upMaCq4xoZ4qzY+0Jb+rECvvg3OUTg&#10;2y9evOjmSb+MBSeNX9cqDq9U51RZpfo3bVxVXStFR4olJ3eKpPbu4/yAPC/+PmBjwDOj4ckYneVy&#10;Lf16/YI+UmxVQEUcGXzbt8nacQ87sPHY6csycfJUGTqov+zbsVHqK15oNeXytT3zq1SoK7WfGyWa&#10;r2XBQumd2lNmz5gqN69f0nrN9zebG+MwBjafPXVZpk2dqXnM0mT1+gKNl8M+qz6ouZzelsVjs1Cf&#10;Yvsb/oQGjndg4cxsuXfzkj7Veaku753mkWIc08hUqRv9cvuezJqzQHr30TEKV8mr359ofTW8IRcf&#10;9a2wXtjG/oafoTfBzxjPsKIOtlBoy7XpDthDyYVGLA/iPIEhdaytjcM50T3/ebSO/x6hVygqKnJ5&#10;5cgjN3nyZCksLHR7PjoRbN6zZ88HGgm/f2z7syXRHLjHnOn/9JXLMlr35bn6HfPs7v2G91Kf68Cv&#10;apq0Gq3ZkWgca8P7gs5lxYoVMnDgQBdzDWz8gj2sEWcrrKPpPrKzs2Xjxo2CfoP1bNrb1MkbNxON&#10;vaRa06vXr6gebJGkaH5FdCy8v2afv0809WEjJj5bG2zDJtqdO3fO5fkixhvxiLCLejxDI0I9fy7M&#10;jdh3fJeTZ5B8g/ivX4drsxNLbM8gftz06dMb9UUWq86sNdy4T65CfJsYN2g0+fvE7Kdv6vpj8PnA&#10;gQONeh++u9jruE8xvQvXvj/y9xe6SNYTLRzaMwrztrbuRvgvIBAQCAgEBAICAYGAQEAgIBAQCAgE&#10;BAICAYGAQEAgIBAQCAgEBAICAYGAwF8RAaW8/pMamd69O8iG9d/I40e/qt7jrYYvQZ8Bka9g69iP&#10;nqv2YOt2yRg+1HHIVWVPVUOhOWz0uYvTACWnNFv5m0rV2uxSzrWvjM3KlNNnfxQ0PD7fA0dkPCg8&#10;E7oGOFdyd/Ab7GnTpklJSUnjKsNNwRlRqG9t+UwMBH5LPmfGZDl36pjaik5BI44o504sCuI/vFAR&#10;D789X7p0qeTk5MjRo0dp6or1a5+N/7LPd+7ccdxdz9QUWbHq33LvQak+InaD5nGp0fk3aFiIZ7Lv&#10;u+9lyKBhmqOhp/6OfL5cvHRO3la+1vpxDp15YLuPBXoc9CDzvlLuTmPVLF44V367Hx/DaWTguPXA&#10;Lrg/NBQZGRmOHyUHBPYbj43NjGH4cqYNBzqFZFwmfaABuFZSKrPnLlSNzDDZsX3bBxoZ1vdu7IHM&#10;n7dA+mgcjXkLvpKbt6+5+TE2xdaKPrHZCqvyVLnHw8eOyrjsLNUK9JHv9mzR9SrTJ8S7iBezH3+Y&#10;OXOmix0BF3/l2nmNMfJMK+Fo+IDmjNLFJZYMSw7Di14ALPPzFkg/Xa+lC5Wvvo8fNfWvH1wxXOyz&#10;nbkPTr7t9qy1s++XhjXcNPEe+mjejoVz5sqV8xfUWMUFaDjIucRnLfCo5E+BM4WTRrcAT/v555/L&#10;iOF9Zfu3a+TJb3e0Jpy/zljziblgK3r6FIU5g79fwIO1bE0jE21HH/THu82ciH1EjKjRo0e7nFKl&#10;paX+MNRuPCrelsv3B/dr7JwR0qljB9Wj9JKVK1cKcTSs+FgzxqFjZ1wcmezxY+TaxZMKj8YhUR0J&#10;sWjQuCRaT+4xP96TIycuqF9OloH9+8jubeuk5o36mgrf3qowhvbkgWIvuXKtRGbMnOVsmjJ5glw8&#10;e0JNYj2aStR/4NwP7iuWrDHjpVtKZ8nLnyuPnsa0gRqnfb76vbIRd2yyudGOvHPEy1gwY4KU3jiv&#10;bTT+VrXGrdE8StQlpxwrhm137j2WOfPzpFPnrjJrpuqprl7WrQNtYdw+7GK+foGjLywsdNpE8hcR&#10;l8Vik1DP/BibwMkK+/OECROcfoe8NbbXJMPZ2iU7J/If6qKhQCOHFmLTpk0Si8UETRTxUMCGPWLM&#10;mDFuX0Tv4xfmSr+JbPLrteU6UR/cM/+5fOumjOd7SH3j4e1fdZkUK/0OAu0Kt0JtGSVex/r1MWEd&#10;7PPDhxpPTr/LiO2CPpQ9xi/Rdeb9QFvD92q7du2c7oM4KWhe2Gfj/qY6yOoyid27JUePH5L1m1bL&#10;/IWzZdTodOnRq4vTr7K3WonGbbH7LZ3N95ifzYV1zMnJETQy6J+Ki4sbu8BuDorhTx9oT9C6dOnS&#10;xfkf8aWI9xbVvFhH+Cb9MF+0pWiruPb92daRNuCBHo/3oWfPnm7vIsYXOhkrtEV7Q13wZm9CS4PW&#10;pWPHju47Gn3jo0ePXBN8k+996tr3P3Mid5zFxFm4cKFbJxqAD3Xt2l2E/wICAYGAQEAgIBAQCAgE&#10;BAICAYGAQEAgIBAQCAgEBAICAYGAQEAgIBAQCAj8xRAgTsl/MtdS3z6dNP5GgXLwpcotK6sX0cg8&#10;flEhW77dKaNHDZfv92xV6vWFahM0h4pys29UvoJGBCqwRgMaHNh/ULmlHo4PXrteue1frzXjZtEC&#10;+L+rhoNHRwAPSk6VrKwsOXLkiONCW1rmFy9euN+QZ2ZmSmFBvtz+hZghsJL6O2+N0WEamfLq9y53&#10;Dbwgeov169c36krsN+bGkfm8GbkY+D05eoVxE8bID4f3qy6GuAp1moOl0l3H8//o56r38t3ugzJk&#10;cLp07txF+ePxsnffbnn2OxxZE7esH5oVOGp0LxOyRrlj17ebpezFU8VSQW3MsxTnyrCRvDtwfHB9&#10;6IPg2Tjg04xTswGYC/oEOEVi4cBxGk/n16VfNDIXfy6RKdNny6DBQ1Qj863GCULfw9i14tKF6Pr+&#10;/vyVxn/ZqtzkYBk6bJB8u3OzvFS9lHGejE1//mfuqYxFrt68JUs0r1df1SEMHpImxUf26V1+Z9+k&#10;YaEd/gB3S6wAeFB4x+LjP8jzF79p3fj6Nkoq1CbTyNz+9Y5br+xxY2T44H6yY/NqqSmDN4/3D07Y&#10;1tZCXdq0tfiYxnnneEwQ1ndwv/4yLnO0bFi9Ru7fKXXaiMY56BDM2Qp5lsaOHStffvmly0FCzo9Z&#10;MydoDB/Vm1W/Ur8AM524tiMP2kdS8DbMB2fmGl03MMC21nItfdCZ3qA/uHR8sKCgwPHZzIk4SMSV&#10;gTe28SrV114+fyy3S67L3t079F0YLSldO8oY3W/Wr1klxIvytWDga225PnT8rIsjM35splw5e1wd&#10;rszpSOoUprZoZL4vPqV5kLJlQL/esufb9VL7Vvlw3dTI/6Qp5Bo1MhcuK6efO1X69kmVzIx02b19&#10;k9RVvko0fXcP22KxmOq2ClR/M1g6dvpSps+aLFeun9Pn6ou6hm7vjPQA5sTLQB8CT79qqepq7lzV&#10;ypU6nr6XTgvomrvlf6N73I3bd53GrX2HjjIqY6TiuF2e/XZXe47vP9gS9We4fcbo2rWr0+IQlwV/&#10;9f0R0/x2aBHQGKB3Qp/CWrLXJHtf/LaRaTZ+pI6tp90EN2KesGejI0DnYYW5EHOEmEtoiHhOnhp/&#10;LGyK9mntP/bs92ttucecGefCLzdkgmo8yLX0uDRGICTdvjWOl1bmbf2YQr/MjzVgT7GxwZ33ifHI&#10;wcVaoVMijgrfhVao7+9FvDdoNXgHe6hWr3379vod1dnlEsrOznZao+/2b5fCtd9oXrNx0ndAD0np&#10;2VGGpKc5X11WkOewNQ0K49u1jdmWM+2ihfcajSv7AppAvpvtO5m6/jz4TN4t/lZAb0ferX/+85+S&#10;mprq4m35Gjrq+msPXswfzSG4MW6yAu58X6Lb+eyzz1z/xJ8rKipqtgfRnnV69uyZ80P+bvniiy/k&#10;73//u3uf0PwcPHjQPfdtoR3riA1o0ogTRYwktGZoWf1iPubfC9cBgYBAQCAgEBAICAQEAgIBgYBA&#10;QCAgEBAICAQEAgIBgYBAQCAgEBAICAQE/ioIVFdonoWbMVmUt0T5z0zZvXuXVNcQI0C1EcqbtqX4&#10;HJVx3/Cw8D8jR6bJ3j2bpLzsiXYF767aCOVv3VHzTtDIbN2+S8aOHimH923XPDFxnhaNDLlMIANr&#10;lad9W16lXNIR6dc/Tdp9/j8yKWecbNTcTORO8sc3e9HKEKtlypQpjiODu+P32+QqgDNCK4GtFJ8v&#10;g/eDy4UbJa7K3p1b5Plv5IChrtpRoVyy2kZ8BfKQMM6NGzdkyZIljhMm7wI8lf1Onf79AjdF3gNy&#10;3sB97di1Te7e/1WrKC56VGosB7uura+SyvI6ObD3kIwaOVpzQHSW/gP6Sd6iBXL2/E/u9/nGc/pj&#10;EEOG3EmMkTlyqOR/PU9u/HxRp6B6iTqY1fhY72o1p41iAB9HfThj+Gl0RFZ4hv7FxxgOGf6UWAvg&#10;SdwZ0yYZprSHvyNOxpkLVyV78hSN8TLIaWQq3rzUp9igChfFkFxa5WUVcvHCJZn91SzNwdFFssZn&#10;yt79Ox13aX3TpxXWDN7vZ9XHFKhGKUM59RGqe1i2LE/u3yvRasyzspEHxhbmQlwAflcP/w1XueTf&#10;X8vFy2c05ArOhi7IndR4Pattz56/0HfiO8nOzpb+ab0lN3uMXD6jcYXo/108FgG2RLl/YlIwFjoO&#10;X4OhDR2WPk7ca6lYXebgj4OvzZ42XYYPGixjRmbILo0T8/ShaqdqdC42D69jdFNzlGtPSUmR/v37&#10;x2OvrFsmrzUvFWtRr/GL3MS1bX2l+goYfIKCj0a5XObEXA6rBmXMuGxZlp8nFS/RKmFHXCNXqfj7&#10;/u1f44+sP1oH47Xh6YlpQSwMOGK0a/NmT5WZUybKuNHDZYDmyUrt3sld79i6Xu7cvOp4c9828xN8&#10;hXXdd+iEDNd3b3xWplwnjsx73RtVR1KjtrVFI7Pv0I+SOXa8DOrfVw7s2qyLTz41zVujex/tyxVm&#10;9pJzF6/I5Jxc1cj0ltQe3WTq5HFySuNuMEd/3rYc+BX5i4YPHS09uqdKF9X9ZIweIms2LJcr+q6/&#10;0ffJbVnagHkwL/pBzwanj24Q3A59t1mqXqnPKO7vbP31E+5Tp5vwK82FdvWXOzL/68XStVuK0/CQ&#10;C+qo6vrqq+K548DKCvo/9gfiZTAGa4IWh7HYI0+fPi3UsWK+zftSpFoBvjPIQ8M7yvvDOlMnEQaJ&#10;7lm//jm6dxE3Bj/Jyclxmhz2ayuMxcF+iE4HjcGGDRuEGCv/iZJoDtzDBuw+eva0ZGVPkKWLFsub&#10;J8/cO1mvOk11vzZpZOjHL3xmvfz7fFehTWFc/Ap9EBoZNCbo6uy7jOcWq4Q+eX/BjpxYaET4jk1N&#10;TXXft6w3fUyZMV735sGSpjndBg5NlclTx8rajQVy6lyx3H1Y0jgu/WGX338ibKgXLf76Mi/8He3K&#10;iBEjnLaEvY7vc94X9kCrT/+MyTuBT/D9h54mLS3NzYdr9ku+64hvZPkTmTeaGrQos2fPdt/j+Cx7&#10;DroWir+nmL1gtXv37sYYXsTrwTY0m+RTAntsoi2+T85D/A89J3pG/l6gLt+7ixYtcvod2hCfib6J&#10;R4PfLliwwOlj+H5Dp0asO/r0beK6rfia/eEcEAgIBAQCAgGBgEBAICAQEAgIBAQCAgGBgEBAICAQ&#10;EAgIBAQCAgGBgEBA4L8FgbeaL6jkuuoGFiySkSOUZ9+1U/lb5VdVw1D/vm2/VPc5UvgnNAHkEJg6&#10;darkTB4lR4v3qjQG/l25e4h3CFg9vdN8I781aGSyRmdI0YGdcQ5ZAyCgkamA3tPjrQaUefl7mWpX&#10;jivvlS7t/vczGTCor+RMmeB4IjQq8GJW4LDgr+DP4aDg7eBp4ZmIa0C8FH5XXlpa6ng+OEDjj4gp&#10;gLYEfQwxVY4X7ZeK18/jhqjhZW/eNmpk4LaZeywWc1wZ/cPtojHxf3tO/3DdcFhohwoLC11OB7iu&#10;X0tLpK4hrxKxZCqq4GuZS53mYynTmCv1cvj7ozJ+3ESnkenYqYNkqBZk4+Y1cv2Xy65fOGf4Ow5+&#10;92+/I0cTNHrkMNmyYY2UvXzq+vTzLFWqVgWsKGA4d+5cN++1a9c6bHy+Ep0Kv8NnDsRVMK0Fv50/&#10;fvy46yP6H2vyVunzn85ekqwJk1TfNMDlWip//UKrqi+817F1fSvLNb+EaqCeKge8YcM66dylg7Tv&#10;+L8ydfokuXDhguMj8Svj9DiDJxqReYvzJVXXuIdqCxbkkYfqtPYNZ18lVeVPGrlg1pc+4O/RUOAT&#10;cKHk+1i1ukBu3f5Fnj57ovN7obmWcE41T5fh+o0S+TpvkdOVdOvcQRZ8NU0e37vp+pdq5qErpfME&#10;K7OP9UYHBbcK9wm20XfE/M110Mp/VtfGser43Vbl70cOHSZdNcbHV9NnyIVTqkF4proK5dHde6aV&#10;4b8tjww+R86OXr16Of8+eGCb1uA9V92Hy9/FxHVOFbo2evkpCrjYHKw/uGx8r/jkRZeL6Jtli6Xq&#10;9RN9rPx9bVwjw/tvfDbtfF6fz/gjeXHwQfhsOG40Fuji4Md5zzOHD5KMYf0lXfeLsRlD5N+L1UfO&#10;HI/HTHH7Ubxf3z7Wkr4Zb8e+IhmaniHkWrp17ZyOCq663uoj6raNa449VpgvbbGdXFKjx07QfGf9&#10;nQYwjrU+U2zRyLzROFFxjczPGkdmitOgfNHuH9KzWwcpWLLQ7Rf4Ov3Zwf569uxZ1YMtk66dUjUu&#10;jsbn6NFVeqd1Uz1OuqwsXC5Xr1wXTZvk2sCfgzVzIjYL8SXYB4m7c/VssZrNfq/z0hhWtujqAhqy&#10;RPdyvf3L7XuqJVuuedDSpGuXzjKwX2/5Rm2L3brq/Mrfe+Hj4fbZS4h9wR7EOhAzi/VBt8T+xDtC&#10;O87Mi3eZ/D5oLWiD7oIChjy3d8vdbPgv0T3/uV3TB+vLupIPL1v1btiDbsLy3DAGeydnCroDbGBP&#10;xy72IXD81CXRHHz/2VukcXXGZclKjZNVX66xxtRn3qkGDitVAdiqOba/+xV9X/fXjjr42p49e1we&#10;IOJsEa/E8vqADb5nNtMP9fFDchmyduQBYu8rLi4WvkfWbV4uK1YvVl3MN3Lk+D6596hEqupe6kj4&#10;Gke80FfUlkS2W33/7Ldjn8WniIvWp08f971P7CzWHH/HJsshhZ6FmGnfKLb8nYAWhXpoaLGfufMZ&#10;rQ/aFGLAoI1hzmhd8CHaMA5j7N27t3G/8m1nbmDGHkwddKh899AGDQx6IsZBu1ZUVOR8ND8/3+W8&#10;6tSpk/NBtKjkB4vFYu4dxif5+wq7wB/beLfRx6SkpDi70NQwnmk0wcb829bQxzFcBwQCAgGBgEBA&#10;ICAQEAgIBAQCAgGBgEBAICAQEAgIBAQCAgGBgEBAICAQEPirIABvCt8Kr8zv/sl14XNocCktHYaT&#10;8cp8pj5xBPidNJwN3I71CU9j/Aw8EvqOxYsXu7w369atS8pDwmfBXc2YMcNxm/zWnd9+w1/xG274&#10;JriiwsJCxx3Bs8JDES+EZ6tWrXK/I4f3ghOD3yL/ElwUz1auXOliCzjdhMY+oA3P4E3hRn2Ng83Z&#10;znByYIg+hvZw0PSJHubZnZj8dvO2XDlxUjZ+s1xyM8e4g+vzRxNrS6xfzmAEHweXlqq6DjQOzBGN&#10;CpxkwfKl8u2OzfL9of2yc/c2yVMNADFYRmQMlYzM4ap52uV+J2/cmPHF9G1rwpk5sk78Lh7s4Ovg&#10;Rl+/eiAP7t+QX29fUp74qKxZnS8jhveVgQNSVJswws2Rej5PSX/WN+PAmcOTc5DPIhnXTB/8zh++&#10;D36vXbt2Ood0mT5zimzavE7OnDspN29dl1NnTsjqtStUIzXRcZv4GLqdRP36/obfoedBUwH/C2cP&#10;juihiHcB18l7gB9iMzwr8SbwL7DH1+Ac4UijBXwNY+YB7vTJPIqVbzWf55ldR/v4I5+JI4DeC7+D&#10;TyUPBxz3+fPnXQwI4geV3r4hJ44dltnTc6VXSmd3DOyXqnFVerl5GmfM+Pgba4eNxq3+Ebv8NuDC&#10;OnAwfz7jh+wZe3ZulbGq+VpVsFRqKsq0mQqT3qkwg7NqWLCjpYP3mXVhPdHEsTb0S74l9FDw0uwx&#10;+AZ7HfNjfPqktNQ3z1g7+Gt4bOJQWDvzb1tz11lDf3bNHIlnQVveKXyP+Scq6EZycnKcdon4Jfgm&#10;/sP7yF5HrCZiWVy9etW9H3Dm+CU6FHyW3G3Mnz7wZ/ZUtHonio9Kyc9X3bFt4ybNFTZEurTvIGM1&#10;7lBhwfJW54+txBJhL8SXwYI9CH4ezQG+R9wttDHoT9gD2f+YL/PgHvoS9kfsY17Yh06NZ3zfsFey&#10;36LbYp9jH0dnwTp+ylJaWurs413me4T9LlHBT/EX9v4VK1Y4nQUaCuZgBV9qS2nNv5L1ge/w/v10&#10;9JiMV03F13PnyZP7D1T09C5+4L5cewW7ozG38FPuW/ExZQz80d4L6nCNz6I1Y09hb7UYOtT3i2GA&#10;lgjNFe8hsdso2GHf77x/6PT4nuReWwq4Rd+tltphm/WNXbwvaKBYZ67RPDGv6dOnu3mhoeOaPZO1&#10;pR77JvZjO2PT32vVbR79/gf5aspUGT5gkIwaMlTGZ4ySkfoepXXv4XSGvBvEb2EMsKat7aFc257B&#10;XmQ6FrRi+Dh7FDpKxmcPQ+vH9yTvEHZxxgd5v2x+2EeeQ+IbsUbEi+GgPX/DsR+goeE7/I/6X0tY&#10;h2cBgYBAQCAgEBAICAQEAgIBgYBAQCAgEBAICAQEAgIBgYBAQCAgEBAICAQE/r8jAGcG7woXBn8J&#10;D2xcDHNrjWPxOTfqww3BRaIzQIcCv0teIys+R2zXaBHgReFLTecA5wXfxJk+4enQLcALwTXzGc4N&#10;e+GD4F3houGX4I3gWuHs+J01/DE5mawQswCdDDzZ3/72N8cz89trNBLwzugisB+7iM0C5xblB+kL&#10;u6zAAaLTgPslRwV9wFPPmZwrc3OmuPOsiZNl/tTpsnH5SqePear6mdYKfBj8G/0aRqwXvB8aoX79&#10;e8ugIf306C990jRWTs+u0n9gH81FNV4W5S8U4uLQhxU4O+PtDH/jI9G6EAcALOHm4BALVy2SObMn&#10;ycTske4YPy5dcnNGy5bNK+XWzYtOi+BrKejL+mVMfAkuHC0KnCV8uq0xuFLf+ETq40/kmYA3hOPr&#10;1r2zHp2kV+/uMix9kIzXXEcTJmapBmiYpPVPdbw7/sDv+xMVxvftgQNFv8I8i4uLnSYHH2K9iDXU&#10;vn17x/emKo8O74hP8Lt/bIEjt7liN75hfCgYMy/8BC6UGDLoBNCJsU7JdDWJbP7Ye8Qswl+ZA76X&#10;m5vrtAzwpdNVR7RgzkyZlpstgwf0kX59esiYURq3YFymZKQPbtRyYTdz8v3cv/5Ym/z69OsX1gOM&#10;eIe3bVrn8oEVLl+mcWwiGpn3rWtkWEM44czMTBf3wWxm3fErfIy14TPP/HcWm7CtpYM1RxNi/Zsv&#10;2dnvD1+w+5zxDzRhxl0TW8v2NOr6BY0Muhd0J7b34EOspR3oX9jT8Ef2OvY45o5uCw0h86Qf9lzT&#10;sGQM07UeM1YmjRuvMXWGS7rmO5s2OUdzyO2S0pu3Wpy7rRsY8P3A+wvHj/YPbRJ5XHhnsAN82DfY&#10;f7kmjgx2EKcFu1gHND68d+DJPPBV5sGeS8wu5odeBi0D/vEpCuvOO8v7B/58V4Af48RisQ/8gTHx&#10;E+xl/cAW3Rm2sr+zrvTXVvta8i2e8Q6gd2CP9PMaYQfakh/27Xd51BbPXyDPHukeV6/fObV16rj6&#10;/VMV13tRl4Ld5n98Nh+zd4J7fGfaZ/Yrs49nVlgncvmgL2XN0eFRwNL65DNjgRP7KT6O7+IbfrF3&#10;z9eO8M5w0BcH14ns8PtJdu3b49dhvcEV3YoV1pPvFb6Xedc48Ee+5/lOpY2Pn2unOL/RfHvXL16S&#10;H4uOyLEfDsnxw0XuXLT/gPtuZv9lnokKczO8eY7fkNvJ7GI8/jbhOwwtLDod/s7h4DNaR3Sj0b+z&#10;8EH0NbyHVp/rYt0P8XP2AcYxXJOdE9kc7gUEAgIBgYBAQCAgEBAICAQEAgIBgYBAQCAgEBAICAQE&#10;AgIBgYBAQCAgEBD4b0cAjgbdAPmF4ALRCxjfk4xX8e/D3cCdWYETglOFh4IrJZaBH6fC57Toh4K+&#10;BF0EOgefo/LrwgmhtYHL4vf9VqgDV0SsAnghfm/N77Opx336hBf0C3wdvB98HjxuocZlIR4CsW/g&#10;KeHKmAcFLKhvn60fPmNrtG90JnC89AXHfWSvxiPZ/Z07n//xhDy6fUfelWsMArqPD2FdJjwzNhwZ&#10;c4OLs/HAnbkdOfqD7DuwRzZvXe9yBq1eu1L27d8tV65ekMdPHnxgN3wdtoM99nPN+tlawN1hO/Eg&#10;+G37vDlTZMa0CbJw/gzZurlQDv+wR86cOiIP799Ue5viE5jx9I/NVmx9Tp8+7fg+3xcY3+zw1522&#10;zJP5HSo6IDt3bZO16ws1dsxK2frtRtmv8z185Hs3d/A2zY2NSZ82H8b37WGu8NJoCqywxsSUIM7F&#10;kiVLXMwMfruPb8A7wrXiE36J9ssz40I5s15oHfAt/NGe+X3AL3+KwhqybvguHDD8P5ok3ufZM3Ll&#10;6/mzZfHCubJs8ULZuW2TnDl5TE79WCy7t29x9vHuYIthZjYxxz9bWEP6R//GmffYCpiu0jhII4YO&#10;lNUr/y21leSyUf6/IfeYtEEjw3sOj4+GgbwpVsCE4vuCPfPP9jzZmb2RvQy9EXmd4Nkp1MeXbBzu&#10;4cPm0/gUsWx4j9CQEJejVLWDtMMXrB6fKbzj8OPoDahHHdYE7QRc+fLly92aovnDHnyVeEtgyl7m&#10;rxX7Hnizp+Vp/JF5s2bL3JmzZMnXebJzy1a5cv6ClL94qZOIzyPZ3M02NBPYhi3s1RTWDu3etm3b&#10;nG6RHDbYxPuCH7Lu/lq7RvofGgHeJ7RDzAmdAvo/YoSxb2K77XHW5lOdwRPdALoDX6PgryFj8Zk9&#10;w9aQeaKj4DvK1i66XyWzsSVsecbewPtKzB00iWDMfoZvYeOGwtUyTHVNS1Tb8/Kp7lnvdNEaNDK1&#10;Oh/stDF8H+CaNUJnw9kK98326LxtvfFb9r4U1Y1iEzpLCjb5eyn38AfeO/YatEfFxcXOHp61VBgb&#10;LM0ebOLw59BSe3vGGvnF5mD30GjZfLnHmMwDXwAbnnPPL8364PX0jrpK/XtH97B67cOthd+w4Zo5&#10;+H3w2Z+Xf23NwRWbsA17zE57ztnu+/f4OwAM7KA987XxObd0+H2F64BAQCAgEBAICAQEAgIBgYBA&#10;QCAgEBAICAQEAgIBgYBAQCAgEBAICAQEAgJ/JQRisZjjKfltP9yqFZ9/S8azUBdO07hj2sCTwX3C&#10;mcGvwv1Ygecxjsh4HHsGbxbl7ewZZ/qmPYW2jAkfRP8ttaM+z+FsOaLj8hyuif6jBVujfdOe+9jC&#10;3H0Ozm/v2sGvKV3/Xn/zLzVqu8e3uc9+gyTXNl70cXweqilQXUFVzVt5U/5S3rx9KRVVyrHWKn9a&#10;F+cPsQNbjT+zfmwdeGa48ox68O6s3aXzJ+XnS2fk8cNSfQL28eN9nWoq9IiWaF88Zxzj/qL1+Zxs&#10;ftitbLXOrbxxbtU6z/r3Gs/gvfpCfXzN4jjEe+Y6ul6Mb3OlFjZG68Rbt/4/8/D9LVk/2AHH7et3&#10;uOf7WLK2rVvRVMO3hbuMAW+N5gJO/47mprofuyWP7t+R35881MVAzxb3mde/P3ExB3zdUlPP8ffN&#10;//xHrtEjoZ8gpg6aOTQ86CR4d+He58+Z4eLbrC0skFr127hGhvdQbdQ1Zj4tHfDcxIQiBlZRUZGr&#10;i53+nsPnZKWlvnlG/+RhI+8JeY/QWFhpiZ9nn4npvsqeSnwNdC74TrT4faBlgLO3Yv6Bv4IZWLKu&#10;1GO/otj+xz7kv8M8Y7yy31+4+COPNU9P2XPtu051Tw17EHFIWpu/+TvzYUzeI9rYO40/4+O2pmYD&#10;dbjmSLQ/ch+bwRdfYL24R7tPWcx+3wYwt7VgTJuTPy7Y257Btc3fr9OW69bwRYOFHoXYZ126dHEx&#10;g/AVYoGgNZ09bbr0TukuS/MWubV0a0csGYXpXXU8d5mN4dvDmrB/E0ON2D++rtTfgwxv1pa1YB3Y&#10;t4ivQgwtcmChaaL4a2ntuBeLxZyukFhA2O77rW9TS9f0Rztr21Jd/5m/rvTBumJTW4qNGa0LPhz0&#10;Xal+r04ZrZLwM7bjW/gKdthc8CPfJp7h+5x9+xN1ajjTF3Vbq+/3QdvWDr9+uA4IBAQCAgGBgEBA&#10;ICAQEAgIBAQCAgGBgEBAICAQEAgIBAQCAgGBgEBAICDwV0IAno5YDOQegk+zAl/WFo6FOvA9HMTP&#10;IBYHvysnPwd8rs/rUAf+Cd6IA67ICp/hl6w+vBB8P7yT3bO6nH2emH44aM+ZZ7RvCw9lfVIf24zn&#10;8m2zOpyZL7b6NnHNvQ8K9JodGgPgvcYAqIMbU36a42MLYzMWtlJqVKdSo3qYOou90aB/UFWM08pQ&#10;l/mwlr69tPd5O79PnvE5Ph/liqsrpKr8tdoOL8+4TYfZgS1WsNFKFBPGZG04J2rrt2Mt0MdU1751&#10;ehhl3fWxzl3PaGXevH3Vaj/0hz3+WIYhtsHPR22kDfew0bhSf07+c/NXwyxaz/yPM7w19T9lwcZE&#10;9jNGfL3jehhwix511fF3xreHedjB3D9FIc4EOYHQmRAvg9gqxA4h7w05n9JSu8v6NSv0vWAvUDvN&#10;l9+1rpHBPjQ47F3ETUGrQQFvjkSFNWrrAbbESkEvQDwY8poY3v77FB0HTQLaAvLNoRcktkqiwruZ&#10;rPDOtqVEfc7auPnb3hM96z5UVdaUaycZHlH7zI/tfeI598DC7OAZ97AfrHhm+yr3WvIr68Pm8GfP&#10;7OFoP6J7OXaYxhIb2zIu8/LX3L9OZmcyXO0+WBALiVgyaKnIVUXOqokTJ7p8WcMHD5FO//pSvlmc&#10;LxWvNIZPdB2TDMz3LjFq6ItYMMTJsgIeZjv7hxVwYN34e4AYP127dnW6NmKARfdra09bdF3oyMjP&#10;Ry5EW1/bmzjTL/s+z8x3bNw/ewZL+rQz4zGOb6M/Bs/xW38vTuQD3Kunb20chb3xsz73Czb4BTsM&#10;D/++XWMHdtLO8Acns50z95MVniXCk3s8o9+WjmT9hvsBgYBAQCAgEBAICAQEAgIBgYBAQCAgEBAI&#10;CAQEAgIBgYBAQCAgEBAICAQE/psRgD+BEyM3S79+/VzOC5svHFJL/ArP/EI/+fn57jfxU6dOlePH&#10;jztezDgeeBufv4pyO/THcyv2nPvwTPBs1pfV8c+0pY7fB+2idtKG+/CmxkX5/bTlmj79frHLOCna&#10;Yzt92xysT7+N3fuYM3Pz54duhFgr6EaiGoj457jeI4obfUTnbjY34+UayMB6ckyUq1ZFuWXiF0i9&#10;Mof6DLypH50XfUXHZJ7GldqzaDvDgvtx+z7UdjSfp7Vofm5q3/y+feI5GJj9Zi/8JPw5h3GV8Jj4&#10;CnX9QhsOK8yJPm1u3IeHp71/z+r7be3eHz0brmBGv+bf710soSYM66vfSk1FmbyrUf2FalCsGB60&#10;sz4+lX3YRkwbtCZZWVkuXkaHDh2ke/fuMmRgX+nZrZNsXLdKtVjEbFA/btTItB7nBPvJ0zNs2DCn&#10;Rbl27ZpNqdmZ+dnBvOywe8nOdHLy5EmnWUAng66HWDJWv9kgDR94duPGDTff9PR0KSgocLmHeMy4&#10;cb+Ox+WgbkvF3lP8x2zmzOdEPkVf9Gl1XF4eYsfowXtbW1EpxI8x0t/mkezs90efrZXW5sM7xbvE&#10;mf54N/C5RHNpy3it2dPac5t3snq2Vvacz9jKObofWB3/bP0nO1tdNFXkmlq2bJnTVXXu3FnatWsn&#10;fbr3kI5f/EtWFyx3+6/bd8m31LAvW3v/zFjoVshNmJub62IZkSsLX6KYro9rsPcL60G+JzSuX3zx&#10;hdO58k4xX/q1Qjs+c8Z28soNHDjQff8T7+jPFvpO5BOJ+sWG6FrQlvkyH/Zym3ui9oyFP0br0Kft&#10;nFX1ut562GfOlbXNsUvUd7TPRHXsHjYzptni4211OLMW9m4wd/+zX4/2rR1+/XAdEAgIBAQCAgGB&#10;gEBAICAQEAgIBAQCAgGBgEBAICAQEAgIBAQCAgGBgEBA4K+CAHwMeXXQtsABw9FZ7hX4mtY4Fn6T&#10;Tv0rV664nBFw1XBlGzdudDFg4HLgfozTAVeuff6H5xYvpiXcaQcnhM3wQhTiRvA5UbE6PGM849J8&#10;W3x+iTp85vDtS9S33YMD8/uz+3Z+qxxdleJYo/Wq1fYKODs9qpVfq9f5tKVgix0f1ldblbmrV10B&#10;+ZYqqjRvieasIbYM9xIVbDburjX7NUBNEx9rvKye31VpvJ2yphhAUbzAJIo/6+zfw7aWsIvbHmcl&#10;0QC53Eo6L87M2TRA8XrN/8cexvL7j9poLcxW7EtWaGu6mWT9JGsbvc844B7FIlrvYz77fTIfbOSI&#10;a2Hwgwa80KDU8b404Udb3g1s+rNzi9oMZlZ4V4uKipwej9xL3bp1k54pnaRrp3/J5vWrpV791+l2&#10;LB+U+q/NI9mZuR46dMhpb4iZQW4ZdElWou3svp2jz6OfqYcGYO/evS4GDvFqNm/e7HIesX5W3/ez&#10;Z8+eCZqESZMmOX3Crl27Gjl8f++y9Tf8zV/p82MLWgD2UPQn9NdYfD0F17rGTjfT8C6b/cnO9INd&#10;vt3Wt9nPZ3yHtcYOpy3QNs3ssEaRc7L9B3v8/iPNPuoja4P9+AUH19j2R3Bm4I9pmwxXu+9PhHto&#10;yfBhtC0DBgyQPj16So8uXWXrho1ST24szdfnNIqsn64n+FmhvfkQ64AfHjx40PVFnDh0WzynnhWu&#10;rQ+eEe8oLy9P0HYR04b3Fb+i+OvJfkFbxkFzg7/z3U9uMWItPXr0yIZodqYN+NMnsW44+5odq8ya&#10;mV12L9kZf8OethbGI6aXYcXZDsbl4DN90mvVe821Vaf+rUe1Xrt77zTmnaeRYV4cVrj28bL79Mu8&#10;OD7GZtpRsI33jDlTzG7G4jD7zZ7Wzq6T8F9AICAQEAgIBAQCAgGBgEBAICAQEAgIBAQCAgGBgEBA&#10;ICAQEAgIBAQCAgGBvxgCcIZoXFavXu00MrNmzXK5H+C+4F9a41geP34sx44dc7ma0MaQT4VcKmhm&#10;rBhvY5+j59LSUpcLgnOU+8E+bPEL/SXin7gP94TNVuDj6JP7idpYvUR9cs8vfr92P3qPNj5vRQ/J&#10;jmrl3NpSsBv7o/bQFr1Ik94hrnsgtkzTveZ5Z+gDji3aF/MwHo5+KXB4VWUaS6haOXf9975aucQK&#10;5eZq9INNKl7V/U+f9MPBNXbTJ+OhpUIjwTX37LnX3LWjjW9btWpi4qykaTrimiDmGJ+n2qXjgU+i&#10;NW7Wl/oBvpTID/xx6Q+fwfeS8ZhmP2fHpTZwxsyH9n7hM/1jH/OP+rNf989e21iN/ageBu1Js3gy&#10;qkF5X6vvlPOdeM1EmETn0djnR17Y2lizkpISp8nr1auXdO7wuXRu/7ls2bAmrpFBH/MRcWTAnlww&#10;06ZNk759+8q8efNcnBcbizm0NA97nuxs/oOOcO7cudKzZ0+ZMWOGnD9/3nH9PMefzQfYb5gfWkPi&#10;5NDmxx9/NHMa97fGG3pB20T4U4f+eM4Y1OEMntw3P0o2P+q8evZc44+ols3Xyqh7orUgpkyyedt9&#10;2499e80Wu2fvgG8Htpq2gvtmb3SePDMME72/NsYfPaOFsDVsSx/+HKw++Nu+xdy55l5bCv21dNBX&#10;FGP2SfKTkTtsQJ++0i+1t+zZvsNpm+o0nlfNW9WdsYYaFwhNlBVsoy+bA5+JJUPsptTUVKdbffDg&#10;gfMf2oA3hZgzsVjMfWcXFha6nGJoZMiH5mtdrD5t7NrO+PioUaNcLDr0OCdOnHA40f7p06f/x96Z&#10;P0lVZG34v/p+m5iIb2JiJuYbR0WRVcEdFJFdsJUGRUDFFRFBFgdUZHEBZVVpccRBUVGHTURaQPa9&#10;9w3Ol08Wp0mudbuqbRgaeTP69t1yffJk3op6T+WNcz/tYo0Z3i3FZ4aVK1fa3r174+cP2pH2E23w&#10;vCmvo0C8NC1942nJB8bYnwfvD84ZQ86Lc47h5uFUY/ABCuvH0NvFNo9H+dh2mhf3OOc6/ZLtZ7/v&#10;/ZaWSzq3Ma5n882OI69Hdk+6jrZsfJ2LgAiIgAiIgAiIgAiIgAiIgAiIgAiIgAiIgAiIgAiIgAiI&#10;wLVAAG3q4MGD9v777xvrMPTv398mTZoU103YvHlz1LTcj+aLL76wdevWxd+WL1++3F555ZX4G/Wh&#10;Q4fG37xXVlbG35NXB72NfNGmSgW0no8++ihq3LyvwXVfdCHXiErlofvdmwDrGbz77rtRc+U9Hh7K&#10;1fk8vvZXHwHXqtOaM65Zr2LBggVRu8eXhHWssu9oSXXtNH32mLU3mIt4Vxx58Z4Y9Heu46vHPIaG&#10;X1VVFd//hn8L70tCn8/q1ml9uYeNsrH2xNdff22TJ0+OfjLsyafm1FE7cfSANdSetNpTx+zDNe/b&#10;6BEP2KC7B9qUSZWxHOzf9W+0dMqQ7Wd7UecQcF8L7IWNNWXwVxk5cqRt27atHZL7H7VfyDlgrRbe&#10;4fTkk0/awIED41pIS5Ysie9TYm0knuOs+YZfK89/fFwZP9xjfJQTGCd8NuD9inx+wFeW9WTIh2v4&#10;lPEuRzZ82caMGWOsIzUg+O3w2YGx6r4+zA3uD5KOxXLqoTgiIAIiIAIiIAIiIAIiIAIiIAIiIAIi&#10;IAIiIAIiIAIiIAIiIAIiUC4B/FL43TqaVq9evaKWhiY3duzYqK3xe/IXX3zRHnnkERs1apRVVFRE&#10;rY13Mw0ePDjGmzFjRvSdQedOf9Ndqg740axevTrmwZoLvA+C+pTjX1Mqb93vHgR27dpl+D+h077z&#10;zjvx3TXUrDN20j1aolp0lkCeLwjrCn3//fc2ffr06HeCDxXvNEqDa+Xptewxa1OwLgXvP0KP530v&#10;vCOGtTM4Z20LdHg0edaZYR0Y/Gj69u0bt/lh3Yxvvvkm+sCgyXeky7MeBuXwDpyePXvGuW/E0PuM&#10;7dFxo6NPzIRHxsbj+XNm2pbN/45raLjfn9edMvK4eBztr00C7iODfeAjgx8Wz198yH788cd2KFmb&#10;ar+ROWAMsdYbfiiVwYeV5zr+Xaz1wvuc8GXheT5u3Lj4DMaHZdGiRRetxZTJsugpZeBXg68avm+M&#10;ZzbGF+vhLF26tP3a4sWLY5y5c+fa7NmzbcuWLXHc0Xba5c8FjZGiqHVRBERABERABERABERABERA&#10;BERABERABERABERABERABERABETgEhFgrQPWiHn11Vdt1qxZcY/fC78xR/tCY0PbYuOYa9zjnSKr&#10;Vq0y1o5xbauzVdq6dWvU0tCff/755/hehI606s7mr/hXjgA2wbu88MFizQLWG5D/05XrjytZclbz&#10;ZoyzNkZVWN+FOaArYx5tHR8W/AjQ3LE31ixas2ZN3JijsD/mr3nz5kWfA/wE0O/xy/OQzmH4F1Dn&#10;dD0r5sn33nsvrrU1evRoGzLoLhvx4H02dvQwq6x4yJ6bNsVWLn/bDuz9KWRZWAvE8/Y97UzL8eva&#10;X9sEsDc2bAO7Y2MNN+z5888/j74uToh4nQmsO8M7yVasWBGf12vXro1rx7FODeOC8bF+/fq45hLv&#10;FcuO1byy0ng+/nifE8f4y+IfuSe8Q5FrPAcYP2zcx68GPzlfEwefIMaxt01jJI+6rouACIiACIiA&#10;CIiACIiACIiACIiACIiACIiACIiACIiACIiACHSFQOqvwPtEWMuhpqYmrqvAWg/oXOy5xj2O0XjZ&#10;0O/QvtI8qIvfL7deaGP4xqCZeSAPhd8PAbRU7Iu+9pB9z41f1/73SQAboM+zYxvtnLmE4Pr45SbA&#10;e5yY05jP0kDdUhvlnHjpe5+oI3MV/jjffr3JqnfvsH17dtkP276zvT/9YK1NtSFL7PyCrXsZ6P5p&#10;/n5d+2ubADaVbtiJ+4gwZhgf2edsOcTS9WbIL7XjctKXipOtU2rb6XFePml9mB/SuaGc9Hn56roI&#10;iIAIiIAIiIAIiIAIiIAIiIAIiIAIiIAIiIAIiIAIiIAIiIAI5BHgN9y+TgIaFZsHNLVUs8rq1x4/&#10;vZ4eez7l7LN6GLp0Wpdy8lCc7kcg269eQ+wEnxmFa4sA9oBuj+7vc0VWx/dxn+rneZSYo4jPPMU8&#10;xsYx5XAdDd/L8+vc8y3Nl/ts2UDcvLq0NNaE6O4Pc/G+/syv3x1Fndz3IVuOzq89AtgCG2Mh3coh&#10;4eOno7iMM7c3bC8vTdYuieefCzrKPzsuvCzSkGcauMdYYoz5WE3vZ+tG3RVEQAREQAREQAREQARE&#10;QAREQAREQAREQAREQAREQAREQAREQARE4FITQLNCy2Jz/cr3pTQqNC/XvUiT6mPl1tPLoHzXytHK&#10;/Hq5+She9yRAv7qduDbKNYVrg4DPK2lrGd/pXJHq7NgIcwmhtpb1WH5boAzyohyvg+edlu1aPfty&#10;NHrPz+3azjaHChZ8Y8621IfDxvbzxtpTF82ttEu2/9v68/eaCntwW8L+sjboY6FY+1M7LnY/veZz&#10;r+dPvvgocp3xxzHP347KS/PLHpMvacnP25RtV7H20QY2r1eabzk+Oml8HYuACIiACIiACIiACIiA&#10;CIiACIiACIiACIiACIiACIiACIiACIjApSCArwobehUaGBuaGnqa+7Rky0EbI36qfWfj+HmqyaXx&#10;i2lmnkb7q48ANuEaame03auvpapxlgDjGu08DakNpFo4cbEVQjofpGnTY9KmeaX38q6ncfLmGfcd&#10;8Lqkafy4kDZZO6at0c61NoQXRtHWwnXiUA/yySvL89P+2iPAnIhtsBWzV65lr2NH3c2WvA2drRvp&#10;nEHa+92tfWnddCwCIiACIiACIiACIiACIiACIiACIiACIiACIiACIiACIiACInD1E0CnQhN2XcrP&#10;uYY+h4bl97KtJa4H4rovjV8rtS+2Xgxl6T08pchdvfexGfwfyvGBuHpbqZo7AcZ4Op6ZIzh335jU&#10;B4Drfu57z6fUnnkqq7dja8XmLq5TPls6hzHnpb5/pKUeXKcdaVzOzzbXW2tTWO8mWT8mHp/lPTGF&#10;9XCK1Zt8yVPh2iaQ2myevbvtOamszfr1YnveNZb6nRGH/CiXkC2Te53Jnzw8Td44y5bBOWX4/M+Y&#10;YiM9e/IrlhdlKYiACIiACIiACIiACIiACIiACIiACIiACIiACIiACIiACIiACIjA1U4ALawr29Xe&#10;ftVfBETg6iVQau66elummouACIiACJRDAL+uNOAH5n5o6XUdi4AIiIAIiIAIiIAIiIAIiIAIiIAI&#10;iIAIiIAIiIAIiIAIiAAESmnMpe6LogiIgAhcKQKan64UeZUrAiIgAleWQHZtMWrDM8HXVrqytVPp&#10;IiACIiACIiACIiACIiACIiACIiACIiACIiACIiACIiAC3ZVAKY251P3u2i7VSwRE4PdPQPPT77+P&#10;1UIREAERKEYgu35MsTi6JgIiIAIiIAIiIAIiIAIiIAIiIAIiIAIiIAIiIAIiIAIiIAJZAqU05lL3&#10;s/npXAREQAT+WwQ0P/23SKscERABEei+BFhTpqGhoftWUDUTAREQAREQAREQAREQAREQAREQAREQ&#10;AREQAREQAREQARHoNgRKacyl7nebhqgiIiAC1xwBzU/XXJerwSIgAiIQCbS1tcU9z4H6+nrDT8ZD&#10;euzXtBcBERABERABERABERABERABERABERABERABERABERABERABCJTSmEvdF0UREAERuFIEND9d&#10;KfIqVwREQASuLIHW1tbcCshHJheNboiACIiACIiACIiACIiACIiACIiACIiACIiACIiACIjANU+g&#10;lMZc6v41D1AAREAErhgBzU9XDL0KFgEREIErSiD1kTlw4IB9++23tn///uj7fUUrpsJFQAREQARE&#10;QAREQAREQAREQAREQAREQAREQAREQAREQAS6NYFSGnOp+926caqcCIjA75qA5qffdfeqcSIgAiKQ&#10;S6CmpibeO3LkiC1atMgmTpxoCxcutIMHD+am0Q0REAEREAEREAEREAEREAEREAEREAEREAEREAER&#10;EAEREAERgEBbW1s7CD8+deqUrV692l6YMdU2bFwb7jeHrcVq607HuLU1deFFTYV3NbUnvgwHXdXA&#10;u5r+MjRJWV5CApe7fy93/pcQxTWbVW1trTU3Mz+Z7d6922bPnm1r1qwpi4f6tyxMVyxSqf7p6v1S&#10;DeN5yHb27Nn29xKmabpafqn0aVnFjruanvfRpGtxFCuj2DXSdPZdNjAsxrOjNhQru9Q1L4c6Mi9Q&#10;T99aWlpiX3oeHZXNPQ/kmQ2dbX82ffYcNtSZfVq2x6MObMXueZy8vTNx/t7uvPjlXq+vr/9V1LR+&#10;KTfa1tjY+Kv45VwgT/qO/iSftAzSnz592hYsWGB9+/a16dOn25kzZ8rJ9lf55CWiHZSdluv14FpH&#10;W8o+TZ9XFteJR1/lBe5favvLK0vXRUAEREAEREAEREAEREAEREAEREAEREAEREAEREAEROD3SiD9&#10;Lt6P3Udm/GOjbcWqJaHpzXbWmtp9ZOrrG6KPzOVm0pH2UI7e0NX0l7t9yr9rBC53/17u/LvWeqWG&#10;AGsJoNXSV9u3b7fXXnvNVq1a1e430xEl9W9HdK78vVL909X7pVqY6tto4mxo9a7Xd7X8UulL1a+r&#10;6dP8yYvnP74A+DI0NDTEjWOucY84vyWQDpa+eT7sO9pKlUV/UC828vZ889J5WX7fz/P2xHMm7NOQ&#10;PU/vdfY4LT9Ny9xWV1cX/SFo36UI3geXKj+vEzx8XNAv5M+8nJbjx+x/q7+Ml8cePxHs9NixYzZ3&#10;7lzr0aOHTZ061Q4dOlT2/E9d2Kh/ak+cZ/vY43lb034rdpzWtdgxvCjTyyX/NB/37fLxVyyP7DXS&#10;e1uy93QuAiIgAiIgAiIgAiIgAiIgAiIgAiIgAiIgAiIgAiIgAiJwgUCqA/ix+8jcc99tNn/hTKtv&#10;OmUtbQ1W31BY276pMazb0IFc5t/zXyjltx15Pnn7UrnmpfPrpdLrfvcm4P2Yt+9q7fPy9etdzV/p&#10;u06AvvDAOzc2b95sO3bs+JW+6XHSvfdj3j6Nq+P/PoG8frlU17vSoktVh47yKVW/jtJyrzPB88pL&#10;U+p+sXTuf5Bq/2k8zzNvn8Ytdky6roS8ctPr+C/gq5BdR6Qr5ZabNq998KRevzV4+35r+mw6rw/7&#10;bOCaf670e3nt8vu+hzvtTOOTH9fxv8HPhrw5X7x4sfXu3dueeuopO3r0qGfRpT0+LNngfi1cd455&#10;+2za9Dxl4unT+8WOO+KcjV+sL7JxdC4CIiACIiACIiACIiACIiACIiACIiACIiACIiACIiAC1zKB&#10;9Lt6P3Yfmb633Wgvz37WauqPW9u58HvylrB+TAhNTcV9ZPiun+/mfesqV9cO8val8s9L59dLpdf9&#10;7k3A+zFv39Xa5+Xr17uav9JfegKd0Y69H/P2l752yrEzBPL65VJd70xdisW9VPXIy6dYmem1vHR+&#10;PY3b0THxy9HUiUPccgNjkc8UeXl7PfP25ZZDPG8D5VEuvgzuz8C1YvXOK9eve/nUPy8Pj/Nb9sXy&#10;pCz8cVgfJRu4R5vwCSl2Pxvf1wCCR14fZNN05rwY02x6yk3fyZRlm43f0Xm2DfDzsHLlSrv11ls7&#10;5SOTzc/zghd9QMjGgb3f87bk7VP7y+bjZaV74nTElPzod+pQzHbSvHQsAiIgAiIgAiIgAiIgAiIg&#10;AiIgAiIgAiIgAiIgAiIgAiLQMYFUZ/Bj95HpE3xkXpnzfFxHxqzF2s4Wflfb2NgU15HJagN8x59u&#10;HZdc+m42/+x5qRyy8bPnpdLrfvcmkO3P7HlXa5/NL3ve1fyVvmsE0Atde6RvOhuy/Zk972x+in9p&#10;CWT741Kfl6otWrRr4q53u459qetSLL9S9SuWJr1WKn16n2c/2j/txbci3ZyBfz5I03V07D4y2TjU&#10;kbzSuhY7zqbLnpN/3kZ/eRnZdJRVTj9m03FO2ksV4Eo9s3lSb7c395dJ100pt3zY+PyYTZMtM3u/&#10;nHPeBUUZHijLbcX5Ykdc80DbvN1+LW/v/QQLOFBWWu+07Pfee8969epljz/+uO3bt++iMvPyr62t&#10;jf475E29qDNl8VzhHVcE7hGP68ThHm0iUJeOthgp/PN8yYNjD94+8qUtvnldqANlcZ1rft3Ts+ea&#10;2wh14zgtI42rYxEQAREQAREQAREQAREQAREQAREQAREQAREQAREQAREQgQsE+I7dgx+7j0z/22+2&#10;V+dPt6bWMyFK+H7fCnpIQ32jnQtf9fOdf/Z7/VTD8Hx/674j/aGccrqa/rfWW+n+OwQud/9e7vz/&#10;O5R+v6X4fEULs7qg65gdtV792xGdK3+vVP909X6pFmJTXkaxuH7vcu2LlZleK1VuGrfYsev+xe51&#10;dI1xR9pSITsmiU+dSYufRFfrX6r8vPvUH1+CUuVzPxtoU7F2ZeN153Paxee2yxXgS/58jswL6doy&#10;eXHc56NYP6RpuP/OO+9Y37594zoyvHOvs31Ubr+mPiiU29GW1pFjj+vXYdTZenrabDryLrcNnof2&#10;IiACIiACIiACIiACIiACIiACIiACIiACIiACIiACInAtE0h1Zj92H5l+A3rYrLkvtK8j09pWWH8e&#10;HxkL8pH/pha9qyvf9+fxd00hb5+Xzq/npfPrHk/7q5OA92PevqutysvXr3c1f6W/PATK7R+Pl7e/&#10;PLVTruUSyOuXS3W93Hp4PNf+0cnL8fHoaj293Lx9qfzz0vl1/BTcV8SvsceHhWc7W9YXhjJJU46P&#10;Q5qnH8MQ/zXW5uhq/T1P8uHzB31CnVl/gzVOjh8/bqdPn47l+Wcb0uBLQPxS5ZM+207SkhdpL1Wg&#10;LmfOnLFDhw5ZdXW17dq1y3bs2GHHjh1rr38xn4hS5ef1L+my+ZXKK+8+ZeCTcvLkyYuiwIc+8HDi&#10;xAnbu3dvtB2/1pk95dCXcPJ2kZ5ysKVFixbZbbfdZjNmzPhVn3VUDrayZ88e+/rrr+2LL76w//zn&#10;P7Z///7o3+NleXqYcY9+IZSyHz5Hk392DHnaYn2ALdAeeGLL2ODBgwfj3vNhDwvyZiwqiIAIiIAI&#10;iIAIiIAIiIAIiIAIiIAIiIAIiIAIiIAIiIAIdJ5Aqh35sfvI9Op/vc2Y9YydqTtmrefCmvnNDbGA&#10;hoaCjwzf5fM9PZoX39sX+86/8zW6kKKUBnEhZvGjrqYvnquudhcCl7t/L3f+3YXj1VoP5hx0WOYg&#10;+oqAxujzWKl2qX9LEbqy90v1T1fvl2odzzX0eLRyNH58GNDIq4Mfw08//VRSI7/c9SuVf6n2pffR&#10;42kfPgKffPKJrVy5Mm4cc417xOlqYHwyXtH4u1p/Pn/wWeXw4cPRz2Hr1q325Zdf2r/+9S+rqqqK&#10;fg/btm2zn3/+OfYf/UmZHkqVv3v37uj/ge+NB+aWS/U5B9s6evSo7dy50z799FN7++23bc6cOfb8&#10;88/H9VDw93jzzTdjf2BvzHWdKRtfG/xSKIOyOpPW29vRnj7csmWLrVq1KjLHn8ODjx3Oqffy5cvt&#10;tddeM/qo3IC9/fjjj7ZixQp77rnnrLKy0iZPnmyzZs2yt956K/Y9bYMNrG666SZ74YUXoo9JOWV4&#10;3V988UUbNWqUPfDAA/boo4/azJkzbcmSJfbRRx/Z999/3+5zgy/N6tWrY1vxkyllP/jcbN++PdqQ&#10;+7d4vUhL+7AtNsYEvkb02ebNm6M9LF682P75z3/awoUL7cMPP4zzDlzxi4H9v//97zg28aFJbZQy&#10;GGcKIiACIiACIiACIiACIiACIiACIiACIiACIiACIiACItCdCfDdObob3/Pv27cvahpoJt9++23U&#10;FvjenHtoPWwcc821YfQ7vjf3gIbD9+Xl6sQez7+zZ4/WsWbNGrv+hv+zWa++bEePHbS2c01WU3fS&#10;WtoabOcPW+2paVNs2LBhUbuoDpohgbqQnsB3/uTt5/Fi+FfsWqofoHmgEaDLffPNN5HDd999F7UK&#10;tC7yTQPnrgeQj+dFuegIMEWngOfnn39uH3/8sW3cuDGyJB/qQxryQEPK6kjkk71GOtKgO3lw7cLP&#10;6Z/OhCwn0vpvhNG50Czpe4LHLdbPF9c1vO/gDL95Ri9ptROnjlhDE/Vqtda2xovaRbq0zthAzYmD&#10;Me65VjTC8F6B8P/E6VprDu/Zag4njWG/fsNn9v2Wr8Idfs/cbC2Nod/DvZP14WYI3jcce99wTP5H&#10;Du8OR/RnIa2dDe/voJCwnW0svMsDbdr1H/Jiw87QQNHm1q1bF3W69Hfs9AVx2ppPhIxoL+MjvFvj&#10;/NvCGkNbT9TVt9eN/A8cOBDiFAK6K/oWY2Dt2rVRi0Krox+wJ7RZD+hcWTtwLdnbDlva4QHOv/zy&#10;i+3es9PqG3mPWdCNGwp7jk/XHLfWswVd1vuE9qCTYb9otwTswG0hXkj++bim7NQmqAfaIG1jnL3/&#10;/vtRv0RbZu0CNMyUBVlStrcRm+S83JD2uedxIW2rNdScDKcF+2xrxhbC8dlgD62NF411OKTc6W8Y&#10;MlcyLrAntELmDXRG4job2s+525GXX9vaEi2vIYxlzK452MFHgcv61WujDTrfvL3nk7fPS+fXaevx&#10;k0esuZV5pMDg+MnDtu+X4INR/YN99tln0b7pd/rH53+3iWy5Ppd537ttkfeZmhN25NgBW732A3th&#10;+jO2aPHC2O9ovqyhwFzpAV6/7qvCXWza7Ym+xR5g7ukZO86ZdnognteLa/7MwvfCbYRx48fcJ72P&#10;JdLQz9gtevvSpUujdk6fe3DdmnPG6/rl79umj9YHewoXqEpoF8+LeEikELAbbw9t8Dp6/RgraNXo&#10;1C+99JKNGzfOxo8fH30ZqAvjBXuj3QTqz/OZ4OOfNtAWGDgH0q5c8gaxwtbGgygchvVNwsTKewwD&#10;5pKBWbMxRCYqbWptbrE1H6y0FUuXWc3R4zE95Xng2NvFtdazzIut1tLaYK+/+ZqNr3zY7h18p902&#10;sK+NqxgTfQ4GDRpkQ4YMsUmTJsXnJrbnjOhn2sg5e85pf9rvXna65/l77733Rn8ErpOGfiCQF5v3&#10;SdYmYqTwj7Y0tdTZ2nUrbcJjj9qDw+63ewbdaT173Wg9bv5HbMNf//pXu+uuu2KfzZs3r31ecNum&#10;DG8Lx2632MF7771nEydOjPO/l+n3U4Z+L2/v44L72WPmWeZf/DLuuOMO69evn/Xu3dv69OkT10SB&#10;0XXXXRf5Y3fYoNc9rzyuwxM+61ausjHDR9jMF6db7YmT58dAsJTw15J8dukor47u8Vnt6aefjozZ&#10;e4Alm9sBfTtmzBi777777I03sPnC50P2Pm449sC8/uqrr9rw4cOtoqIibmPHjo1l4TOCT8uDDz5o&#10;8+fPt2eeCXNZWEOGfu7Zs6cRD86UnfLGjqgTgT7H96WysjKmg/2ECROibxLX+FxL2fffc69NfORR&#10;+/KzjfbTzh/s3cVLbPBdd9voYcOttb4hMvY6Y/9pecw/5DFlypSLxoQzIb4H5iTmg8cee8ymTZsW&#10;/aKwV3yK8P2hTiNGjLCpU6fGuWjZsmXRj+f++++P7WX+pW1uy+mY9zK0FwEREAEREAEREAEREAER&#10;EAEREAEREAEREAEREAEREIHuRACNge/G+R6c366iwfFdPbrAk08+Gc+fffbZqE+hy7GhVXGNuHyf&#10;Pif87pjfepOXB75/9+/L/Vre3uPx3b3rkujo+Ab06nOzPTh8iK37cJXV1J60nbu22j8XzLXRDw23&#10;nrfcaAMHDrS///3vUfuYPn16/G4fzZrgWoDv/RrluVaRat7otLNnz7aRI0dG3WLo0KEx3wEDBljf&#10;vn0NPYDfV9PW1N8gFpb5h0aAjwMaCnoK+tLtt98eNRR0KDS/hx9+2BYsWBB16FRzhkGexsA9dNqq&#10;qqr4O2O0iVSzStOl7c5Ur+xTWKEBv/POO/H302hB6Ece0MI8pJoU7amurrYV779ji5e+aT/+tCNE&#10;Q5O5sDUHXTQN2Iy3Ba2Z31FvrMJXoDm4rqClFnxkahuCzhs0tprgILPh31ts0uSn7I0F863+1KGg&#10;QYffqgffBnxkas5Ls97XlEX+cEETon/GPzrcPt8Yyjgb3hnQcNp279xmP27fYXUng14f5Cza51oS&#10;e/RqGDBGbr755qgj3nrrrXbnnXdGfQlfAsYBuhsa1QfL37Dt/9lkDfXor2Gdo6BFhzdsuEfORXZE&#10;36Jt45fw8ssvR97YCu9vwPYeeeQRe+KJJ6I98bt2/z087fM60kbOfUylduXX0FmxYTTAN99aYF9s&#10;/jz6naU+Mmi/hb6ydr8QysOWGQP4S6VlUm42pNwpk/Ro/U899VQcD+h3lUF7Y4/eiIaJDsf4o274&#10;p/n4pO5u2xzTf+WG1Eaph48L7PqrTZ/ZZ598FPq+4B/U7iMTbC76yZwvJG0Lfcvv519//fXYJ2ij&#10;6MqMbzRl5g302nfffTf6FOGD4cHL5hx+mChbU2hTU5gz9gYfvJeDnvzSs89Z7bETsa6kydvIp6OQ&#10;l86vnwlzqo/J08GHZct3m+29FcvsuRem2ajRw2I/jR49Oq5xQN+wsY4Cdo4eS1+wwZix5X10oU6t&#10;9svB4F+3ernNfGW6TX3qCRsydJANGNjPho98IPY1cyF9jv46d+7c+DzK+khdyK9g39SfwFjDrtCt&#10;mb8JqV16PL+enmNbjOdXXnkl+rpRd9KmPjExw/CPdPih8LwbEJ4HjPn+/fvHvkYvdm3a5y/yYRxP&#10;rRhvc1+YHip9ztqCph0yioyofUEtvzC+KAvfL7c15kDsjGcz4wPdnOcIfcB8wLV77rnHHnrooWhv&#10;PC+ZQwjUl2O3fb9O3owBnl+MsRemTLQzh/YFIww+NOE6lTobpmh8ZAKOkiF4EYV5tslqQ1mtwQ62&#10;b91mkyc+Zo+Oecg2rF0X01Oeh3Q+jXVsrrV/bayyygkVNui+u+2R8eOs4tGx9sDQwTYsPPdZW4N5&#10;b/DgwdF/g7mCOYh1WmgLtpcGrsHe+9nPucbmfU4/3nDDDdHu/Fnu/U5a50be1D9bDnHwl31o3Ei7&#10;b8i9Ybsn1vvJpyfb089Mif67zz3/dFxThPmOuaFHjx7xMxXPHffHSdvAsbPCnvCRYW7BTwHbpA4+&#10;7/16nKUULj52m+QqzwPKIT3+uvjGUD8+97AuCr5f7vfJGiY8g/m8x3MHXyWec9gN/FOfUOftJZM/&#10;5c4MfXXTdf+wsSNH2e4dO601rP/XEsdBGKfsuxgYI8y1+JjgC+IBVl4n2otvKfXn8yKfuQg+JjyN&#10;X6NvYIDNMdZZFwafKvzI6R/y5TNQVVVV7E8+G7L+C/bEcwCmzsbrQN7etxwzl8CctMyvrNWDfyjr&#10;EeF/ik8229rgbzZtylR7YsJEGx/G/kMjRtrdA2+Pfkf791QX5pJQHwJluX1gyxs2bLC7777bKsMz&#10;lutePjwIvofDxx9/HOcV2oHvH2Uz93z11Vfx8yZzLNexBeZqnnP4UWGfzD/4gBN8nBRjGyPonwiI&#10;gAiIgAiIgAiIgAiIgAiIgAiIgAiIgAiIgAiIgAh0EwL4W6A5ocOjM/CdOuvFo82jTaFb8r0437Nz&#10;zsYx17iHvsk5Wgo+Aa4h+Pfv5TTTv1cnrn+3jsbA+hwDbu9nf//HX23YiCHRN2bmrOnxN9tPBS1q&#10;1uzCewD4zh7tA70QXQNfGfxkUn0CzYu80W78elpHNAF+Q9urV6+opaC7zA/+LfgN4StEu9Eo4YOW&#10;j48CeqbrDtQ9PWbNGLiQHzofrMgHPYo1+9Gc0DrR09Gc8VNy3QwertFltTB0feLCH90NLSddx4B0&#10;3j7q1NWAtoI2QhsGBL2IOqOtEWhvyhBNzMves2dP1H0G33931DvfXb7s/LokrSFlYWNdIALtJR82&#10;T79p06ZoW9OmTLATh/eHSCHuuaB7hfgt6Lfh4NDxGnvmpTl24029rGLsaPt513fhZliz5Vzwzwr3&#10;a89rvGkd3T7RuPDX+NP//o8tXDDTmhtPhjIabM+uHbbzP1ut7lTwmShISbGOaPbuE4GdoZG7PoQ9&#10;oL9xDVvEdwzdnT4aPvQOe/+9N6yu9ig1D/UPOmhor/tGuJYGA3Qo/G/QzFzb4hgNCt0NvxyOsUN+&#10;q45N0feugcLO+VFp8nTdNzbi/D/aju7HmMdfgTF16Mj+sJYImmWhb5pbfF2RCz4HH3zwQdTGaDc2&#10;nPpKpfmnx/Bm3NE2ymScUi7MqD96K6zwA3j88cfjvb/85S+RJWMEO/CxkPZjOo7T8oodp2PIbQzu&#10;+DCMHTXMnpw80X7evTM0NPhWpevIRBYFO/c8YLp+/froK8h4QDNGK+SYvsLvDZ0RG2FupK/wL/N+&#10;pn7eT+TldgD1uoZ6+yb4eYwJY2zkkAdsx7fftcf1NNl9sfam17Lxs+fuC7V3/x6bMfMFm/LkJJv/&#10;2qu28I3XbO782VHHpY98/RI0YNZKYG7DB4i+han7H6RzIGX9vO8nmzPvFRs9Zrg9NHZk8CkYZeMn&#10;PGzPvzgtrA82I76zhHHi7xlhTmOtBzRj9O9sIM80oCkzB8IZjT8NHc2FsMc3gnZdf/31cXx5efhR&#10;ZMvBZwH/AZ6Lf/7zn+PYx4bxFcUe3D68fHx3aEP/62+0R4aNsPrg79RcG/y6QvVjH4SIbefbQl08&#10;+HhlTEcfvuCT6ms7zA/PI9b8oDz8F2g3a2IwTniOMDfjK4QPF4E60S8Ef65yzHWe+9jqw2Htk307&#10;wxoQ9WHeJC71C9XBR6aurpCWNHnB7bclJGhqabZPPwm6/O132IDefWzZG2/GZKlN+FjmBs/PXw78&#10;bE9MeczuvHtAtJPvt34T1jDaE+xmt/3w47bom4BWT9/yDGbuuOWWW6KfHoxTdl7HyDdjJx6PPsae&#10;sWHWR2Gc0q8evH7OK2sHHo/PF/Rvz149bOLj423VmhX24+4dcZ27c2HeaDvbZPif4VeB/wB+hfjy&#10;8tmKzwDuz8XY8bpx7KzcR4b4fJ6BFXXzuT5rb16vYnvPn3u0i7SsB4WfEH5ec4KPs69DRDnEoSxs&#10;kfL4LINPDD4o+PkwBzBXk8YDdpaWQ3ryeum50O6//NVGhDlx9/Yd4REYbIqNYXzxUPasOrVnXqUd&#10;PFeoE4G6uN1zDlPay9il7owRAnWEuQfay4bfMX2EjdDHPLvy7IB10PBbw46YR/CbxU5Z6y3Nm/qk&#10;fcZnOD5v85kBn530+eD1iW0IjD5es9YmBx+ZPjfdHDd8ZCaNr7TD+/bHdqbcvQw+F7DmT9/gg0P9&#10;6IvU35QyvE2MI57NN954Y/yM6j6dcHPfP+ITD99IPhPzOQc+MOW55+vKeV3cTkmnIAIiIAIiIAIi&#10;IAIiIAIiIAIiIAIiIAIiIAIiIAIiIALdkQB+GXxHj/bE9/vok2hu+ANUVVXF9eBZEx4fErQSNo65&#10;xobOzG9s0RVYAwONge/W/bvyctqc1TNIw3fz/Lb1lt497B83/C34yvSP+urzLz5jm774LKy5wPt0&#10;CuXwe260Cvx00ErRS1KtkPwoA38P1xC45nWknbzTAI0RzZS2uH5APA/oYvizoNGxng7aXaoFeDvg&#10;gJ5JPdBLeJcInFPNBH32008/jRonceCOnwB+Rh7QqtA10HI8kA7e+BXgJ4Fe6poGcWiTt8vTdHZP&#10;26kr+eAbQjnYBr4AaC7otAT/TTrHpEGH8cAaIGiw/W7tZf1v62PTX3ouap+hJwz/i6bEByPtE09P&#10;uyhvyL2324G9MAntag2ab1tQIINuhI/M3oMn7LkZc+1v191gI4YNsT07toRo6NAFH5nThSUVLtLL&#10;PH/aNSdog336/N0WvTHbTp88GG4Fzq3BFwfeSGfn5TP4o0WjB7F+A7o4/gHV1dWxv/iNOr8BR2vF&#10;LmCEXobmdPutPezdtxdYawtsCj4yLYGVa8vUB3b0KT4w2AF+MNTNf8O9Z8+e+Dt49ujmjFd0L+yL&#10;36KzFobbXtr3fo0yYOw2jX1TT+qHxvtweKfJnp93hViscIOttcY1m9h7IL1ry2hjFRUVRceJ25+X&#10;RXr0QtZCQEfE92fWrFlxjRh0PPR8xiUb8VifBp8A2kY56MNu39hkmm/aVq9nsX3Kwccgeh8+P9f9&#10;7c82bMgg27X9+9ARQTNtLvgGnWv3F7rYv4A5j7mC+rGOB5oh8wcaLOOBdsA3fRcFvhTMR/glePB6&#10;1LUV3rUE6ZYwR20JPjIP3h98a+67P9hzwc+PNudtnl/ePi+dX6eP6+pP28LX59sdd91mk6c+bpu/&#10;3hS1/mgHoU3M6fQTWjGaMf5ajAP8EbF9bwt1SPuEuev1N/8Z/BsfCGs9TbQPP15tm77cGN7v9UN4&#10;31qtnTx9LOZNv/NMYb7H9wobwc8I3Rae1NVDmj/XmX8Zd2jN2FXa18yfad08D/bYM/M04wifF/rU&#10;9WBPR17uL4C9MO4Y2/Q7a7ZUh/HPvJ7Oz16/do06zE34yDTjc9ccxtb5prBrDHVIg7eT/BjTPA/w&#10;YWDuoXxCsfbwzMCHhHrBgfVHsoE+9EA5+DfQh4+HdVCO79sTbuEYE2oV/tqCMeIjc+ZMmAtLBJ/H&#10;sF/a9GlYn2pg/7Cu1q23WVXQ9gnu98Fx2j/U4Ymwjg3vJ3p17kw7evzQRX562J8HbAkbYZ0hfAuw&#10;PcYY/e/MPW5He8Yg/lh//OMfo58TPlk8f52rP8+z/gTk6XXHbhjPzGdjHhoR17jDngv1pc6FrSW8&#10;S9D7FN8cxg71Zl7jcwZlUa7Xn2Nn5T4yPHN4FnjZvvd6Uq+OgsdP49A25ll8Hfkckfq6MId5Grdr&#10;/0zHswe/RmwSbjyjPdBOT8c1zslr+bK3bWC//jbh4Qo7sv+XgpGENZWisWAwXQx85uBdRwMGDIjP&#10;T1gyttO6UH/mLurt44liaV8az9vA5xvmBfxkUs70DZ+/0mvkw2dPnlPMDX/6059iPfCNolzvX46p&#10;F4FjfGHxN4Indu3BnyHUjbkHTryjavt339vzT0+zO8K46n9LL5tUOcEaa7C5C3Mu9Xdbonz6ljrx&#10;rCcv+t3bSDraTpv4nMH8R5v53FYq0H7814nP50L8Zaqrq2My8qQOPn5K5aX7IiACIiACIiACIiAC&#10;IiACIiACIiACIiACIiACIiACInClCKBB8hth/CD4XTW/R+c36miifK/O992uH6V19O/+/ZrH4Tt4&#10;vnf37+r9fkf7VKdwXQatAO35ppuvDz4WvcP7C6bahk8/ju/tcA2qsNbFhZzRL9DNeB8DOjvt8vyI&#10;hUaR1oty8ZVAH0AvRDNP/TyoQxqfPMiT3ytXBB8B3oeT1UuIg98Q5aMlp7o499JAWegl1BndD92J&#10;Y9fJUi5pOupFvvwWHS0krYP3Qxq/o2P6KxvIA27UA98P/AHw+WDNDN4nMG/evJgENs6HNKkuAie0&#10;7j59e1r/W3vHtSM+3/RpeOUIOlHwk2kt+CLQxmw7YYIGjZ417P67CuvIBA23uanR6hua2n1k9h8+&#10;aQuXrLDefW+zhx8aZft/2hY0pfDOkODnElxprCZIvNQrmz+VR5dHgx80qJ8tXTzPjh/dG67iHxLE&#10;YZCEraWuoCvhF4H/CmvFoMfjsxH1qxAtG4iLtoZ+ih56/739bdX7b13kI4OCCoW61qBLh4Aeiq8L&#10;aw4xDrPv8sr2KX2OPxg+SKwzwO/FGa8E+tPj+57rblMc0zf89pvf1N95d/D1CO802R7WkqBf6B/8&#10;ZPCb8HV+SMN6HfjO4beEPx3tow4+RxCHgD3AO7Ur7JTxAr/5wXeMMZcXsDsY4isBDxjiL0AoZivx&#10;Rol/zoG92wJjiN/y97j+bzZu9PDgh4X/Sqh3S2EtHV9PhvnRA/MLGj3aMnMAPnIE8vRx4HHZ0xbs&#10;GN87fBfwdXA/DOdzujFop+QRNsxua/CvGf7AUBs19EE7sndf5EjcvC0k6TDkpfPrLcEXqGrDR8E3&#10;5rH4fqWvvvki+K/UhLq41n8he/ix3gH+XGi72A/zFbbhwTnQdvxnHptUGcf++k8+DFHwwfJ8w7g/&#10;e7EPBnVCr8dGYMaciH4Mdw/ef5wTn7kCfzV8CdCE03FJfb3vPb3v3UcGfZe+weeBOhM8DX3v1/CF&#10;Yb7HJhnf7rfl+bGnLv78oJ9Z5+WePv3siXEVdrY2zHfnfWQi+xA/9ZFhfHq58KQ+2D5rd+CX6gG+&#10;1J24Xjfmf8rFnnmOMU5/+OGHi1gQJ2XHHII/6TOPPWp1x/APvOAj09QY+ilMgw0N4V+JUNPSHN+1&#10;5PZbFfwmbuvbzwbfcZd998WXsY+8nrTb6wBbxsZNPW+wKcEv6/DR4D8RbOPk6fCeujPH4nFN3amL&#10;xhVtxx+IdUPoM+pPv5CXsytWXXhRLozxaeM5i58KvhX0P8+16urqmNTrSp7UN503/R79UVFREX0M&#10;ly5bZAd4V9V5u66pOxnmzVBesO0jgStleyBP1pTiuYY/E7ZNvX3McOzluY8Mz15swQN1Iri/g1/P&#10;26fjweMw/+LvyJjBv8PjsE99eb2/sGsCY585r7KyMrad9UT8Hve9bhwTuFe17kO7J6x7UhmeVYfP&#10;+8jwrqWzjU3WXMdngK4FOPCsoE/5HOfjw+3M+5DPS4wn3hHEungEZ00c71vayNyGnyp+j86mWC09&#10;DX3FM5vPnX/4wx8iW/LmPhv9yuZ8mDvwGeVZyjMUfzoCtoIvldsD15rOrz3Fw2FjKGPUg8Ps+r/9&#10;n40I64ydOHyEKO35u51zjXzw6WMOZbwQqBN1cDa0jfYSDz8x5g8P6Wc50nCe2jJrI8EdP1va7Z9z&#10;yZsNW1cQAREQAREQAREQAREQAREQAREQAREQAREQAREQAREQge5MgO+9+Y6edWPQvlnHoqqqqv17&#10;dP9ev1gb/B7f/6eB6+n3/Om9Ysf+nT33/Jjv2Dds2BB/Y857GBa9tZC77Rs+FuhRaN1pwFcAHQr/&#10;AXxUeB+M50k8rzPHaAasEY8/C7/Z97yITzx0ReqBPuB6Cns0e/QBdDrWluG+a0W0m/Irg4709ttv&#10;R/2Csgjkj97r9XGNBU10ftCF0TfRM/bs2VNIUOJ/lnHaNo5TTSMvq1S78TjkSztpP2vdoNPhF8Dv&#10;kdHFeWeUayje9+y9PRzzO3V0K9b/uXfwnTZi5FB7a8kbQRdGO7nQj57eyyZfeOCLwm+gJ0+sCL+X&#10;PhFuh/dPNeMj02hNYSEZf9fSm8s+sL79B1rlI+Ps2C+7Q7ygTTWyxlDQoINZpvnD3TUv+p129O17&#10;nS1b+lp419KpkDb8rryxvqDdIUWeN2vWAUKzRzvzdwqEu+0BTm4fXOQ369gHfiQPDhloa1Yusfq6&#10;4+FOc6h7Y2w9ymkNmnkI6E3UhfVG8F/x4HlSb8pwvtzH/wBNi/d38Bt21lLyQLzUxrAFtw32tIey&#10;0LaeDO8sGx7W+dj8Ff4erdYS3jdVrH+wedKgHeIfwlzBGMOenamXn7VL/CjQs3nfSGrb6Ppup4wN&#10;z4dr2B1+Sdgb6xWQJ21K+9PLK7X3tsPFmTI2yPfOAf1scnhXyqljhwrtDms/0P62poKdup1TBr4h&#10;aIls/r4xrnsbyNPL4roHfJjQQ/ndPb/Zdz60pbbV15EJfRQSbA+67NDB99kD9w6yfT/ujvmRZ97m&#10;ZeTt89L59cbm2riGx7Rnp9o3325O1ncqrC8DMxigA7v9wRB2+GJgA7wPy4PPOcRHTx/38Gh7860F&#10;YY0QdGB8ZIJuHGzsbBgLvIuGvJwHeVAvbAS/AN5VhZbMePJAHVIbYH0V1ueA75yw3gbzsNfB8/O0&#10;6Z4ysV36hGceczX2RfleH7cV0uE7gE8FPjJejufHMwLbJb6nwbYZZ3fe0tsmjBpjDcdPWuPp8KwK&#10;nUwb6OtWHFHOB7d9TpkD4IqPIeOasUEa5gCPRx3RweHsY50yeY7hf4HfEIH2EKhXygVujOUnKkbb&#10;yV+qQ8QwJ4f2tzWFcmrD+idx7oxJO/zHPFYfFp5hRqekjf/6zO4Ic8OwYMM/bd8R6/3/7J33l1VF&#10;9vb/slnvWjNrHAUVRMmhm5xzw+A00goCYsJIELABwWEY4AUGAUFsEyBJRQkC2i2CEpumc4T97k+d&#10;+zRlTye+zHxff6iC2+fccyrsempXnbvu89xdwpOjznkus8fj1OkT7fODJV4yeyagz4rPGU/6J9/z&#10;m0Ebij4DjSNjCP7CgPvqM+ckPZvRA6CjYi1iDI8ePWrF/twlZhHjL2wpQ33YSt2kuE40xPgmfsNe&#10;YrKXY/2/xZNxfHzctI4wluzxh96KmB34sjDhXP7DuBIPCH8jPpLGTv2kzu4k9Sn4XM4X6DdrOJoR&#10;9Bpqn2OMs9rUfANH7Edjgl1FRUXhOaTy2BPjRPlP9n8U4sjMmVlgV36+FJykxfUx+FrYc6k7negk&#10;D+ODHzFXiPFHwh5wwhZs4D3+zvOLsUaXQhLW8bOVtQzNFM8e9YWjzkPB3B/akL4F32KdR7PKvCep&#10;/lz2cKAMOi80sXyu4jlHWaUY/3CNmDu5uDunvzlpLy1cZAN8z6XJ48bbrz+h6836K99RecYJn2aM&#10;mStxPvkQ2JEfzR9aPNYTEnjI7zX2XFc5ztHYoTcjjgzrDVpqEvWBVXf9MxRKfxICCYGEQEIgIZAQ&#10;SAgkBBICCYGEQEIgIZAQSAgkBBICCYGEQEIgIfD/AQF9B47WAw4QDgEeie+8xZF0ZpZ4E3Ex5OU7&#10;ctXbWVndi797F99CvXCF4yeMtnlFf7ODhz/z7BmPVlt/j0dTWY4qy2/oi5y/4XfS8EHwTUqxXXCK&#10;xHxBn8Bv2kn0g+ttE1ioLfq3c+dOy8vLC7Fn0OVwn7LYQJ3wtvCbcGMq17ZO3ot7gZshtkdhYWH4&#10;/XKclzqpG0zEQcRl257znn521i55SNQtG7IrGReiceX35vAscK8HfC8UuBReYBwnYc817TOCrmb1&#10;mhX2zqplYZ8sYlWUhX2TsnHMxvMeBpSFW4GPJqYP47fyrVetyWOauKV2By625Y7VNngcGqeOrt2q&#10;tVXrN1u/gUNc5+B7D9y+6vkarbHOMXeOF41M7MOci6uEG8TPB/TvaVu3rLM7zfiUa1aanbN3HU4g&#10;fL08eNN35gX7I8QxM+K6wZu8JHDHfri26VNGWMmBnc45w7V6fJZ6t83P4JbrnPtiXOGz0eAQo0Q4&#10;cpStnjWMUdweY0Yf0FTBuaKzUfsclZdj7PNwX9hG3/F54nvMe7bQPv38Y8fM4+bUVnhr98aHvuAL&#10;jD2aM/ahQOfBOTGniMfTdr7E/sQ9NGNgSDwZJWyM7aIM7SjRN9rK8znGvg7gpETe7vg2+eEp1Q5H&#10;tcERjg+NzPPPzbUbV52/pd+5OEfaa0k8JxwrXCxzFLt0XTjLNo70jbET90lsFPRVcKLgAK9PAhv8&#10;gFe9+zYag3O+Dk9x7p04HD+cOhPGnf529PIinaaOyun6Fe83Mbq2bPuHtXjsi9q6ylz8IPlAVj3+&#10;KBy5whwvKSkJeKBlZN6CqfyX+6yBaGS+PnnMS/j67HvjNTR5zA+fB8TaQC8T46exoX70A2hw0DMw&#10;/qoXbHkpwevSDrE50HmSYjvppxI+E79njBjTsE65ZkJtxHaoLfyR5wRzGv1fnJQnvsYaxjNiaO8+&#10;Vjh1ulV6zIca3zMFvps+YxUaGfVfdvGsgtPGJtpTwt/aa0f3deSZyVr10ksvhb6qL9RP/9QO+wXh&#10;y0UFU+3GRdcWopFxe+40uh7vPjUyHp0irBj06YTHJZkweow9PWOmXf3p5zBP1CbtC2P2I4Nbf8af&#10;7We+/9ZLNlulayFr63n2Zr5HLBbho/5xpD44el7cj8eb+tuOs/j+srKysM7y/GI+U06fe9ALEb+K&#10;FOMsrj9eb4pdV8OzKegKyq8GXRm+zdyJP5tk/cjsZa6rXvQLpaWlIfYXNggTzrWuxBqZOF6L7sfr&#10;YTC6gz+yW3oI+sO+XOhxWcOxSeMTV0E59V3X5UvEvyE+CRpLPrfQHyXs03gwNgd8v61BffvZDPfJ&#10;Kx4XKzi+9zMccZgHTNjIvlXolfj8qiRfE07M9cLCLJYZcVNIwl3PWWxnbPP8mcOzOE7co/9t/S1+&#10;9oEF85b1qiNcqZOYK3yuQkPMc1vtcw/seLXiD0b+mQe8LpeW2bsr37HhQ4Z6PJmpVnu7sjUvZSmj&#10;+YL/8Nwlbg56HJLqjX0C/NAOsQ4qycd4H5+Dl3yY68w/5gGfA9DQxu3H5VRvOiYEEgIJgYRAQiAh&#10;kBBICCQEEgIJgYRAQiAhkBBICCQEEgIJgYRAQuD3hIC+L+f7f7hzeA+4K3j7+Pv/rmwW3wDfwvf0&#10;7fEuHdUhG7iverAHvu+xXj1CDBn4VDin62FfiIxDg5MSB0J74hqIsYF2gL1d2O8i1jVQP3n5rh8e&#10;k98e019+G07iu33xAGhfeJEoI66N9+I50Ce0TeQrdQ5MCTziPtKG+imM0dXAZxQUFLTGrY+1Pe3h&#10;yTXqag9v8VSyoaOj8IjvYyvcCbbBo+ITjAXXiR9B3BLsFWdGW+oPeYj7gBaA33Zfv3nFzvo+Puhj&#10;Jk4a61qMA94UegDnzJ0DJQnv8Mb/UBe8O3z0+jXLrcHjBflVf7lWwP/W+F4g0sgsW73B+g8caktf&#10;dj75Dr+tzzQyxJpBIyOf8BvBfnE3tIHWYeSIfvb+xnfs+tUyz4GPZXyUB7uwqpsVoZ/Eg0HDot9K&#10;e6aQ4AbhiZTg68UXwsGC0+yZY+3E0RLP0ugvj9Hg8UkavG3e8QLDV199Nez9IY7fL7fqumKeEmx5&#10;KXGPfT+IbwJvqbbJo34qLxjzYp8NtDGMJ4k9Tl597SXfb2d/2F/p5i10Rtn8IuYPdYEhv43HTv3W&#10;HL9nbwt+Ey/NR6iwnT/oqeL9YvAr+b10JBTDPvkt9rPXBfEaDrg+R/OcfNgUv+daR4k5JN8kj/Ck&#10;fcZ/wFO97W+zZ9ilsgt+l35n64yLBcJ74U3cGHhl9sLS3GaMxUl65pDog8pwAby0thJjAL1ZWVlZ&#10;yBvK+xkt1TaiNDArKy21gmnTbfKYcVZ29vuw7jDPO3qFijr501E5XT9Qss+enT/XTp896bU0223X&#10;Kdy6fSOc3yi/8ps1jzIaH3yCfrDOon0C13iuoQ/kHnVX5Opjvc72V9Lc/y0Pz3qs+tGkoA3o06dP&#10;iPsgTME39m3eE28DbppnlpJs5ajEWMW+gA9RhnhgsR6FNV9rm9ol7gmaCNZo/JGk+UbfsYO2VD9+&#10;R75hTzxpz0yfabU3yq2h0rUEbk7I6+Xr2aco0hdQJ88ufAybsI37sa+DD9fAWljRFpoXEnmJ9yX9&#10;Wjy/uC88WLfQ0iyYM9Mqw15Bvr6Clf+vq/Xnty+D7pJdJny3vLrKKmt9byI/P3L4Sxs3arTNmT4j&#10;7BXW1nbhg54Afn3FO2+16krkG/hhte+zxDFeW3iuyn4dPdNvEuMFvmqHm4r1ceTIkRB3Kx5r7qN9&#10;ZG7yWYEUP+c1v/E58Ab3559/3h5++OEQK4x4SOGV09ZlawjPN1/rXe/DHFdiLLAtTtQpWzmXbzOm&#10;+DU6CmIpKY/siXGN6+vonPoowxwjnheaMuKHUC++HtsV26R5QLtas5nb2EUsMTCL+wg+tEO99GX3&#10;9h3Wu2dPGztipJWeO5/5v++1FGLI4DAPmJh70rASV0iJ9vEF4UQ/iM2EtkeaEeXVM4G1Gi0jnweZ&#10;u+BAOfrR1t/0XuMCrnwmAhPipmktBFdsiPFlbSNOFmsWcekYGyXyyQfCNcdImt3qWxX+eehd6/dE&#10;H5s+cVI2V90++QT51Q594RnNZyjiEJHAg7xa0/BzPtMwD6Uvor+6r/GmLDbhv7KNdrA9Ly8vrCNo&#10;0emnbJEdlE0pIZAQSAgkBBICCYGEQEIgIZAQSAgkBBICCYGEQEIgIZAQSAgkBBICv0cE9J02tsEN&#10;wsuh0+C3pcSa4BqvOB/ff+s9XEFnr677TEwBYkRkGogWAoA4L1BRXmN7PvjIJo4YYLu2vmdNYa8a&#10;+CW/7wl6pakla5v3+k6e7/jhJ+DXwz4Fry+yi+e+9hyweR7Ho6oicB8t/nv+q9dv2tOzp9ukcaOs&#10;7MJZ12LAVThPnuPHfeMdf3//SfjAn4ANXEucxN/oGhxzYWFh4Bvgb8Rrxlyd8v63jmoT28QZoQuY&#10;MWWCx7UYY3W+LwrYVJZfs1deXGjL3ng1vA/xB+4wLs12o/KG/222g4c+sWH9n7QVL70Q/AT+Fg5l&#10;5syZ4ffT9CHGRHwTuIlP+uSTTwJ3s2PTGs9NfBHGj1fGKTL+FZXV9n93f2yTps6wlcvedBOqQ54Q&#10;R8YzoJHRb7CbiQ3j6Y6PR4PH7KhsqLeNW/9pBZOG2ztvvOB3vG6Po0L98EBsb1BeUWn7935mI/JH&#10;2XPz59ntmushX0OT24MBgVbmJIsJon7wHh4bjn/qmMFWsmer583iyFA/iVJ19Y124fIVmzJjms2Y&#10;Ps6+/+6QX8364J5jlY2Z/3Q2v+jjnn0HbMXbb9jxgwdy7Tg/2ZRphGhLPCFjW1xcHPaRgM+jXvRj&#10;cHr8Dh9dEimeS7yH/0MfgKaERDk4OHhu4siQGM/2/FV+RZ3i18gvDhG/gWNuyu1xxHteTc11QVuB&#10;zijW17TnN9TXUaLPJPUpLk9/BvZ7wuY+XWBNdVV2l3Gl/RbEAZkdlCWxvwi6BeZnzB1mdzv5681X&#10;VtTaiePf2LChec4t59vG94ljQFyVeo+N5Logf1fn+er85NjJ74MOY9r4fLt58dtO19bY3zqxoLWO&#10;OA88KGslXC2cORoQkvhRzmOseN9eYnzheJUXvMGatQOuecvf12Z7pd1ljfD12v+W364OGjd0biSe&#10;JRqn7EqmEQuxmIYOs8XzF2QThknp/5vg2Cnr72+7kGPvR/tt5tRptmvzlnDNK7PGO65xa/6tXom+&#10;yU7OsR3/gtcGA+lVlAd8wYj3aMHQx5BXfDD3ZTe+Hb+nH+gH+vTqYc/N833gcnGKWp8xOf+qcp0M&#10;qxreRpcuuI5gou+zNWpYnp356pvWsaPu9l60z3XNJ+bgu+++G/QAio3m1bb2m/6Q8GHW42dnTbP6&#10;W9f8ijug44URjQ1ep/tim8dWKNf2T7ZXGGsqK5bvFXbqtE2fNNlm+3jc9tg5JLXJOb6CpgJNKvNp&#10;+5ZNVlXBuuq6Ep9/7HHGkflorqFUvygb+6Zwp+9Kem7xnjFj3dNYEi+msLAw6BLQDkiXgK8ytsTR&#10;IPaO1jPhqrp1xEdWr14dtAfEOEJjiO28aupynx/8nDUtu+6Quo20p89M1C1MZJ/q1zqF7cXFxaEd&#10;aTrUf/mBynR1pC5hg8+zlqOdoB/UyautHbSBvdyTTcqD5ggd1qBBg4KmRFjKDtnJ2LHG9uvncWRc&#10;Y6o1RvUp/4McsYmYLOih2R9JNlKn7OCc5xyaPWzWXkia73pugQ2ffRlXPj92J8XPNOIQseaxzyIJ&#10;DGWD8mEfc4+4Rcw/YrIJD/kHZRkzXVcdfA5nzNjfiD3isFH9lT9RlkQbaGPQv4ALdcuGLEf2DCbW&#10;FbpNYnEJD+7HeeNz2cSROUXZJ554Iowzfq15KZvVVjomBBICCYGEQEIgIZAQSAgkBBICCYGEQEIg&#10;IZAQSAgkBBICCYGEQELg94gA32vznTcvuAT4K35XClfAb3NLS0tbzYZH0PfyXBRf09GxtWCHJ11p&#10;ZPrbv/65zuor4dvgWZ3L8wQz5hKZ1qTv7vk+H36BOC/sbbK4qMBOHf/M88FZOU/v+/CQKHrNf9tf&#10;MG1S0Mhc+ulC4OfgtX7LlYfs9/UnxoeCvMc+cQjYB9+BdmTr1q3h99zwhQMHDgy8hn6X3bae+zLi&#10;PjOLJ8JO8S1wiZN9rys0MQ1hvyPnAStv2rp3V9qLi+bbreu/OpDODzYQv8XvNft+Ky11tmPHFhs+&#10;qJ9tf29t8A/6ynjw+3t4KmkMwEN+g7m0DTbwK+g1+K371g0rHcBMN5KN4T2NzG3XyPx9224bPXai&#10;vfX6q24HHOVv91oKmy75YDfXZ0ER7vjIN/p43K53fcCmv1vBxPx2NTJQr7dcI/P+e1tc2zDcFi1e&#10;YLer8UH0HF4XDgSt7LaShFl443/gDdGYTRo10D7atdk755xvG/+trWuwY9+dsTETxtnMGRPsx++P&#10;eZ4sFg6Mc3c0MtduN9iqNeuscM4s27vjH9ZcW+51+G/oneNGPwOm4I8vEc+F/TXg8YgHxFxhLMCa&#10;uBPwZFwTz4VPUA4tTFFRkX32GfMo82d8VPFoNJ7hZu4PdbT1X97D1cHFMc4kxYeCU25oqrUq12Ld&#10;9P1Lrl3/xa5euxzmBnoe5ZdtoSyD1EXCv0gxz8d7xos9N7rSyFCOsURLAdeL/kBcouqmvg6T+0hd&#10;TbPvofSDjfXYMHn5w2xN8SrPDo/uWqy2GplvzgYtxtRxeXbzp5Ot80PzpO2xw3ajGyoTXQp+Cwbo&#10;uIidQGwIkvw5ztvZOXXEvk9b1EFsI+KUHD1YQq12p8nH24UXjEZtLg5UfbaUBx9VG5Qn8ZxhT6MR&#10;rpFZMK/I5WuuQWn09d9v32nwtZxsTc1W0VhvOz7YZVM9rsK+7Tv9pl/3vUnqXe9R62/i/nAun+Sc&#10;NoiFBI+MDkF55WvYgb9SBj6YeFI8U9gHinlF0lH8tvyTI3FA+vV53ObP+5vduHLJc7veAO2HH/Wq&#10;cy0PTybWJLpU6rEZpk+eYmPyh9t3x453e/xlB2OB7oln92rn09UnHdU3fJr4YA+qkalx/8V+dIfo&#10;D7/1eFZofKaOG+97LV30O95Tx1qJtYLYFayNPXr0sOVvLbXzZ78lV7sv9YvyWo/AWs+rWEMjHQh5&#10;KRfPefaCISYV2gR0CfID8hJbi/16iN9DrBmluG1dIy/PMHQKxEn77IsS35/unjaGflT4M/LS5TJ/&#10;flxv1aaoPEe0Iuyxg/+pH7JH/sM4sd/PINd0aB8cjZ3mSFxnZ+fgonZKS0tDP3m24h/trQ3UxXXZ&#10;orplI59bFixYEOYCz/Q41g95NRewV1ooNNeK59Mermrjfo/4O3Fk0PzwbIt9DTvUFp9r+UzLZyy0&#10;dyT1R34jzQfPR/YCu5+Er+E76Ojmz58f2gU/2SNfpE3mnuLzEf9N4yncaJf8wl918BxH94ImBY0S&#10;saDUh3gNpjzzjLw8s+bOnRvWaPWT+yTs4HmGPhYtE1jJFuFGvvg87ge+RH+JwcRajS2yWUfKp5QQ&#10;SAgkBBICCYGEQEIgIZAQSAgkBBICCYGEQEIgIZAQSAgkBBICCYHfKwJ8n63vvrGR7+oPHDgQvuvn&#10;+++NGzcGPQffw8ff4+s7dfEs7R277nPnGplpY4fY7m0brP72Va/Kv8NvyThL+EToUCV9j8+R7+qJ&#10;Zw9HO23cUPt8/w7nTbM4Hi1wtZ4of+XaDZs0fpRNHDfSrv/6s1+B94x4zLB/gl96wAS+2AV2cHpo&#10;FYjXA2cD1wZfJW5l//79rbyauJEHbL7T4uIyxLXQJrbCZ8F/jRuVbwc+/KCV20UrU7J/T9if5suD&#10;nzhczvPneF9iyFz1vXpef/1lmzBimJ06/EVoG65M3C08JLwQibbkM3ovbgg9BjEbNq55wx2ywm/D&#10;xDI+kUamqsZWr/+nDRqaby+9sNBjDd0I+Zrqa9gqKYsj0+wnPtiBVw+lGWGPQVNXayvXrbWZE/Jt&#10;5euLQznFkWGc8I+K21X28pI3beiQfHvjzaW+n0hW/x1iYpDBq9Z8EI5+NfgfnCQajPH5fe3DHX/3&#10;qiv8jpcLMXey4tU1dfav/R/bwGFDrGDmBLtUCi5oZJwf8wa6o5Ep+6XcFi95xWPdDLFN61fm5olz&#10;c24fGhnsYGwZUzQt8GGFhYWtY4DdpaUZbwrHiG+KJ4NTg2tbtmxZiCulvaYoQ2wZ4s8sXLgwxNVw&#10;o0PiHu3xag+bgG1OB0E7Vb6P1jXfP+3UmZP2wZ4dYe+Vl19dYm84d76meGXgidEkqC75KY3FmGet&#10;d/w35hBpF56XuBHd0ciwpwQ8Y9++fYOmDSy7nXA/f924Vu5xAwrcp4fam2+/5l6MZov1DK2M62g8&#10;D3Fkjn59JnDvk8cMteulXccR6Y4d8RxTfuYemKCPoW/nz58Pt+6rb7nK5C9x3cxf1rRff6Jej5nT&#10;WGf1PueYNvgmMWSq3EEpG4+jzvG7kpISGzFkqD0z52mr8X1GGqp9DacC9y2OLb6u3Gqos797jB/2&#10;9/l0z16/5/ddI1PjHDMrfbyGci7/4RyNAtow4o0xV5WkgeK9/Jn94+DheXGuPuu5Kf8kPy+w3bRp&#10;kw3q3ydoZK79il4EHHgO3dODBH2Jd6baNXt0jTgyM52jnzBylMeR+bp1fdQYtj16kZDoF/foFzGP&#10;mOfw6PH8J6PsZP6S50E1MrU5jU+9+3Gzn391/ISNch0RcXB+8JgywolngOY+epVCX4MeeughG5k/&#10;2Ja9+art/WC7HTn4qX33zTH74tOPbJfrLD85sDfEnAFL5ivxXtByoWVgLUKbEWsZaEP+w7iAhcZn&#10;8+bNQQuFboB8JOVlnWP80bwUFxe3llHZkNn/0BfaxvY///nPQb/CWnX4yOd28dKPdvK7E7bvoz22&#10;2jWkS/0ZuHb96qDfQJPBc33Hjh1hXydiFqGzQYNKPC6SxiW88T98TkC3w15jrFO0LT2QMFXero7C&#10;gnw8e9kzDq1I7POd1aH2ZCOfDYqKisLzGT2INL2qI8YXfSP7G/Hc5zMZiXH5TyV8gD0A+azAXkqy&#10;EZvpt2yRzpHPs+ytFSfy4QuKXUdsFHRU3U30h/rRBebl5QV9GvOLOrWeype4xrqDPg3NFs9bJfII&#10;6xgjnaORQdPYq1evsEcofdN6Fj/fqE8aGfQ0xJxhHdC6pvrAjuc36wDjRFJ9mhtcU37OaUd5GE/m&#10;DM/Fffv2BduVNy5PuZQSAgmBhEBCICGQEEgIJAQSAgmBhEBCICGQEEgIJAQSAgmBhEBCICHwe0Mg&#10;/m4dfkHfbcPH8FtneAc4FfQScNVx4jt6vtPv7BXnb/+8c41M4YyxYa+alrpbXtz1L67J4Ht4+MT2&#10;4sjIfvgEfjM+anBv27dzk5NQlaF8to+Sf+/vPOrFny/b2JF5QSNzy3l6vxpe9TUV2XnYH8RPO0lq&#10;r70s8CPgy+99Dx8+HOIKbNiwIezrAT/yyCOPBH4Bjhq9AXwfXIaSOA29/28cxd1Qd9wX9hOBO5kw&#10;ZoRd/eUna6wFP+eYG2vt+9PfhD2YilctJ0iGD0tduOcsqZ08e9IKZk21uQXTrOZXYif47ZymAN4c&#10;bgh9EEm8bswL4YO8h7MhZsOqN1/wLZSuee57GhmNf2V1rb2xcp317tPP9zMptJryX0K+Jt+vA41M&#10;LcOZiz1x12NOkPAbzsprqu21FctsxvhhtuK1RX7F68/ttYS95CNOzXPP+L4UI8Y43/muNTSDAfoZ&#10;r8EzOBSt/JH6AIY6Z0+H0UP62AfRXmH4L4n6sX/tP7ZYryefCHFkfr14yq+ikXGu13NUNWW8N/V1&#10;9Lpe2WiLX3zFhg7qb++vXZHbk6zF6r0sGhnxWXB2aF3g/4qdB4anU2Kuv/jii2HvE/0enHvgwO/v&#10;0RHAccJTk7AFP4Xzfeyxx0K94nrxJ/FkOsLFybfwafg75gQc8fub1tuyFW/a3HlzbMSoPOs/8Ek/&#10;DrPCZ+bYa2+8bOxfQX4l+iO/Uf2619kx/g095cvKysLa1pVGhjrhMYmDAA9b4rqN+0lBEuXjUF/b&#10;ZHMLn3GMh9jLryyxxmbmufvZnZxGxl0KjcyRr06H/WAmjhpsV3/4qsNxlz90x5b28oIda1NRUVHg&#10;dLWf1f1g2lHbzOEDBw5YnvPFP/p6EGacx5tqyOlA3DWDRqYSYVCbpPWIMUKLMtw1Mk8XzLJy37en&#10;psLjdTBxcq/GmtqgkVnra+pwj8P16Z4P3eH9vq/t1f5sQgkR94dz6iVxzhzg2UasBeaE8spXwI1E&#10;Gfxw+PDhYWx4Lirp+ak1jryc4+doEIYO6mtFhX+1Xy7+6EV8kLWnWHi2NIdVjZWtxvd+a3DcvvZn&#10;7ASPVzNp9Bj7+fyFLsdfeGE7c4z22T+FtZu9XJin9EPzT+sr8w9/flCNTJ0LwLCfODJN3v6xI0dt&#10;2KDBNqRff/v26PFWTLGDtknMJ3h79KF/+dP/sXGj84PmcsGzha51XBDOp08eb4t8fzv6gHaPvXrY&#10;T4cXOoeHH344aEvXrl3buocP9aufGg+0CzxXmb/4IzqG9lJJSUng+9lrh7Emafx1Tt2q649//GPQ&#10;mfTq3dPmPfs3e/GlRTazYKoNHzHUnujzmD3Zt5dNnjohxAtBD7No0aKwjmIDaybaBdrSmipsQsP+&#10;B90JZcCI8iRpZOTD4eJ9/kH7AYbETmqrFemoKuYDfZfeBM0g48E4oLHT2q/ymj+8l9aV/NrHSvNM&#10;+R/kCE48u+gPz6gYR9oRVvgD+iiwR3tEX2I7yIfOY8CAAWFeoJfpbgIb5iGfj9E7owki3hBJfhjP&#10;U/BCv42GkPh6SuSRvfLjuA7WFJ7hjz76aOgz95Rf65Dqkkamd+/e4TnHffwHnxZG+oyMPxArjqR2&#10;Y9/XNe7LFzinH/QVvZXwUn+xS7aRN6WEQEIgIZAQSAgkBBICCYGEQEIgIZAQSAgkBBICCYGEQEIg&#10;IZAQSAj83hDQd/fYxXfwcEpxglOCo+K39kuWLAm8pb5jJx/fpXf2iutq/7xzjcyCwml26ONd/uV9&#10;xikThyNwH05fNkUiGX03r+/z9f3/6KF9sr1umtmvp8nryXi6Ot+74/wPHit+5INpZDriAcCR35zz&#10;+3H2voAP4zfhcF5oDtDFwBMWOzeLHgQNQ9sU49z23n/qfcytxO2xTwj8R+FfZ3pTHgMnp5GB571y&#10;ucyeeXqWzSucbXVX4YKc+/UX/7bv3m5jxg63dzzuinnsCPARF0UMAGIbsHdEzPeJj2HslPfQoUOh&#10;/ddfeMZqy9HaMG4+fk6CM9aw11Ueh+WVt1bbwz0ftzmzZ9jNX0tDvqCRcSo8aGQavByZvW4Sp1h7&#10;o6rSFr7ycogztHzpQr/i+QJ/fa9+NCyLFrxsE8dPts3/5Lfn6Fs8jhH8tldUX0NtWcJu+iE/5Cp9&#10;GDmoV9grrKHqul9xX4/iGFV5/Wve32Q9ez9uU6eMtp9//Mbz1PqrLmhkatzkzuYW925WNduCRUts&#10;QL8+tmndSrsb9ptqsZp632uGjuYSPgZvDjdX4nxwbCfnxLyAH2RvNY0N9cOH5uXlhVgG+IrGh2rh&#10;1Xr27Bk4uNOnT4eWuK852HZuwKkRz4F9i9irA/6uX/8+gU8eMPApmzxlvL3+5iu2b/9uO3/hjN24&#10;eaW1rlw3Ar8Xxt9tu58U87bYVVbWfY3MxYsXwxrIfIDzvZ90PxqZWh/vL0+cCn4/fsRA+/X8sS7H&#10;vzu2yIfivIwT4/nss88GzlzaAY0vZbqb4rxgC/9MzCK4039tc31imHHMv7s+d5zrr/P1xI8uG/q3&#10;FK9H6Di60siUu+5m7Yb3bHD/AbZ7y7ZWjUxdU2O3NDKsy9jJ3j+s2dgv/42xQBuBRgbdnjQUGC97&#10;NZ8oz7k0MkPcr+fMmmY/nmd++IQMscn8eIe15J5GpsFjsNS5Tuagz9O8wUNCHJnrly53Of56fmMr&#10;bfOePdOId0PfdB9bSbzHPuY18R/+UxoZ9opq8b20jh875hqZQTb4qb729ZdHWnly2hWe7DVE/BHW&#10;myEDnrIlC5+zDetW285tm63E47Ds3bXd/rX9n/blF58E7Sj7wBAbh3h27A2Dbubxxx8Pz1LOj3mb&#10;+KDGLetp9pd233vvvRDzBS2F1jaNm/BBv8G+W/gCz2R9DtLcAVvSBY9lw5xBp4A/PPvcXHtv41rb&#10;tHlDiB+j8+0eB+fLI18EPRA6CJ4FaAKJCcN6iv2sx9Iqyn9og7Z4VqLxHeRYaq8l2SxbyHu/6cSJ&#10;E61xZNjLKW5XdbWtXxpFzXPmAroK+sAeZbqv8vFay15L+Bn5FauqvXFS2fs98rkJDRE4oYPSeKoe&#10;9Q/fW716ddjfizHAZvopnyQ/umA0pNiLZrk7Kf7MxDNQGpm22iflwx50p+DBWsI8VGLdFPY6ck9l&#10;Gf9Vq1YF30ObRFI++Ua46H+kkeEzJ5+5wFz1qM+ME/OQ59revXtb1wbq0Fhzrvyc047GDx0Qvsw+&#10;ofg3SW1QPi4XbqY/CYGEQEIgIZAQSAgkBBICCYGEQEIgIZAQSAgkBBICCYGEQEIgIZAQ+B0iwPfZ&#10;+p2wzOP7cLQmcFDEsx81apQVFhaGGAFwgCRxSB0dVVfHx841MkWzJ9kXH+30L+pzGhdXD8ALwLU2&#10;Nme8FXWLC+HI/da9lnyvprDX0t06crVqFOrqGuzCD6UPvNdSzCWIr4BDgEeCm4MHhAubNWtW0MQs&#10;XbrUdu/eHX5zzJ4TcCkxp8Q4/G9yC8INDDX+2INWgjj6q5a/6XfcpnrHvzlEZrCb1y7bmnfetqmT&#10;xtqZI3AjiDGarfRyqS1ZusT5n5GO+R4ncJrCuAgj+Ct4OWITwTNzHcx0n3PxL+gv8LfF8wqs4sqP&#10;Xv+/a2Sqa+tt6dtr7KFHHrUZUyfZL2VnPV+DNbqt7OdCXI67Ps5BGIPDeOIv1l67XWFzn59vU90/&#10;lr36vF9BI4OPZLwZ+dgL6Y2lK22Ca2Q2bFyX5fF8jcTN8QwtmJRL4rdkP5cPeCyNEQN/q5G5EzDM&#10;7Khx+zfv/MB6PdXHMcuz779zLO96zJS7/rt9bwC0waaz14WL16xg9t+s92M9fK+ld9zFmZeZRoY4&#10;MiRwJX4Rv/uH34V/JYnPYp4TRwTtFr/3LysrC/fxQ7QT8O1w1NgRc3FwZPBvcJP6HTkFhQG+pbFl&#10;vdi6dWv4jT7cKnXCEz47f64t8RgMa9evsUOHP7PyimteQ+ZP2TGYEv5QH+3L7nt3uj6L7cYm5l13&#10;9lqiZvIuXrw48J/EztEa06156tKQzvZaMtdGMEzomdBEHTqeaTHG5ve3S98f6XTshW1XvSdf27zY&#10;Dibs9zbG45agaYnnn8awq7q5Lzwoz4vxQRuI3mDJ8/OsOoypd859usXnYUVVbdDI1HOJq26fjjHH&#10;Dafenb2W3t/8Dxvgmoz1K9z/iRvlNuBB7F4UjxHn2EfiHH0CsSeIpwLXz/u439ii/Ogd0USwnrM2&#10;yQdlr95TnhfYBt1Z3942deJYO/XNcW/VbcvFj1E8GZYQXk2uL8nisBwJMXHYq6js7PfdHn9hiGYA&#10;v4bnR4cW99+bCWs84/Wf0sjUehwk7AdvRvGkryMj8/Itf+AgO3X8hF/JEvYJI2J/EMuDdWDmtIlh&#10;777K8mv+uEAf6DU5RrWV5UGXiVaFF/v78EKjgk5gkGsiKM8acuTIkdCIxirXZDgwFsTA41kiHh9b&#10;+FxD0jMPnFifGF9infFsJpFXY8p7bEezgm8zb0rLzvtnkQwBHTM0QITXvcRzlXqLioqC/fieNDvx&#10;ONEe4zNt2rQQHwVNIUm20k+N973a2z+jrhgXnrvoingWgAs+Lx9WDXF+rsVrJ+/RkvDZAN00n2Vo&#10;I7YntpN1AJ0GOgzpKMn/n0poQfhsqnHjORPbwn2w5br0Jax5+swV445/8fmMuSNdUld2xtjgX8Sk&#10;YtyEgbCV73PkuYk/EvtGmNCO8nIe90FtgBufKYmFg54L2zVWykNZkjQyaLLRwZCUV0fKSz/29ttv&#10;G1pQ2ak8lIvtYu0gkY/9ztDHsC5qb6o4r+oKBdKfhEBCICGQEEgIJAQSAgmBhEBCICGQEEgIJAQS&#10;AgmBhEBCICGQEEgI/A4R4PvwtrwF3/HDI+geHCG/tYc/gluBG4HD5Lv8zl5dd7dzjcyU0YNs97YN&#10;1lh9w6vi+/mM44SPiyQygaelLb6jx3Z+u83vdJ+ePsaOfraXO/7yGDQN8HBetuWOXbr8qxVMm2ST&#10;xo2ySz9dsBbfowde625u7yC/EPJ25w8YiG+Br2DPGjQHDz30UNgzAf6EuAhwF0oxr0F5+Adsj3kG&#10;5f3fOIo3QkPBOLMXwKcHPvSmnetzHlAcZvn1X+zw5yU2bfI427p2jUNbY/UN1fbBRx/YyAkjnYOb&#10;YtcvlTmR4iy194ukvqKloF40F+y/gX+Jj4nP4T3hIIv+OsluXDrnNcBDZuMPTtRa4/qXt95Zb395&#10;5DGbMnGc/XTupAs0fE+PuuqwD1fYa6jOlSZkDi/3VT+FubxacctmzS20KWMG29uvLPArXn9OIxM4&#10;P7+CBmfVinWWnzfS3nr7dVeeoKFptBqPqeOUNlKU1nkj7PxqSPQNPZDiyLT6b05Ygx11DU124NAR&#10;6zd4oI0YPsCOH97nMqRrbmv3NTJfnyn1PT1mWu/He9i2TWt9euDfrpHxWB3SyOBP7NHA/h7Lly9v&#10;HQv5K3wxfBZcLLwdvsq44avEpJg6dWorB6ZxpJPUS7whYtMUFxdzKaSYRwMX6kGDgZaGvW3QmxBT&#10;gXYu/vyjXXHNVXVthY8NI5O9mjymT3XtvZhWjAn28mq7VuWabfcg/2s7p+gHe+F0tdcS7cGvwiHC&#10;CdNPzWH5bbsN66L7SF1Ns537/gcbO2ac5eUPszXFq/yu85usSS6gwZWCRsa7fujYt5aXl2dj8vrZ&#10;z2e+7HRtVd/UVEdH8rXNS7/AAB8ldgLjyHvl4353E9iSX2Up9+mnnwbtyaxp4+3KpR/9igPhI4xG&#10;prLGdWw+AaSRkb9QTpiCOXufjBg6zBbMK/Jt0Bp8CfL57+XuKDaU7592q6HOtvneQmhkXp7/vJVf&#10;/sUzeDte1+2me7FLqBsbVT/n6APwbfRaxDfCDu7Lv1iLxfPyPIHnJ/YRsTGwjyTblU9lOYJpn149&#10;bLTvv3PU9V93m9HWsY45Vpz7kSdMgy8mNY4ha8JPpaU2ffIUG+pxcT75cF+3x1/jpbUbO/Fv2aWx&#10;Yaw451mEnz1oHJnqZo8JFHoShsbO+j5UE8eMtbHDR9gPp07/xiewRS8+P/Tq1cumTRpnp0+eyNWQ&#10;zf0wN1wvg05GSbjyHt0F6wjaC7QCZWVlIVs8duGC/yl1PHneoMtUbBhsiPNqTeMzDvWikWA/QPkK&#10;bWuc8QniwvHZAp3DT75+YS8v1iyOLT7GN8qv2q3b10Md1K9xwI+IH0e8EdZiPTd03ysIiXGUluVB&#10;91rCfvkHOgg+v6GdQMvBe+GittVvvVffeY+9YV76XEAno5hK1C8fU1v4GnG3WDfBSnoQjaXyq53/&#10;yRF70MjQH/RS6BkZIyXWavBHO8ZeS+iq0MjwfFbiPjZhD77FvEC/hM66q6S+khe/YA8wtGkkxlTP&#10;HY0v75l7+A+4oC2J76m9eAxiW4lvw7whxhB6LeWTD6s8/aa/4CJ7dE/4U5b20UvxDEf7J3vVL8oI&#10;H841Zmi72D90kGvVWD9PnvTPXp5i7FVXuJH+JAQSAgmBhEBCICGQEEgIJAQSAgmBhEBCICGQEEgI&#10;JAQSAgmBhEBC4HeGAN9pxxwI35vzO1dxgJjLfb7vhn/gt/FoF+BXOOc7885eXXe3c43MsH497R/r&#10;llvl9Z+xxF+wnxkfd4ejt09SH/g+n+/v4WPgIObNnmgnDu73HJlGhn14SJS6UV5hT8+eHjQyZRfO&#10;utQDTt75rjs51i8X84P8XSV4B9kAdvCT7MfA/g7E4VECR/Easl334iN5lC++/t84F2cCbtjEb93R&#10;SsAtnj/7rTeZcYCxRgZN0awZk23p/CKru3XD+ZpfbGXxSnu0z6O+L80cL+I8VW3GI2Ozfrd/xjlU&#10;fnv82muvGXvvxP2Mz/mtOu0XzhxnVy+e9RoYE8Y/i1PB+KGRWfHu+2GvpUnjx9iPZ77yLJXWUFfV&#10;qpFpqYWX9szhdU8jc+VWuU2f81dDg/VWBxoZ4ry8u2qD9X1qgC1cNN/qm9E3NVpl1S3CfwRXFA8k&#10;rtOvBgzhweBvRw7ubbu2rLemmpt+x+0PcSQycxoam+34qbM2xHUTw4Y+ZV+U7LS6KvZX6b5G5ttz&#10;F23GrDk2sP+TtnfnZm8DnFp8HyrXivkEwSfRAsCzwg+yV4n4NHFzjANp27ZtgX9D30W/2BMC/hE+&#10;jr1ISOLA5OvoXOB7iSdDOyTVrzyMPfXwe3O0CLQH75fxcJlvBW75TkPQxdTUgbOuhyr/7Q++0tn8&#10;UQH5tmyJ5xR7uHSlkZGdzGfWE3jttpyy2mr36H5SWVFrJ45/42Oc5xjk28b313tWuHSfI5FGptq7&#10;fPDYycDRjh7W1y6ePhz6SD87erXbZpuLKhtfBnvGCa0SugA0a23X/Jgnjcu2PcdX2uaFP4UXnzF5&#10;rF32WBuxRqau0ff98PlYw3Twvsmn4nrRCOCrI10js3i+c87MX9e+cGzSnPb3FY319sGHe10j85TN&#10;K5htZad9rfDrTM+bdbW/sQsbNf6c46/wu4qjQ/vYI/+lXzpHS4BGpkePHobflJdn+g35F3kpq/fU&#10;FXQgPf9i+UMG2MFPD2QazHY0MpW+x1K57/1GF6v92TF/XpENeKKPbVxT3OG4a0zpB/iJR0e3inYB&#10;bhydEusSeTU+mvPw6yGOk+8DVX/rmrfsiLneBSMaG1wv4GuHT7EuU7XvaZV7Wgb7f/D2p02aZJNd&#10;D/bz+QvBNo0v2Chuyrlz58K6MW50vp099bW3k8Uqa/K1+97cZw1we1xroOcH71lz0I8wH4uLi1t1&#10;Joytxot8vN+1a1eIu7Fw4cKAA9e1FjBmJK1/+D/7Sj7yyCMh5ohsxW7hRn7mDGtZXl6enbtw2ppc&#10;70QMmdr6eN26t35hk/Cn3+gR8Dv0GGojtps22I8KnQb+hqaF9rW+yofJ192ED5DQTqD3Iw4O4489&#10;+ILuk6dt/cKJceS5Rv95hrNuYCcJTOX7Ko/v8dmHOE3o8NAgkXRfmISL/8M/4IbmBd0I85N5Sh/V&#10;H+ziFWtk+EzG/FUe7mlNBw/i/oGNdB9dmUY/vvrqq/C8/8Mf/hBi8FGGNoSd/If3PEvBhDlKnDbN&#10;XeWlrDDiHL+Uraw9aF35/I3eSvna+o80MujIFEdGdcj/GS+e8XwuQCfDfkuaq7KX9rEvfs815iNa&#10;QfyI9Ya4iSSVb3sebqY/CYGEQEIgIZAQSAgkBBICCYGEQEIgIZAQSAgkBBICCYGEQEIgIZAQ+B0h&#10;0B5PwTVe4obi78fRyfD7+Llz5wZOYs+ePa3f8VNG38Nzru/vu+quvrMnn3gWjqdOnbJR+UOsYPok&#10;O/TZx343453qXKPQ0pjFfNG1Bn/f2Jzt1QDHXrx2lQ333+/D/ZaWlraaoPqxDV6E+Bp8z0+fSPBF&#10;4ioCZ+y8fdYGMWiq/dR57Zwd9dUVrVwpZVUO7gJOCA7p26+P+l4jN5x79H1iqm9Z9W0/z5XnKK6V&#10;8qT7wS0r8WB/NUYaY8YPbhpM0EZwH/5FuKk1dFTsTzJl4hjfj+hFK1693KZMGBPiJryz/A27ffMq&#10;vWnlTFQePpLf0Q/y3x+HPTI8dsvdJh9L1yU1OldMfB/2Sfr8yxM2ZPjYoHFqrobD9d/+N8CfZsQt&#10;jN/tympbvWK9Pf7YEzZocH/7LGihMo0IhG2TDxWxWijBq6nlrpXfuh3Or1674XsUzQncGlxlnMBA&#10;9sIDsX8CPDr6Hu7Fehjx9m64a3O8L14RXvrxwS9s8qyZ1u+xP9ne7e9ncZBCnIHM/gaPieFdDQkO&#10;9E9/+lPYIwW+jqT2K33DKPQEvDivavA9S3Lva53SxvaCgoLA63388cehLH9izoz9SeDU2I+COD7c&#10;E9/aWsBPSkpKAveJNon5ABc9LH+g7fjXFo8TxHzzhv1/eLntdS7qOHH2tI1xTnHEsDz79sujGdCe&#10;p8r1CZXNjIXvv+K/MSdeB6/S0tJwTXqMlt/E+fFbgPL/2Dvz/6yKbN3/Uff8cPucPm233Wo3Toji&#10;wBQIg0yiDCKDEHAABGUStVU0jA2ioODQKDK0OKACgoiCYAKIyByGkIQksO761psHitcgeEENuurD&#10;mz3VruGpVVWb/Tx7lfJg2xSwT7g6jS+cFq+pOBfaEl+4sI9frJtvuM6enjrRDh/Y47e7Xw981zT5&#10;g6g+evAMN4/mDhvAblljgiAM4QWpD333h6HB9h/cY089PcVuat3KHhgy0HZ+Cwau0Uhjwbn14Ft+&#10;+FP0JXCWYHHa6+5E/Lm4cMzvEgMcLfWCN6cecJ/ibLFB7SsbcaCcZz0YsFCb0EbaZ3xgHQ/0Bmiv&#10;mguMl8KQ6/C6CnDO8NT0PXwnaI6gTOyTD3jTjnD2aA7gtrFhBeqi9uYc/VbjHfli33D95MM8Rtp5&#10;G5LPcR/+D7jGabP7ASrt2s3HmhvsUdcFNqaxyDtgUyBd6iN8OM3cg04STpu1zhTAjrqSH5jl4wnl&#10;Xb58uaHpYA6BT1eZiMtPoXC+ocnfEpqrOpu/YK7d2ra1DR/xgO3Zu+tMfTU36X6wYX7qU3qn7d+1&#10;xW3LtYRprjurQfSeeMGALyDGI8Zs/+d+ZDZb184dfb2lu+zbCk+3KdBeakNOYTf4uWCeye0Dzj5v&#10;M+Jyr2yDeqCJQDvCeIIOKLch4iugswJDfKIxToIX98sG8vKAB+3AMwf6UHzJ4BuEsvCjrQjEef/9&#10;95MeAl0GcyDPRM2FAuZn/cvUuW+cVxa5rXYvsZFlw2ydPxuoPVQWHZMn8y/1RJfHdcotTY3iN5dv&#10;fg5bI031S+xz3bp1qfx/+tOfEpb0A12XHSsNxjXZNGWiT8tnyxL336RAebhOndnnR77MN/RNsCp3&#10;PRPjgvLSvZe6RfOCXop1AukvmluULuUioKvClxnrDVJPlQNMhSdlpt/2dZ0XYz02pGukgQ3x417Z&#10;EfbHcyRrINGn8LNTbJPE1zls8brrrksaMfzsFOykoAUjDwL2pvQ5xu4oGz7Y0L1QV/pKHmjr3D4o&#10;B3M+PpS4pnYkHQXywVccmi/iMe4qyK4pOxjm9/EsRFlIn3VElS/3qj5KJ7aBQCAQCAQCgUAgEAgE&#10;AoFAIBAIBAKBQCAQCAQCgUAgEAgEAoFAS0SA9/BwALw/5912/v5fvFBebs7Buc+bNy/5jnj++ecT&#10;j0AcruX35O/48zSK9xVPZeE6ZYE/QIPRq3sXe+G5p2zPrgq/Ai8JN+y/xOnBQdXYkWOHnF737/5Z&#10;8+ffi23Y8MH2wNBByZd8zqXn7+/hHVgrAL4CTnrPnj2JBxCX4ZkU8lF+TdtdFV/bwpfm2iOjHjT8&#10;ncCvEXQf39SiM4BnYR2J+trib+ML5a8+UtBDgHllZWXinPOyisNJif/Mf+BAsAM4IbgPeGPamPYU&#10;t5IXAa0LXFLbW260e/vcbQ8OGWSdO95pJa5Vee2V+S55KeiVdK/sAi4FjhNuGt749EnXHSVc4SCb&#10;/Lw42fr60uV2fevbbVDfLnZs/w43Lud4vI0LIowCH1t7ssHXQpplXTp3s9JunW3OvBftmx1fugbG&#10;8fU0qo84T+c6At9Nv2r3P1Fb53yhH//nvdXWwX1U8E0/bVgcVF78MsAdYR/4hcjbBPtprPZ6uvYm&#10;JdqUz3f799nzs2Zam3Z32Z2tr7F3lswv+JE5hb6qwDxLIwP3Sx/CFwu6s/zbdexJehh37WDH3TGM&#10;jo/64jxfbd+Z2gr9y4QJE5JPANVDuHPMOkfoIKgHfZeAzSmoruhA4J3h4OASWaOh/6C+9u7KpU3r&#10;iHj7UHwA9G1tdaPt2L/XHh47xtr72jD/mv6i1R9xW/fr1a53orb0Nzhl+gNaHmmAqHfi3IDO9UKn&#10;vV1SuqTtbXZgz/f2tZcn16wxPmis8FjN2iXn80B/yttM19CxlZWV2dVX/bc9Mf5RO+jrPWGHSQfX&#10;1M8Ldlm4g7aYNGlS0jvAycp/Ql4epa0xtHDcYB+uec/1WPdZh0532tP/nOrahW9TXkpfaYAHfgLg&#10;lOEs0a0c/N55UMcDbOqOV1vN0QK+CSuJrJTx/8cWHQB9nfaWDoFxgPFA4xm2xBiXc6RoecBh8eLF&#10;Z9Yk4T7FIT78OJzx1KlTEy/PdQXVmWPsL+dw4bgXLlyY+tyYMWPSGiC6D3tSHjrHOIWmAW0DYxL3&#10;0+bYTh5k55zDHwZx//a3vyV/HegGCJQr7xv0N/ra2s8+t7vatbcO7dvZ7BnTPaZrUmpdT9UUxMNz&#10;SBrYHVpD9DGsv4IOjjE+D7JL8tO8RN3gqceNG5f64XLXy4ir5l7aAhy5J+kXXBvq6hOrc53hh2tW&#10;+5w3MNnZ/AVocs7qVIWZtrRt0nFeokamzscBfrX1hbH7842fJY1ML9eBHHKNjupI2XNcmWvxVwU+&#10;jHtoUxRoJ+pJ+zHP5LaCngPNC+M22hquKwhDjsEaP3f0oylTppyDvewwtwfu5XxFRUXSWhVru3Id&#10;BW2Nbou0sU/me+pJmelDlJs2K+TDOOs+m/y5ZNnypa5dGpKeS1asWpbOCxNtVQf6A9oDdBfocIQB&#10;5wlqx3RwgT/Uk/hqC8Yu1lijv7DmDxoc8M9tmCRVJu5lbgBv5hDqjV8w7iFN4uVYci/nsU/lwzMW&#10;+eTlZv68HIG5j/lz+PDhyR6Ursqk9mae5JkMvyqUD0z5CRfKwj3ot1h3EP0WNsozkeLncenjaEnp&#10;54xzV111VfKpkj9P5PUVnvjWIW3mZPxtKY7KqXKQV36O8+g60aVQF60FJdsgfaWF9hrtCxpDcOG8&#10;8FAc3YdWuaysLM07zDnomBS4RzbJOY7JF10ivmfQJjGv0z+ETR5f6cQ2EAgEAoFAIBAIBAKBQCAQ&#10;CAQCgUAgEAgEAoFAIBAIBAKBQCAQaKkIiCM6X/l4N56/r8dv/owZM9K3uStXrkzXeEeevx/XO/jz&#10;pVl8nvThmQjwK6zLgm+S0pJ29vCo4bbq3aV25BDfzhZ4p/3f7/L1do7Y0eOHzpw7fqLKHpswxr/V&#10;7mzPPv/UOX4QSD/ngTjmW9x2/r3wn//8Z+O7aM5RB+Kl8rvuRmsMke/3uyttwbxZNmLo/Um/A58p&#10;XzBKm3NoAuC6d+/c7q5nCjoQ1pHA94yT3oXyetoEOJNp06YlTk9r2nBenAP7P1egjvzIizbGrwQ8&#10;Et+wow/hnDgVyiCeBx6KuHe1vcX1EbcmbQzbBwbda+s++YCYSSej9hSPRj6vvvpq4pLQY1Ttc72A&#10;+z9w9sWX+nAex/nWI8drbc78RXbt9W1sYJ/Ovs6Wa2Tcz0G9ty3iDNJy6jr5hXlg4Ahr366T9bi7&#10;q03750T7eO3qlFaK4LoStQl1pC4EOEw4MNYYQJ8izGl7Ya64xIcng8/C/418iHA+6T28IA2uvTne&#10;pJOiXNt37rDR48ba//mf/7aOt/3Dlr/1ijXWHG6qp1fQA9odpDVwniu9/8AzwTdhB+gLCJQB/wy+&#10;NI2dqHP9hu/r98VXX9u8BQsTXzbcOTD83VB+BbUZ9YdvhwtFd1Ach/oqLrige4AfhptFxzR12hO2&#10;4fNPKY3/nA+t962XA41M3QnXAtTX2aIli309mY42vP9A+/brben6ce/H9GS4M/CD1wPDyspKP5sF&#10;T+tE1RHXf3gfIV3/VbrdLZw336Y+/kTSVkhXw13iAdVOWUrn3aXOxXYMvwvX3rbNjfbMtEl2aB+8&#10;YIMd9XVnaqur0j7HeYD7RCsFN0idCLmdwI8zFqRxo+nGz30dmXGPPZJ0C2PGPWTr1n+cxqxC2mf9&#10;bhGde+kb/fr1S/w1flHWfrTGM3Gwm7BprPW+0rTf4G17qQEc0azBe2Mf6t9gpnowFssmyQ8OFR8g&#10;2BQ6NzhkBY3/3M+6J/D8YAaPLV0RcXM7VJ6cZ1xBd4NugnGIMSZvf/pLfi9lnDt3btLIoLdAs8A9&#10;smnikj5b2QxtRn9hjPuv//qvxDsXay00bqGR2XvomC1ftdpuuvkWu73trb7+2jNeUrcN1/eRLmWQ&#10;vog6EOh3aHeweXzJgAE+OFjLRUF5cJz6upeTwJwEvmhrsFHmpeL0iVeoI2NhvW3ctM4eeqTM2nW4&#10;3UY99KB9tuFTj3F+jQz1pWyX6kcGfPAlc7zGcXY7Xbf2U5+vO9g9vbpaddW+M/ZEefN2puzML2hd&#10;8EuCfWgeJW5zAT0rGg3sbubMmUnTqnjYjfQjnEO3gsYPm8CeZMtcw0alo9B5lY32RNdRUlKSdE3E&#10;J3Bdts0xNk88NAho59Dz5nYqWzty7KCve1dlq9/3Md51cqXdOtmcuTOsyn1U0T6Kp3IoD/ocvkIY&#10;a8rLy8kyBc1nsm+dv9CW+zRWkSfaDHQuaMTo+4899ljCiec6bA39B/MieBCX66ypw3MN4wVjIZiQ&#10;Zt63KAfH+BnBNxM2hn6FPlBWVpY0SNRR+rsLlftC1ykDfR7fW2zpU8JGWKp/Ug7mfGxI7Z3bTL6P&#10;boTnE8ZitCbYKmMg95EeWlPGS7QuPOcxVpE2v3xuAHe1sepC2u38mZP5lXUtVRZwU9A53atj1qgE&#10;S9pBPnl0TfeyZexF70Jc/Odg74onfGRzzNGMMbQVOKL54TmH9OmT6Enpe+j1WHOQZybG57/85S/J&#10;/kkfe1VZhXtentgPBAKBQCAQCAQCgUAgEAgEAoFAIBAIBAKBQCAQCAQCgUAgEAgErjQE9F6d9945&#10;TwqfAM8Ir893znwXTsh5P70z/7E6i7chDnmIAyIvOKhuXTokjczggf1s0oSxtmTRAjt6aJ/Hhk88&#10;99fgmpOPPl5tA1ynMXjIAFvrfHQe4AaKeQh4W743h/+Bk8bnhspU4BDO5nF4/x6bO+sF69Ozq416&#10;cIgtW/p64uVUT7b80MjAm6Az2L7li8S7s5YQ6y0Vlxn+ie+a4anw1y+9Rl7un3MfPFRf8oGjh/dh&#10;PQJ4D3FgKoPal3rCE6IVQsN0+603WUmHO1IbfVu5zaP7GiBVB87wVeQjbgZ9AnoT+JutX6x3aNBH&#10;ePxjvv7IKV+T4Gi1zZ6/0O7o0NWG3Nfdag7j48PxS9qiwpom9b62UU3tSV+Ha7jdcvOtdkubm9zn&#10;SR975vkpzg+vtfqTrivwpqs5fsTv831+pxz/xpP27jv/tn59eyUuF65P5ZLteeRzOFVsZMSIEam8&#10;cNdw2Gpz6RXS1u/bvec7+9eCl6zHPX3t6lZ/t9J2N9t777zmMiDKQR0oi++5RqawZ1ZZWWmPP/54&#10;4sT5th++ShwucoiTrks5UeOaE/e1csx9iXyx+Ut7sXym9R8w0Eqcy4XTUv9Lifsf2g37hfMkTfgv&#10;1sZRoPzwoAT1CfKkL9CnaRv8TLz19mKvU6XHciLcK3nS165KdfXCs5bVCT/Y7Lz/IP+uvUeHTvbl&#10;2vXp+lFPC40M9sKaQXCCpImuDh8e4udSWlSy6YfflHIfT3r6ujYd3TdNrkHzWKmsai+OLyZQP+qa&#10;6wzwRwEuaLymTX7cDu7Fxs72dfZZa4kgm4fXRW9Ev2YtHHjgPMA1KrAPb37/AwOspEt7H48G2uoP&#10;VvrSXNiAf+/v68K54iiNH8KfNlu+fHniZVu3bp3K9/jYcbbGfR4lPYz3DbRE9Y4tvmXwv3OpASzR&#10;EwwfPjy1EXqTfJwvTr+ioiL5g4AXpQ/jT0a2SlzNF+wzR9BfSktLU12wU7hm/BDkfDRxwQBOFvvD&#10;R8LIkSOTT528zcCnmHNmjILDph9gX2ix6KvoZAh52Tjm/g0bNiTfIrQ/a8CsXo2u7myfJx/liwbk&#10;43WbXI+2yG697XZrffONdv+AfraLdYROFdaWSTcX/cG+y13bAJeNzoFywbejQWOtFTDHzw72rbyU&#10;BPkzt6IfYT0csEbnAfayFfov9ljpGsyV/1lmY8Y9nNbwQSfz0cfvJw0GOgz1M92nvkMbMOdcDo0M&#10;fmRO1Pl441itX7fW/Ym1s56uBcGPDHVRwDbyY9rmjTfeSBgxPqAPpN5gk9sHx9gFOkJ0Q9gGWCiQ&#10;Jlx+fg/pSM9GXydozAYT9VXu4bxwIR7rN6GPoEzoPPL2yfNgXpCWi+cHNAloJxiL0T7wW/jqAvvX&#10;/FlJt4Rud/KUx+27PTs9lwaralprjTxVNo01jFf0AzQ46BIUdD0vr6792LYYe/SQ4IJOjLkBnRL1&#10;LSsrS5ozfCzx/EX/5VmA5xn6MboabDZvR/JV+XmGo974jsK+aC/qgR6EeQX7Byf8kPzUOjRXP3RJ&#10;Q4YMSc8s6KwIsnmlT9kYW+iDV199dbIfXROe3CebYB/8GVeuvfbahI36Ls9o5EOfZMxhjkQzRF/G&#10;Tw7txRxHoM+Rt7ChDbB5xnj0OuCBZk7lVR/VvSmRpj/0dcY6bJ8yka/8S6kueXzqW+7jD5odyooN&#10;q67KR+XiPmyZ8ZlnYPyKYQdov9AB4YcJXRFjGTaAPeBrEJtnbEPHB16qh/LJyxP7gUAgEAgEAoFA&#10;IBAIBAKBQCAQCAQCgUAgEAgEAoFAIBAIBAKBQEtDAM5H77YpG+/xOce7fN69816ewPt03tPr/Tf3&#10;8K0pvANcKd/GEid/X5+/g0+JNPMnz5t390pfHEXHdm1tQL/eNta5v6GD+yffLS/NnWnHqvZ7ar7e&#10;RPXhtHbJu76OwaQpzl3cf5/dc29vm/OvGa5BgI8+G6hbHsiP8pInvAbrAcAFwYvBGcAr1J04Yvu+&#10;22mb/Lv8l+fPtr69utltrW+wJydNaOLVXcPgaRBIh314YDgFOBDWiHp/1btnykuZG+uq7Sv3L/H2&#10;m4uTnwW+3YVnIF/wBpPisublvtz74rvAnO+U4efhR8CHNhSnQr7YheJjJ1MnjbcepZ2szU2t0vbF&#10;554+s27NCda/auJIhTVpkA/fIvON/9tvLHTfOof8rK/T1eD5+d5R9yPz7AuzXSNTaoPvKbUje+FD&#10;wRhNQNPaYK4XOV5dY08/+YLddUd7+/s/rrGSrnfZ3b27uC5hoD3/7Av2+mtvu++ht6xi6yb7fN1H&#10;9s5br9k81zgNuq+39XDt1XNPTz5nrY6c/1S5xZuhW4FTh0PCVvD9A9/+xbr1tv/b3Vbnay594xqU&#10;Z3wthDs6tLdWt7S2jt27Ws/Obe2jle5zpAH9RKH8vnOORgY7g9OFe4J3gvMjD7i0HZUV9uXmL+zj&#10;NR/aO2//2+bOmW3jHxtnA/rfZ926ltr06dMTJ5n3I9InwFeyJgicGn1UGiDw13W26qekwbpI8G/X&#10;X399+jZ+85YN7iOiymPBdeMnytfsQNzjP5cbJR1M1fFjNt6/4e/Q5jZbtniJa5583Kg5YTUejYAm&#10;irVm0CPADfK9P7ZeWVnpiXgvdexqfQ2h3ZU7bO6MmdYF/rDNrTa4/4DEA1IPAuXLbTGdvMCfvB/R&#10;phXOrTNW4Ufor3/9q11z9f+6z4vutvSN11J/xmbpo/wK64UVuE6yIW+0Cvh3oJ3gllmjJ+fQwRgN&#10;EBwwOLa93deSGTnUGJ/wcaW06xtr3Y9QoV4a88iDNi9x7hW9B+sf9e7W3YYOHGRPT55ir7hvnZed&#10;t13kaW/esJHmuOQgm3/nnXfOcKP4P+EY/paxDG0VnCvjPXpIeFL0Cqy9wniQh9wOwR69AD4/GONo&#10;f9YkgWdGP4QekLTh3FmzBF8V+GNA44JOoTiQdp6+7JY10PBXQ3uAOWmgOyRfNI+0EToLtFrw23DA&#10;rM2E1onxTlxz3g6q16Fjde6f6kUbMnxkWmuptEuJ+x66yab7mlkr3n49+VdQOSmPxgvuRz9BPvg9&#10;oS2xG3AAA+qIDqPMueh8bRalhQ6PPoK+AH4evNHRsRYXYw+6Hvjrhx8ts159ulvn0g429rGH7VMf&#10;57yXeDL4lznrp0TjmeYq5jf64qVqZOrcBtERNfh4gDl+vnGDdWp/p/sVa2uVXxfW4lGdsAf6ct6G&#10;4IS9Mf+haaENGQfRZzAG0t9Gjx6dMENzQduuXLlSSZ7Zkq7GCdoTfQC6D7RsaZzxmGobblJcJQA+&#10;tB9lY3zAnq666qqkEcH2FfC/Iww5xzMR+h3yuuaaa5KOAPtK2Ho7jxw1zP37jLRxvp7brDkv2tZt&#10;m/2uwvhS6+tkKciWZYOM0ZdDI6N2Jx/qpnzY51kDnR/lxyYZ89HHoqmg/oxxw4cPT2M32hj8IDWn&#10;jyFt0uWHvo6+jV0zhjHHM5+hkcE/Ge2H9os2xjfJpQbGc/o8WhD0NwTZF1vtMy6j22EexD9hHi8d&#10;+J8cK87RB9EK0XeZ+yk7uLCl/6JdAg98thAYz1gLCd0gQelpzsLmwIf1FNHVMN7ltpXPVbonJeR/&#10;pAFj7KQM6FZkK8RVuyo+9UW3g6aGuY7rslthkufHOWybMYexE+0UeFJ3bIMtx/gNo38w/lAG2pdx&#10;jH6g+qpcKktsA4FAIBAIBAKBQCAQCAQCgUAgEAgEAoFAIBAIBAKBQCAQCAQCgZaIQP6eXOXjHD/e&#10;q+fvu3Meiri87+d9PdwVPBfvyLmnuTSVdnPbnA/QPu/44evRpKAz+cJ9g3z0/kqb9PhYe3T0CHv+&#10;n0/aC88+ZfcN6Jt4Qvw19OhZamWjh9u8l+bYl1vgX9xfg/P1pKn393n+yotzcMG884cPoD5oIeD1&#10;H/d1Uga73wB0ID27dbYBrr+Z6Gs5rflglRNDBW2M+AGlR15oHsqdp7uvb89U3pkvPGuvv/py8oOD&#10;jmT0iKHJHw3cIGtCoMHg224C94N7Me+RLv4Mf2gvyo7PEfhIeEq4SYXcBmgXtS+8Svn0Z6x/v17W&#10;tXN7Kxv+gC1e9NJZPVBjQQNAOtRJ93HMN+zwN09PHm8Hfc0sj5HWWoJn3bPvkI0eM8Guu6GNjRjU&#10;yzUoW309I9cuuO8NZ8BSOvhhwY/MhHFTrefdffw7/ZG25M1XbMHC2c5JjrJ7+w2wu7vd475Ibra+&#10;3Ttaz9J21r7tjXbrDX9L22cmj7O9u74+hyuVXsAzOVNWnaON+aYevptvp8GIdhs9dLiNGDzEHhwy&#10;1B5y3u9R/7566MgR1ql7N7v2xhusX/f29unqt91WUIzAXTuZ7EF+ZMCdfgVfiV4ATQv6KrRa5DF+&#10;7CM2asQw911xr/eF7u5XqZP17tnNxjxcZrNnvJA0H+LzaQ/ZIHnQbnB28PJ8I06gP9BvFYq54srK&#10;yqRhgduH+9p/8DvXcuARpqCROem+S6SR4RRXYOPnzZ5jfUu72Zznptv+Pd9bvUfiGoHy4dcDvhrd&#10;GDwsnBuc/0LnZxe9tCDpP/755DQb0Pce69G5iz01abJtcv4xD9Qnrx82daGQ61fgJuVzAEzatGlj&#10;He68zdrc3Cr5QOrruNLXF/xrVuZX5qxGhrzQfOD7CY0XnD58MvtoF+D06T+MifRruNTJU5+wDz56&#10;z+oSH876WnW+RlgBNZAj0G7Ujb6FjgPOF10EGog3Xn3NnnBfMgOcV763dx/r5f51+vfpa6+9/Mpl&#10;8SMjDOHk4XbxIyX7QyeH3xz6KWMh4yNcOecpp7RWqgNtQ12KA2t1wK9LB4FWhDTRkLCFbyZP8oC/&#10;ZiwGC3G6xenpWHkxbsHzo5WB88ePBT4gsDfahzahr4Jrq1atkhYAfOHM0W8pH21Jn7GX3ze79trd&#10;ffvbtf+40f7R6ga7p28fu7HVddatczvr2umOpLmhz+iefKxEf0MfYovmZ6VrO9DogAM/NAjojbAd&#10;+gj1ycvAOeqG3gqbYkxgS5tQN3jsbu6b5B4ff592zQ7retXUHrO6etcxJv3VWY2MsFL6+ACjL142&#10;jcxpx8xB2PT5Rutw1+3W7vbWttXXf8oDeJJ/sZ2gE2B8oM2wL/zJwOtTV+wDzGhf5lQ0CdK6kFY+&#10;pygv7JJnB/x6YAtqk3zsoCzCRPdpi48d/NtgM2gBtIYS8fM0NI4yxuAbiPkB7QNti88NtAavLXnF&#10;Plyz2n1x7fB2qU7tgr+7Qt//YftoPGY+uBxrLWn+om7UOZ+/VV/GNPoz41i5P7MwBjD2sC9fR/Rh&#10;NBR5/VVW0uVHACNsC5umLXmWYqxFH0d9wIlxBlzJ91IDcyZ9CH0z/YKQlzHfRzuFLof2Jaj86SD7&#10;ozFRpxiPeF6pcD0Otkoa7BcH+ivnZVeyU9qSwHlslvTxN0TZZUNcz21Z/ZQ0CaoHWj80f/jCUuCa&#10;8M/TQAeHnkV+lFQu3ae0tdV55knVl+1y122i48MGVBe2rClFu6J5QsOjMqq/Kb3YBgKBQCAQCAQC&#10;gUAgEAgEAoFAIBAIBAKBQCAQCAQCgUAgEAgEAi0VAd7Hwyvx3lvv2i+mrLxzh3uHa4af0Hv9n/qO&#10;HC5B7++VP1u+42VtJfQx4pR2frPV3ly8MGlkRg4bbJ2cqxz10IP25FOT7OWF8+zrbV+6HxJfd6EG&#10;XxkNiR+jXEqXerEPT8EWTkF5U3+4TPzIw6eiUejXu4fd07u7PeDrN02dON7efmux7fhmS5OPiQLH&#10;nfMcpE+gTmhe8Hkz/Z/Tktbm4VHD7aGRw2yM6zlYN+rpJycmLg7OA44hD5RP5crP/xz7tBdYwKnA&#10;ZcNHsq8AhyL8iCsOiXOfr//EFsybZXNmTrfl77yZ/OPgJ0ftRRqqC/VROtQXXxXlz01zHyyHiWVV&#10;hw8lnnX/oaP21LPlNuCBkTZ3+lQns/wb5ZrDvt7MUY93KqXX6At71DeethkvzLNZM+bY55s+82ve&#10;zlZnFZXb7PUlb7nvoYk2oE8X69XlDhvYt9QevL+PlQ3pZ/PKn7LvK/me39cv8voowB8qiO/RMVsw&#10;gUdE+4A+Ar1M2QNDXYNzt3Ur6WyPud18unatbXeO8MnnnrX/e9WfbEDvElv/0XK/G170rEaGtaJO&#10;+Rlh77spoMWB30XbgoZg+OD+NvT+e23U8ME2YexoXxdovM2d+bx9+tF/7NihvbotbbHlnCNjHx4L&#10;fxrwXgTyy+uc6xx0HR4Tnhqes7q2yk9TbvoL+iTXpUCHUnjfBT3f2NdffmWvzJpjS13TcXj/gXTu&#10;LLKFdXfgq/n2Hl8k6ElYc+PpKVNtxvPTbf6s2cmHDH5klr35ln23w7/NJ58s0CZ5u+R1zaKdsyt7&#10;Iy48cElJSfJngF8D9lk3rWtJ+9TH8SfD2m7o8L7+qqCxw2bFdeYJ007wx/gCgMNH34GvD2wDXp9+&#10;hD+Fnd9WuP+YwlhEn2h0XV19A3ZW8CWhNCkf7YJmA/8s9I3UBx2Dii1bbenrb9jc8hk23Xn/OeXl&#10;9skHH1p1FelevkAZGLPQ6+EzAA0JPL/0K6zDBL+N34TidsiPKZFwZ+ylX5EufmgYX9F8wJ/j0wEd&#10;AroCNJZwzxpbSEP+XWiDHxsLSR/eO7drtAHYPHw/PmrAlHwZ28C2oqLAZZMu96u8uU1xrXL3ARv9&#10;6ATr1KW7XXvd3617t65pLaHxj46yh0cOSbZMm4k7zsuJXmfFihWpHKoX57BD/NvgswE7gfemDHD2&#10;eR3AgMA8SDr4cCj3tuce9CTUZf6CObZi1TLb/d0Oj1mwKea/I+4PCT9qqpe2tAdlpP74PrlUjQw+&#10;ZNLPs6a7frZ+rbW/q611aneb7XA/MucLKg/XqTe4y/5oS/h4NDHontAS5M8I3MOcRF2aw4vr4M28&#10;TD55nDxfnSed4sD9aDjQv3CdY7Wh4jJ2Mg7kAWzxI0Wbsj1Ry5ylvs76et4f6o6ntdYaXSsje9NW&#10;ug3sF40Qvo4YL2VX0rw0V+a8HNpXHTmm/NhZcT3ABHyxM/RAqi8YE1d5K03OEYfzarfiOMzvtBta&#10;SHQUrEGET5Ycf6V3KVtsBT0Sazrx3EbI60x+eX3z/JvDUHVSmYiTp6fzpKk2Iw52UhxPx/mzXfE4&#10;qTjF5ZQdSOMpfDXOKG/Kk9cj17vovJ7l8mvcp7yJl6fHtfMFYUl50M1gn8x5shvuU7rnSyPOBwKB&#10;QCAQCAQCgUAgEAgEAoFAIBAIBAKBQCAQCAQCgUAgEAgEAi0BAd7Nw3niGwGtBt8KK4gb5n198ft1&#10;vSuHb9S6IPAvBPE4SudCW3gmvc8n7rk8gq/9dOSgnfJv4xPX5D4YWAPltPPMVQe+t4OH91rV0YO2&#10;x32RHPGt+Ci+pWefd/8qq59IHI04OY7Jq7l3+pyD49m6eaMdO7zfYzbxXKfRCxT2G5vWSsh1BuLM&#10;zubp60s4R757x/bEu2/f8oV9t/Mbq6asnpYwpiwEcSGFo5//L7jnZWB9FX1nrXbgujgU4quMhW1D&#10;oR327bYG5/4KmBTwKbRZgcMRN5W3MxziujXveSWJ32gHD+xPPGuDk63rNn5lH3y60b5Y+x+/htrC&#10;8z3JekVnNTKs71Hvl0742kyNp1x7cKraauvRDTQmwnZnxV6rP7rHtm1aY/t2fmkNx763Y/sr/Tp2&#10;6r/ag+fUXbyUXzzHHvM+AWcFl09fgeN+c+Ei+2L9Z44B7Xm6UH6/f8nbS619aRcb1LeLbVizghT9&#10;h+0gLvG9Jo1MOvA/YJljA/abN2+2Tz9caRs+/cC+rdhi9a4lOl13zGqPeV4N6JBIrxDAt/jHFb7p&#10;56e2JA+1BXxbzsGp/2LDrBtBOHkmn4JGprHRyw8Z3qSR2V/tbU5EP3ds7z7buWUrZGw6V3Wy4Pcl&#10;x5U86RuUgXLt3LbdDvl9tcc8nVrXEZF20++Ur+uUY8I91EPll02S/Y8F9UXacfny5Umfg/4I3wPX&#10;/fUqGz5koH25ab0n4b6Jjh1OPmTOjDd+ljLL5nP8VDbqwfo3+Pz44djn2hcfJ45XV6X0NXY0NPmS&#10;gccvrofK6zd4e7vduB7M3F4SPsLfT532trxcgTZCk6K8OaZO2Dlak8rKyh/MAbQDuAgblYU0ZG86&#10;l2/hjLEv+j9jJ+0i7pe0GG/UxtzHfn6cp5X3TXDEdvPxjLi0E+nndkhcjfukoTpwTmUnzxo37g8+&#10;/szmv7zIOnYqsU4dO1jZg0Ntl+skT3p/lA2oTOQhTlrncpsgPnyy6pO3Pfv5cXN6Bq5TF+V72Ncc&#10;PJn8axXGXNkX2/rGs9of5cd91JW5DW3r5dDI1PlYcLzG1y2sb/Q14T6y9ne2dc1gO9u/uyJBIGyF&#10;R/EWe1Bb5Ncoq8Yk2lSaKeJo3FJ88uAZhXhqP11jPhOutI/sQHlyn65zv85zP+eFHcfFtq24lLW4&#10;TMR3zzP+t6CNqTrq2sHke67QVoePnF23SWVWu1Jv/ATh9wh/OFynjrJtxSePHwt52Ulb6XMPaaje&#10;OsZW83Ocp475fRwrf/AgvsYN4ucBrSXrTuFPCV9B1Iu0zhc/v/di9sGDtFknCp029c37G2kwxqht&#10;KHuOiWyBeKoL+wTKmadFv+WnwL3Fz8VcI79cF6NnQnDK97lfONC22icNlUttQT0pT94HZBOKy33E&#10;0z0cE/Q8h+ZL7cb5PD/2uVf2zHXSof7qg5zT/ZSFuQGNDL4XGUM5R8jTSCfiTyAQCAQCgUAgEAgE&#10;AoFAIBAIBAKBQCAQCAQCgUAgEAgEAoFAINBCEcBvOzwD3/VrvR++Kc4D78nhB/L335zjW+8777wz&#10;rWchvqD4HX2eTuwHAsUIwFnBr+ScjeLIpjgWF0S83A4V99fcqmzi31iToXXr1tatfWt7b9liLxr8&#10;Ub3VHC/4/nCJg9XWndW4/Jpl/63nLX6Ueoq7RM+Cf4OS9ncYfmPgsfntxR9HA5os532TPyTfjfC7&#10;RUD6DvRCrBHGOmv4b8m1OVcCOHDzGpvY4uekpMT9KPkaeZs+ft+r4GIg58QN4SH6K984bX/BwKh2&#10;otG1Pb5lTFvia/T9+X/+aD27lPqQV9Czkd/5fhfM4HcQQTZGVfP5Dv8orHmHHxlpEzTPaNvS4WHN&#10;JjQyrLeUrw8kXTH1Yj6Xbeb1ae5cfp19NCOs4cQzKL7dCGjv8kAe0pYIXzD/rTyn5s9CPEflmhZw&#10;AN/82Yp6y55ynJrbz+0szwedHmMi/oHat2+f/h+Q51FchubSjnOBQCAQCAQCgUAgEAgEAoFAIBAI&#10;BAKBQCAQCAQCgUAgEAgEAoHAr40A370PGTIkcRmspUHgfTjv2/V9f3EZec+ODwTWS4E7ZCuuR+/K&#10;L/Y9fHHacfz7QaA5bYz4VFDg22YC53KOhvsuhkNLN/8Cf2T7cHDYP2uF4Kdh5P29beMnq7wEBY1M&#10;Qx3+jQp8ctXRQt3SifjzsyEgGyID6WUqKiqsS5cu9o9r/2IjfR0rfCChi8FnFdv0S75efDfC7xYB&#10;8eiVlZVJQ4rujblOWquWDow4bsZOjVGUedu2bdazZ0/r0wWNzAd+xjUyrnU5fdK3P1EjU3vK/QYx&#10;PvuYvOS1xXabY3T/vfdZzeGq82pj8jG+pWP4c5aPNsmxkN8S7K5fv35pPSzW99Ncpza8UjQI5eXl&#10;qQ433XSTLXb9lALPldTlUjUypMd6beg00BQReC5VyJ8ZmJfxzaY+rThX+javY14X9O5o3WVTXKPu&#10;P+W5nOcsBY0lHDOnsnYiGhnWnGR9yDxIi5Sfi/1AIBAIBAKBQCAQCAQCgUAgEAgEAoFAIBAIBAKB&#10;QCAQCAQCgUCgJSIwZ86c5Fdh7NixBn8snYs0DBzzbl0cDe/d+V4XP+s9evRI686oXrr3fO/uFS+2&#10;gQBcn/i/5tCQvbGVvqG5eC3lHNwQ/YT1dzp27GgDepfYe++85i5kjjn3XGcNJwvrkeFz4USNry0U&#10;4WdHIOfrxPOx/sTo0aPt7q4lNmHsw3b08D4vh/vDqC1oZVgHraCV+dmLFxlcAQgwDy5YsCD5kWGd&#10;LvxEXQlBa7tQVuZl6QNYXxGNTI8Ot9tnH6Dhc22Mj7GnTrpOBlcyP8GPDCw6qrLqmhO21Nefu7u0&#10;q40eNtwO79l7Rv8hHUjx1m/7XQc9K6ldpGdgnBo1apRdc8019sQTT5yjDwWwK0Uj8/LLLyf/Ltde&#10;e6099NBDyX9RrtFgHwyaewZo7lxzxsIzK9o1fNWQnnQdpJuvjTRz5sy0ftUrr7ySkhH2zaV5pZzj&#10;uUhzWl5mdEKsBTl79uykCxKW2Jn28/jn25ddcl24ss+c+tVXXyXc0ch8+OGH56R7pdgndYkQCAQC&#10;gUAgEAgEAoFAIBAIBAKBQCAQCAQCgUAgEAgEAoFAIPD7RED88a5du2zQoEHWrl07mzhxYuIyhAi8&#10;Q+6LgfN8QzpjxgwrLS218ePHJ10N53mnLg6kuXf3xIkQCBQjAG+T8zHsw+/mXAu8Tx6nOI1f87i4&#10;XHzDzXft3TvcYm8vmV/QyPhaS6cbCroYNDINjfyN8HMjkHN74gfRW7Fmzu1tbrLed5fa6lXLzvEh&#10;c+TgXjt54ujPXbRI/wpAQPPY9u3brX///jZixIgz811LL77WtKGcjFHSBeDnivVpOrdtbR8tX+pX&#10;8R/j4xHaGN+td+GL0+8XDOhj6tzxjNZaev+91datcxcbNnBQaGQuiB6QF+YAzR+MVZxj+8ILL9gf&#10;//hHGzlypKHpIyi+bPIisvhVo6CjwO8Sa0bdeOONNmzYMFuyZEnSV1CnS9XI8Pz66KOP2nXXXZf8&#10;GTLvysZzjTZ+n9Cs/uEPf7DevXufo535VQG6DJlLR0y99eyNRvfJJ59M+iS0MoqTZ1f8TJ9f035+&#10;n2yUa9gf/2egXdHase4SeWuu1VbpxDYQCAQCgUAgEAgEAoFAIBAIBAKBQCAQCAQCgUAgEAgEAoFA&#10;IBBoaQhII0O5li5daoMHD7bu3bsn3cvKlStt48aNBjeo75uJt2HDBpswYULiJB555BFbvnz5GV6C&#10;9PSeXnwO90QIBH4MATiVnIPZtGlT+gYa25KNcr0l2hTcVN4/qOe+ffsSP9Wry+323jLWmIBNxjdJ&#10;kz8mp0ZDI+Nw/AIh5/mUHfwpOr8bW11jN7W61p6cNMG+3LTeLxfWWaqtrmra1x2x/b0ikK83uHDh&#10;QuOHfi8fr1oqNpqLKV/eD7Zs2ZLWguvZ6U77EI1Mg49P6DWQbPivtsZ9ylykRqbqRLXVuKiGW9et&#10;XWvt77jD7rm7p1V9vy+N14zZ5/tRrggF/ZJwACvaatWqVVZSUmKTJk1K80k+9+X6D93XEreUmXEW&#10;Hcv1119vV199ddJVsz7SlClTLlkjg4Z21qxZ1qtXr7Re6IEDB87AIB0RfQBN5NSpU5PeCL88xfP1&#10;mZuuwB1shWcQnpNkF2iC5s6dm/zm5Osg5WPWT9WxSHsERKRDHrTr5MmTk16G88pf2HMuQiAQCAQC&#10;gUAgEAgEAoFAIBAIBAKBQCAQCAQCgUAgEAgEAoFAINBSEeB9N++/4RHee+89GzdunPXt2zetozRk&#10;yBCbNm2avf766/bWW2/ZM888k96733///TZmzBhbtmyZ5bwEnEXO5bTUOke5WgYCsr2cf2H/1Vdf&#10;NXz4sz4D36IXB/idnP8tvv5LHlPenEcn7z179qQ+1OWum+z1l2faqdoqP+vrStTXpm+w4ZMvgoL2&#10;WBEuBwK5PoD0sB38Ek2dON46d7zT7rr9Frvvnp42b065rXp3qa15n/Vn0MtE+L0jkPPpaN/wVXGl&#10;hWI+nHUS8Rs38ZEy27rhU5funauRqTnR6M8EF64lyr99R6rsiOtkGNO2frXFBt13n40aOsyO7j9w&#10;Xm0MzwjxnHBWt5S3j+ZC1sN66aWXbMWKFT/QY+U2eeFW+nVjoJtAV41fHOZz/A4+++yzVl5efska&#10;GWqGhnvx4sVpbaFcA8I1bAwtB4Fr+FXC9n9LAduhbvqpblu3brU1a9akeY5zYMEzfm5rinuhbXF/&#10;ZT5FB7N+/Xr75JNPztwubQxb2fGZi7ETCAQCgUAgEAgEAoFAIBAIBAKBQCAQCAQCgUAgEAgEAoFA&#10;IBAItDAE4A30bhv/6/hN5xvUsWPHph9rL6GN4bvfsrKyxHMsWrQofTua62PgQoq56BZW1ShOC0NA&#10;PEqx3ax0H0bosPj2G5/+xQGNQ74OU/H1X/JYfBF58i03fYnywQk+OmKArXjrFTt6wHm5+mp311CT&#10;ihYamV+yhQqaGNkaOUtftWXzBnty8oSkk2l13dVW0uEO69q5vQ0bPMCOHNr7yxYycmtxCNC3fwta&#10;jlxTAZdOvd599137eOXb1nD0oOPetMASA5P/6movzo/M0ZN1dqKxwer8x62HXY+w7N9LbcXSt62x&#10;uqCXFb/e3LbFNfgvXCDNYTx30S4EaRjYosnavXv3D0p1Mevk/OCmX+GE5nXaHq0Kczn1QWfGsyPj&#10;MONyc32suXPnq8LBgwfPWT9J4zvzMc+3zaWlZ97zpXmlnKeOmtu0pezq56oHGPCMLl8vOn8xW7Vj&#10;c3GlQeIaZSGAv+w4nYg/gUAgEAgEAoFAIBAIBAKBQCAQCAQCgUAgEAgEAoFAIBAIBAKBQAtEQO+1&#10;KRq8AcdwN3AZe/futW3bthlrM3z33XeJ14C3wQdDMe9Q7EujBVY1itRCEYDPye0HDg2/Rei1FOB5&#10;c36n2P4U75fcwgPl5eA7bXGdmzdvtu1ffGx1R7/3ImmtpYL3GPjk6pq6X7Kov+u8aKecszu732BV&#10;B7+3XRVfG3qZLz9fb/+a/aI9PXWi41XgrH/XwP3OK6++zJa+rcBxPhbpfEvbSuMjTQV2r/meub7m&#10;4B4vMnbeaA34gqlvtFMul3Hpy0WttXTI72FkI4UGOZ7xbUO1c+U+yDE2/tjPb/tdB9kUa3fJnqSb&#10;ETBoPAjSfbCfa544bqlBGhjskD7DL58vdT0/p7o0d07XtBU2OmbLfcX4yP55hlW4mPQVtyVvqZvq&#10;gu3oOUrnwDjXuLCf29LF1C2/vzi+8iNN7Fgh1+voXGwDgUAgEAgEAoFAIBAIBAKBQCAQCAQCgUAg&#10;EAgEAoFAIBAIBAKBQCAQCASCQw0bCAQCgUAgEAgEAoFAIBAIBAKBQCAQCAQCgUAgEAgEAoFAIBAI&#10;BAKBQCAQCAQCgUAgEAgEAoFAIBD47SPAt84/9vvtIxA1DAQCgUAgEAgEAoFAIBAIBAKBQCAQCAQC&#10;gUAgEAgEAoFAIBAIBAKBQCAQCAQCgUAgEAgEAoFAIBD4rSPwY/oYrRXwW8cg6hcIBAKBQCDw/9i7&#10;868/iip/4P/T/DwzZxx1nKOAyr6FhBBWBVkUBARkGbagIpsjO8iiLCqggAjEhUUgsqiAIiQoq+wh&#10;IQtJrG+9OtyHm+bzfBJmvs4hcOucfrq7uuou73urup+6t/tTCBQChUAhUAgUAoVAIVAIFAKFQCFQ&#10;CBQChUAhUAgUAoVAIVAIFAKFQCFQCBQChUAh8OFGoHJkPtz2Le0KgUKgECgECoFCoBAoBAqBQqAQ&#10;KAQKgUKgECgECoFCoBAoBAqBQqAQKAQKgUKgECgECoFCoBAoBNrU31mq78iUhxQChUAhUAgUAoVA&#10;IVAIFAKFQCFQCBQChUAhUAgUAoVAIVAIFAKFQCFQCBQChUAhUAgUAoVAIVAIfBgQqO/IfBisWDoU&#10;AoVAIVAIFAKFQCFQCBQChUAhUAgUAoVAIVAIFAKFQCFQCBQChUAhUAgUAoVAIVAIFAKFQCFQCExD&#10;oHJkpqFT1wqBQqAQKAQKgUKgECgECoFCoBAoBAqBQqAQKAQKgUKgECgECoFCoBAoBAqBQqAQKAQK&#10;gUKgECgEPgwIVI7Mh8GKpUMhUAgUAoVAIVAIFAKFQCFQCBQChUAhUAgUAoVAIVAIFAKFQCFQCBQC&#10;hUAhUAgUAoVAIVAIbAqBTeVIuB5l9erVcdjWrVvX8rWZC3VQCBQChcBHEIG33nqrrVq1akbzLWl+&#10;NJ/bFPvly5fP6FEHhcA/GoFXX311YBH7lStXttdee+0fzbboFwKFQCGwSQTWr1+/UZu1a9dudO5k&#10;S7rfv0f4qigECoFCoBAoBAqBQqAQKAQKgUKgECgECoFCoBAoBAqBQuAjiIB13WmbWJVi/+abb34E&#10;ESqVC4FCoBCYjIB8knH8bHLLD2Zt5MXIf4xjkq5Zs+aDKXBJ9aFEIPJvX3rppQ+lfqVUIVAIbJkI&#10;5P97Hnvssfbiiy8Oirz99ttbpkIldSFQCBQChUAhUAgUAoVAIVAIFAKFQCFQCBQChUAhUAgUAoXA&#10;gMC0/Jj8XmQ+LugKgUKgECgENuSSjPNJxM62lPiZ/B5z+6Rcny1Fh/LDLReB8fcY7r///rZ06dIt&#10;ZvxsuciX5IVAIbA5CLzwwgtDM/fJiy++uN1yyy3Debw/MImGtvU/0yRkqq4QKAQKgUKgECgECoFC&#10;oBAoBAqBQqAQKAQKgUKgECgECoEPDgKxljvb3m9uPPvss+2NN954j9Dj+NZ7GlRFIVAIFAIfYgQi&#10;DuZ3lp5++un21FNPTZwrtwQI6PDMM8+0ZcuWDeKGbluC7CXjlolA/gaTbzScfvrp7dxzz20PP/xw&#10;q+eLLdOmJXUh8GFCIP738TuKcmQWLlzYFi9evNHvKmZ93TflnNb8lVGp40KgECgECoFCoBAoBAqB&#10;QqAQKAQKgUKgECgECoFCoBAoBD54CMyWGxP1V111VTv77LPbokWLas33g2e+kqgQKAQ+AAg88cQT&#10;7dJLL23XXHNNe/nllweJtrQYGR2uvPLK9stf/rL57ZvKkfkAONZHRATfYuJ72223Xdtpp53aDTfc&#10;MPObJh8RCErNQqAQ+IAhEN9Scy/3m0sPPfRQO/roo9vxxx/fXn/99YnfX4scmej7AVOpxCkECoFC&#10;oBAoBAqBQqAQKAQKgUKgECgECoFCoBAoBAqBQqAQeAeByIWZbX/aaae1Aw88sF133XUzMdOI/XpX&#10;skohUAgUAh9lBFasWNFuuummdswxxwzvmYulKd4731KK+f/WW29t+++/fzvvvPPaq6++Wr93s6UY&#10;bwuXk+8ZQ74h87GPfax96lOfajfffPMQg97CVSvxC4FCYAtGwLfVFHu/rWSuOuuss9r8+fOHfBl1&#10;8vvy97C0dx7/JzmvUggUAoVAIVAIFAKFQCFQCBQChUAhUAgUAoVAIVAIFAKFQCHwwUNgttyYqLce&#10;LG56/fXXzwgf68a+NVClECgECoGPMgIPPPDA8PsL8gnvvvvuGSi2lPlRLE+OwhVXXNG23nrrQRd5&#10;PmJ/VQqBfzQCvrcgn+yUU05p22yzTdt+++3b/fffXzHmfzTwRb8QKASmIhB5rjnfxXfWTjzxxHbB&#10;BRcMv0vo/6FJ34wZ581MZVQXC4FCoBAoBAqBQqAQKAQKgUKgECgECoFCoBAoBAqBQqAQKAT+zxGI&#10;XJjZ9ieccELbdttth/Vg343x3mR8J+H/XNhiWAgUAoXABwyB73//++3QQw8dckzy3Jjjah8wkTcS&#10;x7z+xhtvDL8VtdVWW7Vzzz13uF4xvo1gqpN/EALiy3zwjDPOaHPmzBm+0fDoo4/OfLfuH8S2yBYC&#10;hUAhMBUB9/B8H3dPfP7554ffgjvssMOG761VPulUCOtiIVAIFAKFQCFQCBQChUAhUAgUAoVAIVAI&#10;FAKFQCFQCBQCm0TA2muOSYobxfdapnX2nqO8lfjmt1yX91O0xzf3c4z3a6+91g464Mttn733bxde&#10;9N32wktPd9K+LdB/YwmbvrN+7HsDvpkwfpcy67Mpmcb6az/+LSf08VJvy99pIEfWYVP8XB+3d46+&#10;LV8jW/DNdMf6Bs33Iws+07a8Pp95O2Yj21jecbt8jhfcAlt+Q4/AH784z/0cB+b4RVGnz2w6uz72&#10;A/TJELppMwnLqMcvXw8ZXVfs49h56OJYwct3MqKNc+NGu2nYuzYuY95xHW3Xsq6T+kf72fbkImvo&#10;G1hlvGbrm+vxDn2jnnzoxJbtqE28M+04+DtWnLtuH/iO26CvzSR/JMskPNRlzDZwe/fvpD745nrH&#10;+Vxv52P51OMVc6XzzSkZJ31zWb58eTv11FOHb2AsXbo0Xxr8AR50x3c2DMjJJlHIHrZDP0rWR/ux&#10;ztFu0h69oOl66IFG4O+3ovbYY4920UUXDT6oXVxzrOT2G2o2jD+ysX+WKfqqcz30t4+28HGcS6aR&#10;642LbIvAY7b2uS9ZNqdd7hPH5tiMXRxnWaLtbPvQd7br6sVa5SrlMh5L9FAXeOa2sx1vjt5ojvUJ&#10;H0HX8bJlyzbCQT3a0zZtchnbOq6xre8yfOYznxl+2/Hhhx8eLmU8yJDHySRaZPE7YWyWC9zCblGP&#10;Zy7hr7nOceZDnjiHR1yPuqGi/8Er6LErP1dy/VCxiT/TsI1rWVc86R+6hgwxPoPdeF6Ba7TVBm3l&#10;5ZdfHvaT/oQ/hBzjNiFX6O46PtnP8Azssq1ff/31gVyWKfqzW/QZGvU/2mWdg7e60EVb+kRffUIW&#10;vpXnkywLPKNkXaIOveAddXhmeqFHljPa6h9yqMsY4Zfljz74hY5Rtzl7tOiWx3bWiSzo2vNbe3iH&#10;/HhkefMY0o9cdMk01Y35oaFkukPFO3UZg6iP/biPtlHy8bhdtMl77fNYyL4VNiFryKsvfRYtWjTk&#10;8p1//vnthRdeGEhm3irG50Oj+lMIFAKFQCFQCBQChUAhUAgUAoVAIVAIFAKFQCFQCBQChUAhMIOA&#10;ddxYg520pqvOmqw21tyt20a8I6/bzhD8HxxYN8/r8I6taVtL33fBQW3XXea0c879dnvp1Wc79b7+&#10;vXpFW72q5wO8myqxEdcxvY0uTjmhD/3oG2USJnFt2j7LgJ71ajpZu8/0p9GIGIc2gb+9Db2IUZAx&#10;46f9+FzdpBJyzraPPuEDcb45+5B/c2UJmrl91juux961zSmZ3ua0jzaT+sEhxkBcV0fXsGvUB51p&#10;e22nbfq6HmNuGq18TZ/NwSd4577TjrOu+v5vCr+NOFD2ZzRzjGsaD2NgNjnCHvqPx7HzHDfLPPQL&#10;mvk42oxp5Xp2ohN9bErG2PFs/YPOeJ/tmGOCMPrNb37TzjzzzHbdddfNzAfvd9yRJ/PIMmY7ZN54&#10;BEZjefN5yGIfeGTs8Y36//qv/xryE37wgx/Mav/N4Rn8w/76vJ9+4/ZjfIK+/SQc6KReP76QeauD&#10;KSwznpnm+Nh9MNshrsf8H+fvZx865lh87g87eQKhiz3Z30+Jvll//aN+Gj38J+msv35o8JvQY7a9&#10;NmyhffgDGtpHvXPXrr322rbjjju2Aw44oPk9k7F9nMPEvMGu9uiSM3wYrXFBW7sojuOcHPqyZdAN&#10;34n2zqNoH3po7xwe9rnEub5jPaLdbPVx3R6daZs2ZBfnJ0eW1bUo9M2+FvrTxTbNF9CAN+xn8wlt&#10;0HBd21xyn/CHfD2OyRd2jLwFuk/CN/rkfdaJbaJk3eAT9sMr7KR9ljPjGLlQ6EWb6Jd1Zc8XX3xx&#10;yCUL3tEuzu3JQ9bYyBGyR7u4lmV3HLJHO/y1jWvO6UKWwND1LGf0Ddky70w/H+vjnP75np/ly/4c&#10;dtSHHPkaWujwJ7xdf+WVV4ZtPKeSEY3MR/8o+AQvdY6j7ZhW9Bnvw6bq9Ynz8AH7oBl9fefq5JNP&#10;bkcddVRbvHhxVM/stR/3mblYB4VAIVAIFAKFQCFQCBQChUAhUAgUAoVAIVAIFAKFQCFQCBQCAwJ5&#10;HdWx9Vjr2eP16dngssYca93a6Kcu052tb9TrP25vrdl7pKeffGbbe8F+7exzzmxvvuWd4v6++dv9&#10;nds1PV7XU1nED/IaNd6xthz0p+3xmMTbmrr1avSt+Yee2mb9HI+LNoHD+FrGKq6pm0Qn6xE00Y1N&#10;H5vzsQ5o5/7Ba7zHe9qmPdp8Ar3g7TzW8skAKzhl/fKxfrm4po8t644XPjb1ztlXu3GcZayf9hFr&#10;yjTxxW8SRhHH0YaM2ZdCP9eUkG0SHX3JM742pqFd4GK/qQ1fbciV9VfnHL/gHbiNZUBjWtGenJPw&#10;zDzRwCv4ZprkQcd+UnGNTfTPBU/08M820y50no0mOvoEXX3wyXttAit8ptHSlzzoRTt1m1v0GffX&#10;N3TP+m0uzegf7XOsT1xPfszFF1/cnnzyyWgyjIGZk3RAPtgEPunSRodZZ20VdebKKBmjqJu0D1p4&#10;6zM+V2fMKqeddlo75JBDmhwZvPCGZ2CqbciOTtCaxDfqQv44H++DXq5HF8+YC8TOs+7mjIhbh+zR&#10;H73wW/KOy6bkGbd3zuZBK2RSn4+dTyrRL1+jHzlco2cUdeH3UTfbPnw9rk/qi/6m8Il5XX8beeyj&#10;hO2zXOrMF/RXP20LOpP25oM8nm688ca28847t3322afdfvvtwzXX2VvbXMgQ/oe/62N7RJ/x3Da+&#10;58Eo2uKBXtB27nt6QVs7vKPkduoCi7ie9/g+++yzM740yTdye8dBb7a9NmQjhzZ4RPF9i+eee244&#10;xSvnyKjU5/3Irw8sI5+BXV566aX3+Bg5sj/qEwV+4V/6k1euhOJatM16hF+iG0Xfv/71r4MsURc2&#10;1D7ouPbnP/+5LV26NJoNOmsT7dHVPvfRGGZ4/OlPf5rpG/4atsvfmCFzzEvRgZz6uBZ+ljEPv4r2&#10;eR9+pj1+Wf/cznGMSToEvuM2ma9roXPooo68+tvfe++97W9/+5vqoajP8uIZPoW2PlFgG/JH3Xg/&#10;npvG12FGNnTQy3JG2zGPrPuk9tEv78mdbT/GOfwk96H3rbfeOvw2nN9aDBy0gdHm8s4067gQKAQK&#10;gUKgECgECoFCoBAoBAqBQqAQKAQKgUKgECgECoGPGgJ5TZfu1metr8Z6tjVg59qpc93eFnUZs7ie&#10;6zZ1PKkPntawzznz/Lbd53doXzr4i+3xPz/SSfX3VFctb6tX9jhRD6WFnJN4oLupEuvgm2o3vh64&#10;5LVtbcbyuK5t1JOJbuoj3qEfLK1tj9e3J2GsfRTXowSPOB+v30d93pNn2kbGMR1r9uTM+DrWzpZl&#10;yrxco7tiL+4c57md40zbOd1gFnGeuB74ONcmzvUZl0lyjWML2Z7akzlozxYnCT74ZxuEzCGrfRzr&#10;E7SjftI+aG/OHr9NyTgbHf1sIT9ZyKduEm6ZjrbasOWm2uZ+cTybD2R/yW3ZaCxX2Crkz+3jmJwx&#10;xqIu78mRZRnTCj1zn3GbfC0fk288Zja3b25H7yh/+ctf2he/+MX2wx/+cKCtXlv4kNWmvF+7RD99&#10;8zH5o2Q5om62Pd0znWjHvkrsTznllLb33nu373znO0PsO9rFPuMQdWO6znNdPobD2AZBZ7b92J/R&#10;iHgzufN8gRf62Ycck9s1e31sk3SZTYbQQb8lS5ZsFDeerU/UZ/nUTeNL1qyvYzkO8hDkadj8Vow9&#10;DIKWduZlW8g6if8kfKKdPAX5G88888yQd5DpOM56OA85HU/bgr55nuzyK8gf9EIHe+Po85///PB7&#10;Xz//+c9nePB190Ft2AAe6IQMwcM1GETRPvtC1MceXTrff//9Q07Or3/962b7xS9+0f7whz/M3OtC&#10;RnwfeeSRmbGBf5Yh44JHnLPh3XffPeTS+W2WJ554IkTY5H4atq7l3DHE5DX86Ec/aldeeWVbuHBh&#10;O/HEE9tPf/rT4XtXv/3tbwfstdN3jA08+FWMD7ppJ+/j+eefb4899thgI/OE7dJLL21nnXXWoNed&#10;d975nnERc1TYGl+0FXT5Ghpy8vJzgOv52cw5WoG1tr4zdM455wy2ihybrE/Mlebo7373u+2yyy6b&#10;4RF+hK4S484+bE2+p556auh71VVXzeAceSBZN7yiH3r0ZWN+dNNNNzW5X9dff/2g509+8pPBRvwL&#10;njkHBU/4h55oKTDLumkn/+nxxx9v11xzzaDbeeedN9jiv//7v9sVV1zRbrjhhiGHg8/mQm79Fcf4&#10;BVbqfB/FN9G++c1vDt9z+t73vtdgOC7swwbGKR5kzHZGm8xh7+jvOzvm0AceeGDARk6m77GQ+Ve/&#10;+lX74x//ONALfKOfPVoZ57hGH7lMfp8t4xnXN7UnC976Bjb6BOZZlqzP008/3fbaa69hnLFnFDhk&#10;OlFf+0KgECgECoFCoBAoBAqBQqAQKAQKgUKgECgECoFCoBAoBAqBjRGImJ61X5v18bxWn4837vn/&#10;9wzvvK7r2NrwNVf/uM3ZfV770iEHtj8vsQ4sRryuvbWi55OseDcHhpyT1vY3V0prz7DAE53AQ714&#10;mLV16/njktevyZDXsKMtemiLb4jPoWdd3zbOE8EXTXtFX1vGRr24jHX5HMvRLvMf99FvXLSZto3b&#10;izOKY3g3mgzeY6Z3LmQnhy1fc5zxyn1gK+4ifiEmApuIB+V2jtENfMbX4hyf+AZQ1OkDoyiTaOTr&#10;2gWe2rJhYKqevPDIJa6ry7rnNo7Rs03D3rWxjPyFL+ItpiLGOo7vjXlNOx/LiNbSpUuHGO1DDz00&#10;vMPO3jZ2wT90zPI7hp0tyxw2F7dhY3vYBQ2yBcaO6cP2ylg2dcHDcS7q2dx4gI9378VkH3zwweE8&#10;tyXH+N1t18f8+HaOAbue43D64Jt1UUcOfcVgs27qM49J84n+44JHlMxLTO4LX/jCEAuNevy0Z4PM&#10;K/rba0Mv8Xw+nQs6QSvX0zvPNeN+ue34WCwvvieRr0U+QfiLuPeuu+46xL/5dy6wlB9gM0fAN/rn&#10;dqF36BB7bcL3oj2c1OH1+9//fshVgCn/N0+jn+cg8x3/jALfbBu0JsmkPduHL5AJ/pMwCdqxz/Lr&#10;c8sttwzxZ3P/5hR8o5A3ZIg6e/XGvXFjXvf7XWLpV1999RCrFv++8MILh01OgW+sxBgNOnAP34s6&#10;+83BB+YXXHDBkE9xwgknDN8TwlOeBZpZZnbRPr6bBJ9pGxnE8sXA/ZbX8ccf3+SJoJELGnIJ5Mhs&#10;vfXWgzzmPDa/55572iWXXNLOOOOM4bdNDjrooHbMMccM+QtyM3IMH978IOyW8Xc/inN+gi49v/rV&#10;rw55OX7naYcddmh77rnnELf/8Y9/POSGkNN4YxM5IeY0BRYxdpzDOvBWT3a2knMml26rrbYaaMsr&#10;CHvpN61MwzZ0xJNvyo+RE+M7PPPmzRv4+S7PcccdN2D/9a9/fcCRf03KJYBJnlfQDx1OPfXUQQfz&#10;w2c/+9m2++67t8MPP3zYf+Yzn2nbbbfdgNldd901zA1ZJ/aIEnMiO/zud78b8DjwwAOH8R9t7F0P&#10;LJ1nnI1b42GnnXYaxoe8inGbGAv8Ax4HH3zwMLaiXfg0HbN84R/uDfJb4Ag/858S+OQ+YXd7shhL&#10;RxxxRPvKV77Svva1rw0+j8aRRx7Zjj322Hb66ac3eB599NFD3ow5NeiRiwxZX3X53HgyN8iB2mOP&#10;PQYbsAdZ6brvvvsOuO62226D7/HzuHfAH6+wA50yb/lK/H/77bcfvulE3vvuu2/gn+1h/LrGB9CH&#10;S74eOBkjUeh57rnnDrjIxWQ/443MX/7yl9uhhx462Ak2t91228zYi/6zjRn3j0v6/MC/Fy1aNKNf&#10;2Dj6T9q7j8kHYi9jNe438AnZMx3XwxZ8xLfX2JGvBKaxn8Sv6gqBQqAQKAQKgUKgECgECoFCoBAo&#10;BAqBQqAQKAQKgUKgECgENkbA+vXSHhcUU/Yes3V9a8TicXfccccQgxV7EAOxXi3GYV3au8nWdX3z&#10;215MXc5AxE425jL9zPp2rP1GS+e/uP2edsThR7Vjjj2qPfDQ3e3Fl//S7l/8m3b9dT9uF59/xRBj&#10;+va3v91s4ncRsxrTCprjfazPR731buvc3ocVVxC/snZuPV7swfuxsBBPVPK6/Hjt3xq2dW4xXVh5&#10;PxYN6/TiVmJ13oUVc4i18ZCD/BEvcZz5wJgM3rEV2xWfUuAesYGgs6m9PtM2/dGUcxDxNrEW6/KB&#10;+7XXXjvEHOkacgbN2WLGQZdP8bOLLrqonXTSSUOsQPzxW9/61hB38I493wwssj6zxQLgA29xHHJn&#10;G+d4Qz5G17l4p3HAZuMS/NhDLEo8Z1H3lRwvDv31DR8MLNTJj0JfjEd8JK7NttdHga3x5R1976X7&#10;jR2xFVjxVX7vvXMxRfZC7/0U7cX/jXt2FXuSf4H+UUf18df36sVpxdEDOzpmXo5h4Do5xBPZ2O8B&#10;se83vvGNdvPNN2+UWxTxM2NAnPpnP/vZELPPNs88xnrhQW7jypg1Xg844IC2YMGCIfYlnmmchD2i&#10;fz5HP+zrupwB85wt8qC0N6ZzP22zbK7JX6ADO4kFR3v08/iMcYvGbAWOWa5opy+sxPy9Qw5z+EVb&#10;++CbfZL8YuxianzJPLYpnMP3YBhtg0/IM9uevr6DgBdM6RO+E/oHLb4xZ86cwYa+caAYJ/QUj/XO&#10;v/wE/ijOe/bZZ7elfW4wjkJXfdDDg94hr/p87Jq+7hloiWHzFz4vrkwW/uR+yD/J7nsYvjUS4z3P&#10;K+hrF7o5N9aNR3j73oI8Dd92GOf/aDtboVfIzQ58mXz8K+s8W/9s+0n3J/bhP+YyOSDm9S996UtN&#10;3oBx5DsFYt9iyf/5n//ZPv3pTw820N59S95H5kGO7HtZrkn4+L4Fe8pNkfvA/uLX7CDGTya/JSKf&#10;gU+YRw477LDBbvzd2Ju2mdPcJ9H953/+5/bJT35ymBPYVcn28i0Hsf5//dd/HeYPc6x4/9y5c4f+&#10;8+fPH+L32qDHX+Akb2Xx4sUztNglbJPp83f3Q9fE693j5MXst99+w/MFHxfzFmuHifus74/wO2OI&#10;LPia6xS2y3NPnlvY2r1P7F8eg1wVeshBIqt+0+7NA4P+Zxq2wdszIb9kKzky8Swm/4efeob0vLP/&#10;/vsP+MkHkP+Df/gOWll+/I0f93D+Tgf+CA/0PIuYF/ghevKa+A/f5SN0V2Cdx2nwMw/ygcDGc5hr&#10;MScNnfuf0DHO7c03nlfwNB/BU8lt0WJ7z8byevgOH1bIFGPacdz/XItj48r8Y1wYB/IMleABO+Ms&#10;zvEzHvksO5vPLul5G55X6eYebO6BG39iG/OpsS030fN8+CqZ4DO2B37yxjy3GoPGqHvc5ZdfPvBB&#10;3xhiWz7g2Zl/x3xlDo0Sdgidgjbf32WXXYbnDT5vfohcQpiFvp5/8WcD97KxjUMX9GFFLrTZwrg1&#10;ztD3vOceCF9+xYeNabQ9A3nWCVuhlenCSZG/FHOYZ2GyZP2GRrP8wZtfy/Gia8Y8+MYeCf4ZbWAG&#10;a3Zkh/gfIniHfLOwrupCoBAoBAqBQqAQKAQKgUKgECgECoFCoBAoBAqBQqAQKAQKgY6A79hbSxcr&#10;tNZrTd66rfV/MTLvWXoP2bq7emuyEUcTx7Febh1c/EIcK9Zo3w+4+kxa073ismvb3gv2a7vP2aUd&#10;d8KR7esnHTX87tKBX+hxvP0PG2IPYgLWvm3kEvdc2uOfm1PEOyLWILZtnVqcUEzDe7BiKNbU6aie&#10;7mIyEfPNusbaNb5iDGLKMBWXst4ubo+uuIR3ZWErliC+JG/AevwkeuTL6+TkFG9lD7pGPBnf3N/5&#10;poqYw7RNfoC4ipiK+IE8B3zF68QS+Ijz43puAll8N14sN0qWJx+Lf4lJ6GtDJ+KREYOEk+/gi0HK&#10;LxJjynE9uKAJ98BHHdzhKp4ofpK//aBdxFn4my36ikuJgfN/+o6/1RD+KU4iTsknvHMsjycKWmTI&#10;JXIXyCpeJd9ELIvdpmEfcsp9IZe4Dt/j4+KN/JLPw804FGO9pMfF4Cr2k+M5WZ7xMb3FOcX9jH/0&#10;+KZYNZ81/o0xeLIVHvEdh2zToEt/sT75AfH9BjYVY0dDTg+douCviDXJ+aCn6yE/HMZ8+AG7kluc&#10;VPzLmPJuuBgbfjbvo9OFH/l+ApkmFTLn8SveKO5k/Iovhk3JFHYJmVwL33BNzgH7so0cj4hduZb9&#10;Nx9PkkkdmYK388DEb2nI4yBj5FwEH+1yzNBc5JyMS3rul3la7JydI89BHyV0cxx8xYCD13hMaDet&#10;LO3zMF81/+FNn4gDh4zkU+S88Gk+Ju5qjvXtD/mJ/NL8a+ygxTfFX40/9jeWMp5wMhaDB/qhDxzk&#10;rRjjMcfLUzCGxIvxxIPf4y3Hwtgw7sz/5mp+FPMG2kr2H3OgPD05A/oZP8aS32cxR477bqAw+W/E&#10;7enEdmS1z7pN7rnx/SDLF/cnMXy4w5w/2B/X53LYiPfK6ZSLF/OC+6HxBAe28NyQc6fIQc7w0yxX&#10;5h/4oOE+Ip7uuzHGmvlUbhobuc5Xw/bGlDwX49n456/TNrZiQ/MAG7Cve0L4cYxbcuLNr/7lX/5l&#10;yCmhI6z18VxgrjHuzE3GtbxEz0Uxv6iLEr7m3HGMKxjQS/6DODzd+LlnMJjxYeNZ/gafM+7cZ8xr&#10;H/vYx4a5TY7DuOAR48g1/hk5P+RDxz1Lbk7kKmQZx/TifBq2rsmZcK81b/MXcwVsjfEsj/tRPFvR&#10;xfgiHx9Ghx2yPGjAhU/yR/kMeOUCK5jJh3F/NNbM+exsfHi2M0fncRJztnuO3Fz2/tznPjfk8hiT&#10;nkvCVnhF+8wXPfw8n5jbwu7kz36Pjmcn7cxr7K7QNY//PG+zm+K65y25E+wfv48VGAWf6CvXwn3Z&#10;+HXPkvPCzpnPQPidP3xYjpHx5J6MV/DQJOyS+8hVgSuf9xwSv4PEd2OO0p7tzceeQzwvwsj4XtTz&#10;iUN+uOaxx5ae8Yw3duRH7Bf5iOhmWxiLxo4cInakZ7Zbpq2t5wNyGMtsEmOAnpmunFZzov9ntt12&#10;2+H+asxEyTzCBuQ0T/lOk5wVvHO76Dtpbx40z7CzeSnLEu2z/zoODPEwhowRz35xX415dnNlCD61&#10;LwQKgUKgECgECoFCoBAoBAqBQqAQKAQKgUKgECgECoFC4KOIgLV7a+RizNbMredbB5e3YC1cfEoM&#10;RFxKTNI6s7VvuR/ehbamLa4oRpLzEd4PluM18+h7xaXXtIMOPKTtMXe3dsBBC9oBBy5oxx1/TLvx&#10;hp+2Rx/58xA3EU8TQ7EOL4Yn/mLdPNbBg9Zse2va4i9yMcRY4OBdZDEDcQHr5uJW1qOthcPImrT4&#10;cqyTox1r147FDcTnrH3D0xq9mJfvcHjfVvxUHIPMYqhklmMiT2ZcrHnndXKyoEVXcV2xh0lr65uz&#10;Rq7NtM07/GJUcqPwFG8QE4KFmJu4Br8QhxMDFlMVM83xMfrQIdd5D5hfwVJOili/mI0NDnyM74lh&#10;w5CufJSv5vgH2uNz8Rn++e///u8DXedR2Gs2XMgn3ud7A2I1ch3Iza5iMMEH1mJk3s3nK2SOWJRY&#10;TxwHz2w735Pw7rP4KBynYe8aH/MuvTiK2B87iFl7lxtmYlbOxcbitzrEs8Vb5CRsThEDEkMVy7MZ&#10;1+KT4lRs7BguYjHiRuYF9MV3ss8HLxgbe+Jbvj+BJhujgZbv6MiHifEZcT55N/IS0B/HQ7N/OxYX&#10;JRufM3bMQ+L1aLObeLc5wNwkNmZci3vpI++LTcgfhc3YLooYdfifeS37brRBgyx8JMvH32D4b//2&#10;b0McPb5Do1+mk/sEzfF+TFt/fOnHF8x7gZ+2USJe5jz7vPflfdOBTbbZZpsBL3HhKHlsBD24yjvi&#10;szleGH2m7X376BOf+MSQowAX/pJx1jfiq/JH2F/MFi82M44v6bFfeSX0NAaX9ryb+L7EP/3TPw3z&#10;q3HFp0J+e3qHDviwsTr3KPMU/fGRz4R+Lu4pF/bcRf5rLjC/+YaKc/iJ+SvZhvlYDFp+WHxrQs4P&#10;/fGPkn0h6ibtI4fMNfcP92ZzcZ5XJvVTl/nlsRr3J/OvOZavm8uNK/4Ka+21My7ZXe6KvBC6mLvN&#10;ye5dYuWRcxI8g1fGJB8HPvCUpwDryPVCA//Y2J8vmHts5JVjwg/YedrmeYVPsSGfyTH38BX8+In8&#10;RbJ8/OMfH+ztvmcONZa01SbuAfqwn/lX3qt7Afox7rQNfeEZtoaLXCBzKT937468CO2zv+oH84i/&#10;0908KkdGn7H88IpCT75CNvcDuoXsYZvMK/qN99OwdU2+I1+gU+jOL+nL94zJwEGd/AMYs6d7mDp0&#10;yBa+qs6zk/uA8alPyExH80Wcy08wrp2b+/mx317yvBrzTYyT4ENH+Mln4MPmJ1gpeayN5yn9Ffzc&#10;W+R28f/4rSX1ZM9FXiYb0NmzkwKP0NV5tlu+V5iX5IAY75574Jvb6hvFdc8IMMt8sg76B25kJbf7&#10;lDmAP8JZvRK6Zh9xT4ar8efZI+zNdvpFn5DJdc/P5nC+6/5vPlHIAQN2UPQ3puf2Zxw5j861Cdtp&#10;k2Xx7ExfY9u9WtvQTdso8qo929BP3l/wdz2wRDeOox/78iXzvme90DWu25ONLT1HwNF3jPiUej4a&#10;4y33GR+b8/i4PC3PRmjZMr98PKZJd5h5Xg6s4n465lXnhUAhUAgUAoVAIVAIFAKFQCFQCBQChUAh&#10;UAgUAoVAIVAIFALvRcCaqhiBXA5r8vJdxGHkQYg3izXI3RAXFPOwd27N3Ll1ZzEZ8QXrtOO18vdy&#10;nFxjjTv3tYZ+zvmX97yYg9uuO2/fDtp3bjv/nIXtySf6t2p6uGJ5DzfGmrF4u/iCNfdLekxNrEB+&#10;hxhXlIgX6DOOj4tniteJo9NXm1in1986tXNr6WKEsBIbitgguWONGh85BPJirLGjvbTH8+ATMqBp&#10;bZ684vbe/RU3EieOmFLGQvso7CV3Qq6N2AgZcvwg4gWz9Q869lmevBYvbs4H5u+zSzv2hMPbTbdc&#10;3/72ynO9x4Z3ZNesebutX7chBusdZjk/YvbyAnyXILDokZO2an3fevj+771969v1PQZycM91OvZr&#10;XxziMvEbXeytH0zY0vbwg4+2M795bttt1z26fXZsC884vb3w4rOd0Nq2bPkrfb8h3mIPN7qLd8uL&#10;YM9f3np9W/ma9j32s25V36/XtK3sAq1Z24/Fvdb239mhS99OOumMNm/X3dopRx/WnvvDPb1lf7d/&#10;te+ceO95bW/f7bZqbTvvnAvadp/fuR24YJf21KM9vv6237sS/34nXtSPVq12vqb37HkBndWb/fS2&#10;Rfe2vebv0w7dv3/D475ftdfffKm36d8h6X1Xre45Gp2+7aUXXxuwuv1nP2l77zmn7bPXHu1H113d&#10;Hv/9Q23FG/TuMaZVbw5+TG8xbLEcsSu5MvxOHFrht1HgG2Nmg+3XttPPOKXN23P3dtDBX2iXXX5R&#10;e/ovT3ZsO//OQ+G3xrf4uXi499rFZPhfWysm2HOIVorP9u+9dFt3ONvqru91N9zS5u20Vfv6kV9q&#10;P//Jde21l55ta1dv+P2xZW/2fIfeY2Vnsbrjrs8dd/6iYzOvHXP0Ee3Jx/vvUqzbEG80v2T/Jo/f&#10;8KCjHCUxNfLRk07h9/Y2uUhiueKUtpzT1L8y0KWGD9/pv2vECbosTzy+pB33tZPaHjt+pt11+41d&#10;yDfa2pXL2vq3+VBv3fV82yTUCzzz2CEb/2OHe399a1ux7IXeCg+jYX3Xt/tut8O7VkFlcglbxZjW&#10;StzRt3bE/eQv5PgeX8j6Ryw26LC/OeZTn/rUEBsVOzfO0I95B48Yv8v6uL3ksivbTtt/vh1z+EHt&#10;6Se6XTpWq982rrWcXq654Wftc9vt2A7Yd0H74+/u74Ze3tat6b+x0qF7s9Ne0/evL+/fe3l7fbvq&#10;6h+07bb9XJuz647thGO/2m764dVD3gR75yIObc5z/4GDPBTv8JvvQ09tol/YJsZBzLW79tjw+Dtc&#10;oTd+MHnwsUfbN84+q83da37bbof+TaIe7770wovaC0/3HJm3371fwS77qHi9uOlOu2zbbvppj32+&#10;Li+r+zOX6ZuppMO4WYVMEfc0puVMuEerC78IvRF0HOfaZJ8IhuZr+RbyD+XYuZ9EgVP0j7rwI+fm&#10;Z7kbxp37oDwDc37gbQzKXYgyxlT9kiVLhhj3jp/9XLvxuuvbqy/+rb3V761cCjQr+82l/5KQpgM/&#10;uQbyQX2Liszi3WL84ethY+1DVvlg8uf+4z/+Yxj/cl3DB8gEl+zz8s7Em7WnT/y+DZqzFViIU3ve&#10;kK/nfqyEXNEv+HpOOe6444Y8A/F0PpNl0B720X/96jXt9799sC08+ZT26U98ss2fs0f7w0P9ezUd&#10;mjdffW0gH+0zHc838nfmbrdDW3TTT9u6N1cM/voOpP3e1+/fIdwm9iELX8s+Di95Pp5v2CJ8FDn4&#10;hs76k9G5nAB5Vu4fsPZND21dDz8xv8lt8r0ZeRueMRX6Zf5BP+Y/19yT2MG3hsz5aCnRdjjpf/iL&#10;vEq5CZ4T5ESYM0LXnOsSx0HDXn6P+cO9kC9n7OOYPHKBPde575gTYBglcHEe9eG7/EpuU+RFxb08&#10;MIp2+pq/4YmPZwB4aKcNGWA7LurI6V5lHvCdJfPi0qVLZ5q6HnigJQ/K/VZ+eOQIzjSe5YBPoGnO&#10;kisU39yBYcxdunqGNFb5xB133LHR/JF1Jbd+/jeBqXwdNg8f0DbmAvOQ53Dfm7nkkktmntXxG9tU&#10;XcYJpnzT3GZ+jLkAHmErfRS8PfvCxrMnzGGX6W1o+d6/6Mqz8qwgFzXkem/LyTWenWErz2bRokUz&#10;jTY8282c1kEhUAgUAoVAIVAIFALvG4F4Xhw/13ge+t9smxJkU7Q31b+uFwKFQCFQCBQChUAhUAgU&#10;AoVAIfA/QcC3P3xzwfvQ1ubF0Kw3+5/Iert151ifR9//TM7tY4v/Z/4n/PXBKxdrzWd9t/+2xAEH&#10;9RyBee3M045vd97yo/bqSy8MMdYVb2+In0Uf7RWxU3Hg43osSu6PeAMZ47o2OZ7jXVPxATktYjLW&#10;66Nt1jlwEAcTQ/Meq3hPrMmjq8grijis79GgH7rFXrtYD/ddA+vj3okV+7Q+r0RsAK65n2v6ijeJ&#10;S9Itl4g/5LpNHeMROmtrrd/3YfY5YE77zgXfao/+8aG2dr3vbGyw97p1nWeP0yn0FzPxWwreefZN&#10;E/EFsQRZAeLgQzpKN+8Tjy5pZ/T41xFfPqBdftmZQ7+IrW6gtnF8cfVb69s9dz3QFp72jbb7bnPa&#10;3vssaLfednO3f49x9vwGJWJXgYMcJ7Er8Y3Fd/2s/X3lK1q1v7/d44TvBKbX9Pj2gFrH7u89Pt9F&#10;HXJkTj31zLbPnvPbmSce3V5f4rcz3m5vrXpj6Ld2XXc4uvT8gAvPv7TttvO8dtA+u7Uljy3ulXJE&#10;+vVOlTygWbVGPKzHCtev6fHeHvftlXf86v621557t0P222fIkXlzxav9So+19y3nyLz+6vL2wrOv&#10;tOOPPbLtu2Bu+87Z32pLn3y8LX+j+8Zaeve8m57HEjaDIX8Qr/PetJgJ3+dD4We900x7x+x27313&#10;tSO+elg7/oRj2jXXXdUe/9Mf+pWef7OOrcm/8bgUqxMT9W64+eKFvz75Trtu3K4FveW7vNWhuODS&#10;q9tBe+/aLjp34ZAfsa7n9PQkkw3xu56UBH85Mj3laOhz28/vaPPm7tGOOeqItmSQY0MWCTnDtnJh&#10;xDPlRhgv8tXG8X2+rMT40deYFtOXV+L9cO+hK2vWrRh8iV+s70lcQ9fefcmTz7STjj+t7Tdvh+5D&#10;t3W532rrV/cYfsqR4dPKeOzIwSGbGO99d9/W3nrzxd7q3RyZNT3+v0yO1tB7+p/wbTYMfYxN+QLi&#10;8uyd5x/zROhP7+gT+PEX30GRUzJ37tzhN23E7fXJc0z4lTyYK79/bZuz207thK99uT3zJP/oI6+P&#10;mc3JkVl0z4Ntr332b0ceflh75qlHN+CwrueNdYwjR2ZZd4K3eqLUJZde1rbZeqthrj//vDPb7x+8&#10;d/DXkD2Qci4uaZ5kR3OtXA1zp++/jOODgQ8s6Cj+rr3YJCwjvoo+vQM/2K/oY/72X/+qnbzw9LZn&#10;j/HO7XPKZRde1F557vnuExvWB/VDNzBzLn/g6KOPbnPm7dxu/flP2psrXu/zQp8FuGbfTCXvTEWa&#10;b7KEbdwr3Nfco+V8qJ+ET+iAsDbmYu3oZH70zQYxdTl14s35fginHAfWP/wwBJUD4ztr6Jjvxbfl&#10;egb2mX/GJei6hxojxx95VPv94t/2CaDL2Pn22XiYdVb2PLIYH+Tm5+6lcjKMKzkKkf9ApuDrOHye&#10;fO4DfF1uHzsHViGH9gp53cvRlydsjst5tBtaTf4rzi1vwL3P90/yfBs9AgPzkPlHbN88pj5sG23J&#10;OINfP/7bs8+166/+fpu7625tj513ab+6487Bh9ZLPO0l2sZeHWzkEe2/+x7t3j6v9qS2wV/5nrK6&#10;+8E709eGiil/AzNNQlZjzzes6CE3benSpRvp7Vkp2ma50GAXsskp8NzDl7RlN7zk7ck58K0r4zO+&#10;N6Zv9sOwc9geH3Lwab7tHmGM5BIykd89TG4IHSJXJ2QNmvqGPYO3feTIyL/AM+hqH8dsS5ddey6N&#10;+cZ32fSN6zEm9Ql/DJ0iR0Y+mByWyJEJP4p2+so74edyUPhwLujiZ3Osny14w4EN5AvJ2ZKPCgPX&#10;2TB09nwBVza78MILh2fqzGfaMfuhL29UPhkbhx6BhZxH84jxR4c89rKu+pItcmTkEHlmj5w810Jm&#10;e77pt9bkAoUdyRpzfvBXl/noa55kN3OtPBy0tc++oZ+5M/zVN3zoRk7bpop5zX2Ij5gP8FA2t3/k&#10;k8kX8h0acrPfWMZNyVHXC4FCoBAoBAqBQqAQGCPgecSzj2225xrPHbZ4drGPutn2Yz7j89n6Rf24&#10;fZ0XAoVAIVAIFAKFQCFQCBQChUAh8L9BINZkxRG9gyqGbC17vNYe/+9sLi//w8z2v9RsNPJ6tTbW&#10;eb913sVt/oL92mGHHNhu/2l/3/z5JT0IsSHGuqIvJ0f8U/vMz/uV3ic+rscTvb9r3TrWzrWNOIFj&#10;sTfr1L6bggY5Yg09rzWjEfXiEmIX4qDiOFGs1aMjf8b6vTXzvN6fZYw+9uJG4oxi374NgVfwhiXZ&#10;x/jk/nHMnvrq835Kpm3NX2xBjsnhRx/Ubv/FT3o8TV6GwG5a+3+HBZ3I59sz4mbeifUbUvIZ3ujf&#10;DRHrlE/w6ssr2+UXX9X2nb9XO/nEHht95JcbxSVC3iyLOPLqleva/ff9tmNzVNt6m63awm+c2p55&#10;rvvBIM+78dHAVrzFu7XiBn9Y/MvO3Hcoekxw9YYcDXx8B2SIYPR8hfVrxI86tc5r4cKz2hf22bd9&#10;Z+GJbdXzfxp4LF/5uh5dx3dj3Fdc/oMey/9Cz3WZ057+44Odx3tzZFZ3gqvXvNG/G7JqJkfmzl8/&#10;0Pact2DIkXli8d1t5Zpl7+SjoL+qrVq5gceKnkBw5+2/bnN22aGdcuJx7U+PPtJl6ELmbciV6VW9&#10;ZHvzOTFbcV5xrhz/zmOAvc745mntgC/u267+/vfaX56B6QYea9eLvzp+bxHXid/r+fnNP2rLXxOH&#10;3DhHZvnq9e20/v2frxw4v9124/fb6uF7OT0GunZD/IjrwH9V77ayu9Xqzurm/8femb5XVWRt//96&#10;v/TVb/f12I/dznNEwiDzEESQISiDU0NrN9gotEbRxhG1VVpQ0RhBBGRWkJlEEBVBCGROCKz3/tXJ&#10;DcXpJIS2ny/vswt29j57V61addeq2vvsdZ9VH3wY9wy6O2bNeCC+PbRHV7G3S4n+ZVxXV4t7IF8a&#10;6z7gn3a/kzNvH8ceQ1zDLuB9UbZGfj6utSo+TGeKhVPSP/mQpVzD4WOJIzOtSvFPdsKnkRWLN4T+&#10;JJlP2tIHPks3EmOPNVfwJbI+0dYva6OtBXxkf+J1YXVdF86LHzIwjozHQu7fY+0n5jY4SrQpv2Y9&#10;0IVj+/18nvmBtjM3wVGAG4nOJN8LOHY5eDDvrFwVo0cMiwWPVMePR/bpqjgynQPjyGzcvifFAZs9&#10;a0YcP8J4Eo4qD0eG+Rv+XKtOtRCbacnSuPa/r4kp902MNavfjc7EH1P2fhI6w0lkHQ8wgRuZcyco&#10;yhggkRefMHbD2jtwZexbTRn0x3n5jP2g7fHG0/HeqvdjnNZWuV0+9WXPPhfNP5/WoLs07sA3L8v9&#10;k3vKqLHDYu3ntdHZpdg5PXGoKDdQjozvN+hDYiyz5hz+ZPou7zOuo0c+F3COvqQt2BLx3/Dvw69i&#10;fmQsl3MUyWe7QxbH1FMuF9mUZ90qfMnM+fYlc80y8jGJHHzm8PfgurwkLE+KA1LCBG7euTTrtGuM&#10;gL1tE3n4xcGU+wvzD/cXpzyf62OuYD0cbB3eWq5/fowMyhNzgrkBXGpray36intkwTOgLmJOwNF1&#10;v9AfbNYPrgNtoB74Apw3Tq7osj6UrTDR7FZbposHccfNt8Rb4sukwGdc6yMR1wUOyOQRo2L7519I&#10;hjKSv6dMO/YwwGeEcv2oEtuDe1Ah3z7cCsaVcQcPt5e8tCdP5MNO4E3AXaCs+wNuCPZZWVmZuAlw&#10;b/PynpeQZ7087pDBObgocEboD+w9T+4X7n1w6pij6W+4dr5G/vy+4fnV7WNvjgzPbNyDrAtlLQcM&#10;mAfAiLkWXhjn3Ab2bpvL+Jo5MsS4gVPV0NCA6Iu4WhfazFjiWY3ndtqBLlx3nlSwnz/ozzMstkm7&#10;3RcU8fO1753wlqjvahNxoBizxLsDg7zPqA97ZU52XJh8TjIm1AleYGWODHNIrcYqeJG45vzYFfcD&#10;7vnwXZzIY/l5W8Er70f6nTmNuQ1Ol/lW6O46yM98BkeGMQ3+XEeu+9b19ranX/muQP/B07I+6JLb&#10;YG9lOUcd3PvADZtER3TLx19fZYvzBQIFAgUCBQIFAgUCBQL9IcBzBs86bP091zgfz1hsPM/0t/VX&#10;J9f6K+tnpSvJKK4XCBQIFAgUCBQIFAgUCBQIFAgUCBQIDBQBv6smv9eu4J0w75Z5Z847cr8PJg/f&#10;gfjsd8n+DsO1fyfl33PKv3vhD5y/cGncPXhozJr5QBz8ZpuquORjZf0aknVBL7/75hxrXVTK18I7&#10;fWTxnS2vg7bDX+F3ovgX8vfo9g1QxvKpy3wD3mHzTpr1XvC/8T6e99K8LyeWAbwbMCS2BzJItJU6&#10;c3l+t48es2fPTu/L8T+RL3/PTdvYcrzyY+TTNvQi39UkyuW4YAf4+vA/LK1ZGIeP9MR/EGfhXHfJ&#10;n478bgfS0LHbyHo8+F/Bk/gep1qbokN+ObIePvB9PDhjbtxxy63x/LOLtLbGdxe/Ryd56jP7Tyyv&#10;rVnYqWybHOmvvPxq3HnXHTFtxpTYsm2j/OqNFEscAfQ3rqzNAEeGvtmmODLne+LIEAdEWqcyuAqT&#10;+fAdXnFhFFYmcWTmz18YY0eMjCUL5kX7j/uVqyuaWk+ncnmclxWvvxMTx90fU8YPjaMHxV9RnBHy&#10;IpU+QH6nODKd4ud0im8CasSR+ejTjTH4nqFxv9ZaavhqM2wDreUk7o6OiGNy5oz4PMrXdKYtliyu&#10;icF33661qV5J6yoJxRQ7pruDeDjYFFvJrrA7J/wkdXV1yVcInvbxcT23DfrqgemTo+q+cVG39pNo&#10;VqyL7gtoei5aWpFXku9yxpfP+ILwMdYsWRTfNewXba1V9qB1qdq1hgL6i9f00CMLUpydDZ/iU2Pc&#10;KqZNU2OyNeMDBwOOTJt4Sv98f1VUqH+rp0+JI4qZQ/5cX47h/zA/8fv6t95666IPT5mTLYG9k20I&#10;vbEPcCDWBfaJ74tYWc1tisXTE18osaZQTNve3QcV++SheHhmVRzZv0MnJfeC+lX8PFLiyGjvOtJJ&#10;/WF+WLZsWfJ54TP7avs6rUN1Ulfkf1McJuoA1SbpeUlTl+57bxyYFxYuXJg4OKylwvzCOad8HNNu&#10;6+fz7FlfiHhh+JDh4zk5L599TP+s/uiTmDRxbCwSb+zkMfIPnCNTK07YkOEjY+r9VfHtfnhesi/F&#10;EoIjg2w4MsQRov8XPbVYHJnfxcNzHoydW+ElXZrHmOvQna183lPGqJO9Ezupuro68TY4x70ADGy3&#10;tImYXo65wFoszL+cR2b5nIst0Ues+7Np65aYNPm++MO118azzyyJtkaND+luXdh7vqYcPEnsdPKU&#10;CbFZXLjSvEMBHWqDanXh0vDSyd5TPq6dY8WKFcknCy+j3I/qfnNe9tgOuNE+OAnwa/DpsnYKOnNt&#10;IIk25ni6DHxR7qH481nzhXkFmdxD2ec68RmfPNhfKyyXP/d8/HRUa+kIk3b55zukK7CAO5vvt9QF&#10;15W+u/766/9lvRePD/L5GD86fUCskNraWi71mdAVXInFwX04fxbos1B2Absipgg8LT9vcNm2ZQy4&#10;J5KHeswXsH1aHBjZrmwvxxq+jbmzHoybr7s+cbTam3Qvw5Z6SZSF8wBWiSOzbr3MT5nJ31Omo0uc&#10;vV7K9naqXD/yMHfC+8A3j01hW+Rzf3sskJfz2Gkuh35taGhI809uwzxHwWmAM8A8lfOLkeW+5ZiE&#10;TNdlOdz/mQfod7gZyDD+6EdCDs9nzNHcD+BTkYx7Pqf6/ul7C3tzZOA0wx+xXGRYR/SCC0QdxBgy&#10;p826GC/K+JzLMi8xpngGow7GDCnXgc/McbSDMYH9YVMkZJOXPTLRhc/Uwzn2lsX1vL15W3we+2bO&#10;qKysTH1PHcad476S28U8Vl9ffxk2LoMe8Ifg32BPPFv4+Zs8xoRj25c5MuDK/EObSOytM+exAziR&#10;jsPjPJ5X87YaqySo589TTz2V+gAulO+V1oEs1EUfwJdHd3hvrj+XncvMj7l/w4Gi7TybGC8wGQi+&#10;yCKmJTxAeNHYSa5fXldxXCBQIFAgUCBQIFAgUCBwNQjwTMHzEVt/zzXOx3MMz208T/e3XUmH/sr6&#10;Wf1KMorrBQIFAgUCBQIFAgUCBQIFAgUCBQIFAgNFwN97yI8vAF/SbPmI+K0zcQrwFfl9smXy7tbv&#10;cv3une9DyLra7y359628LLLwbcx9fGHcNagyHp03W760A1IBz5ne/+uVOD5WErEAXDaPC0AcDfwT&#10;7PG9UJffX1MO3fH14FvFZ847fBKyaI/bmPvp8t/14/NgrRf2YOR3+cjl3Xe5fwfZOV68B7dfB5+I&#10;f7MKD8DnKUNy+0qfSn4D8rAhx9jTxvK8LtPX3u3kOv4e2uS495+t/zDOtBzXFXgf0rcdnkkpdbB+&#10;Q0/CdqgbDFhvgtgCxHdo0to0LSKgwJHZ/fXhmDR+agy7Z3B8uOpNlWy8iLHllO9Pn1R99LN8e2s/&#10;WyfuzagYN350rPrg3fjxpyMpOxi4zziBjxZ/ET6L2lUrovkk+eSU7oLHUjKai3Fk1NcyJ+mtTftH&#10;HnkiRlQOiUWPPhjNR3crf/8cmemTRsT3h3dJv7aUF2H0saRKHn/ll9I/1R7QfVatWReDBw2JKeNG&#10;x5FdW9P19k4wVeUq1dIiHVXsSP33MXPa7Bg+5O749GOtLdXZEh3irZz5+XiUc2ToP/w02AGJPfYI&#10;JvRJ3r/OQ3+xDsTY8SNjytRJsWPnFvWRft+tetg3aR0nee6SPP4wbrBn2xb1rV+/Pt5985U4+/OP&#10;glXcLMXBOduk8tL/ZGNrTJs1L0bec3N8UftPSUC3rmg+i9zURPGHFF9B3WGOzMp/vh933Xm7uCmT&#10;o+HANym/xxRlOGa8EqMFHyq+NNpBm7jGnvY65WU9brHvWbNmJY4Iv2tvbj0lv3wJ//PiQnRBlpKI&#10;LzdsU+yUCfHog5PjOzhQPfoTw4pkjozxTCf1h3H8/PPPR6V8ifjB9+7eJD7EKV3RnNndqq4tcWSa&#10;0deFBrB3HzKvME+wlghrMzDfuZ20PW9/Prf7POfg1lRUVCQ+nn2vqOA68mPm2A/W1KbYLk//+TGt&#10;MXRYl+Xz1gTs+Zf8faWPtbbYYMVNmlw1vsRxVLyl7k75y2UjrTL5FoGADRBHaNFTf40bb7g+Fi96&#10;Mg7t/VoiSxwp9LL+eT3Yon2pjHnuWfhM8eeSsFdjw2eOWZcD3gR8jpqamnRfwDY8L9u+yc+5JnEJ&#10;6Ke9ikdRLbuBI/P0wkXRePyEBF6ul+tiPiImG/PPDK1PtfNrxnlpfKeJQW3vEnGQsDJXSuhAws7c&#10;P/jB4REQTwY+HH3qVG6PPs8e2yd2B7Ez8rKU7w3fXK7loEN+3+E8Y5B1zGgvY5O4IowDZCIDTHNZ&#10;9A/81WuuuSZe+tuz8eO3mp+FSafael55gYUZFNzdfspzX4T3wdpJ8POIveb+MvboQ142xgf3f7gS&#10;dXV1XLqoh9vr5wHmS+57xLJgXmBNpIEk2x9xSeAHMS6R42cm6+c9z1M8bxCvD/1pX44NdaKb89te&#10;Du/bHw9OnxE3qe0vCLPm043RXbbWEmUpBxb46uGpThgyLL6srdMEzv1PyDJxKXUxptLRlf+g32U6&#10;qQgcBfz6bNRFIg91YyN5f3CNz2Ddl30aA9b6IT4N/FY4A9xnfM3ykefkMcFnntP4zHpkzPHXXXdd&#10;muuIRQPOYGNZ5K/R+Oc+Ar/B6/X5eq4n9k3yOfbmyMDBgJNjfKjDNssebGgLdTimzcW+lUzKkdwO&#10;48b4gSPDWKUOxi4p14HP8Mbg+Pz6179O+Tz3cY1Ee9ym0pnSX3SgXbkuvo7e4O57JjrxrMC8yXhy&#10;3ETyXCn1lYd2Wy/GEPdy5g/sCb6M24l8Y8Ix5cDKHBn4Qzn/hfaQnzYQw4cYQTwL8iyaJ9qGrFw2&#10;19HJfcIeHiH8E3PayOM6OPZcSB8x9uFEeU5x+8jXVwIfbBU7JI4VWFBuIGWRCRbM5cyJxI2qr6/v&#10;q6rifIFAgUCBQIFAgUCBQIHAVSHAs5CfS/x81JsAno2cl2cTPve39SYjP9dfWa4VqUCgQKBAoECg&#10;QKBAoECgQKBAoECgQOA/jUD+PhbfDu9qeeeLv4t1Pfg9Zv4umeO8zC/RJ5eTf+ehDngt0x56LIYM&#10;GxlPP/WXOHsCP4H84OJddMrdYx8tPhEnv1vnexrtwBfF72z97pj31/6OR15+q8y7//nz56c8+Fn8&#10;jpv33yR8CXkZ3mPzmc28AWS5nHW5mj2+angp6EIcGtcNDjkuuUzOW6/8PMdcy7Etv55/dt+SH58O&#10;fkj8iuhy6Ntd0dyutRAU76S9U9ikGCal0ucglfQkfBL284ADfil8RzBrzrS1J47Mzu3yYxN7pUqc&#10;jK3rpOTp5AvpV0+qwI2kr8M7tu+MSfdVKZbMbfH8sqVaG+hgqt240w50wMeCr5xYGWveezXO/tSg&#10;fPIRaq2ckjB8hPKFUJrv2TpQ0cSRmffwgrh3cOVlHJn+1lqqvn90HP92jwQRy0NC5AsHC769n+vh&#10;yMjjoVgU8uHp8kefbohhQ0fE5DEjY9/mz1Vna3QpvgjlUiNVsFOBNeq0ztKYkRNj1PDK2LT+M+ko&#10;/ZN8GX7kmz5eIeX24/EBtwI/fsWgO+K++yfEvgP4kC7JLa0/xOdLqbyfGJ/H6vcpA/lK+rfJF8vY&#10;bPjup6iaMjNGVd4aaz96R9fxeKt/tPYWCXzAH34EcUQ6RKx5f9UH4sgoTtCU++LAnp3KcCk+CmXw&#10;a73zzjvJF8VYoZ/RiTGQt5G8JOyBjTy2ccYV/vWKioq0ntiZ5pPJrtH/vEgLHYqD09XRHZ/Vro97&#10;KobFQ1PHRv2erZKG/toUA4UEx6o72c3l4xOfFz5yfHPMPYf2b1MRxRyRfXQqXo05MvDGkHil5HbR&#10;b7QDPh5y0R8/IfOV+4W98yOXseD5wXnAYdmyZak8azzU19dfVMHj12XZM8e+9/4HieOyWByZE1cZ&#10;R2bD1t0xcsz4mDZVde3dIaWaha/8gDKAZgHQ1C4uBDagWE4LFz2V+v+1l1+MH44eSv1v/dGlt2SO&#10;Au2AI4OfEh4MCSzc77SfY9bBws+LTxEuEzblMZHLJz/jmFFHPx0TZ+JPTz4Zt8hf+hf9Xv/7+obo&#10;br08NoYxxsa4b7Im0KzZ0+Lr3dsloTQ+kuGr7Z1q90A4MiqYUn4Pwn9OO5in8e3bh097y9vi9iOE&#10;tTzggDAvUr6/ZFm5PTk/52irN87jmyceArJZlwQuF8mY5HrhY4czAIfhrZdficafTpQmBMkVNGk2&#10;adWaS2dZ264nUX7z5s2JH3bDDTckjhBxHdw+750fW2auwO/uODLYEn1Kog1sxo657Omnn07jlvUC&#10;7UO3vL72vk/TzmUaV5WVlVFTU3NZ/BvXx541ZYjfRD8MiCPDJKN71Tc7dmqtpSlx6/U3xPIXlkWL&#10;4hh1EEtGKR8jHIMFcwN1wJHZVFsnZ77m0g5ZsvQkndNekgeUaJvxct/DP8Cvz1xkzgT53A/WKe93&#10;KuN8+TnOgyPl6VNidsBJgJfh5zGueSN/b4nnAPqdZw94B8QawxYdW4Myrpt20N/YB5xD81d83e2g&#10;jG3E19ibIwOfh7XdaBcbOvp5hHzwSMGouro66YW8PBknz72u1xwZ9CMmHs9SJF+3LsSroh9+9atf&#10;pfmPcc09gmdi+FjMD2zgip5wueB/YXvwa+Ccwj0jL2uXob+T60IXjyXm140bN6YsffFfXJ49MtzG&#10;/Hx+jBy4JbQVm2WM2N4sw/mRBVbmyBDbhvzliXYQ3wiZ3Of4DgNmbhPzAMfGPS/POfKSh1h18CnB&#10;mPmHxHX3MXnQld8TkKeuru7iHNOb7LwejrEtbIh7EtxCsMj7oDx/+Wf6hjUDf//736d4ObZj8qFX&#10;kQoECgQKBAoECgQKBAoE/l0E/GzLs0n+POfntN721NXb+fzclfTJ8/Z2fKXyxfUCgQKBAoECgQKB&#10;AoECgQKBAoECgQKBq0Wg/J0s79JZP4jfJ+JrwOcDbwM/Eu+Vyc/7X79v7qs+vtNcKZXX7fy8e+Zd&#10;/sSpD8aESffHW2+8Kp/kKV0W60ILVeBjNUfGv9mmrN9L846bd+T4TefMmXNZLH37F6iD39Xjb2bv&#10;2C/2eyHL8miLvxuis9+RW19k2l/LOftV8LXh5+EaecCMz7QNXw4b/gnereOrIT4APh1j6zpdz9Xs&#10;+8K2XAZtcZ/iR2UNBfxL+DyPHT8Up5t+EIehST41uB+l34YkGT3d25eOyf+sEqeaWxNHZtuWb2Lc&#10;yKp4aMbMqCc2x4VTCVPjjA7+HozMpL9cNu0EnFBdP3z/o/wAc+La318Tj8+fF4cb9iWc3BeU4Rgf&#10;Dr/Vx2exse796Go6LnXlHzwHP6PkGewkBgSNwEYlvrNL/hztH33syRgz/N5Y+sQjce7kYWXQ+kDt&#10;cBxk893KpOzn5M+vefbFuPvOIeJQjIsTR/HRyAepvCygkvwmlEgVEEdGMiSbtZa+2Px1jB0zISYM&#10;HxobPnwvzjTJL3UB/gQ+QpFFUjt/iqXP1MSQe8SzEEdmw7pPUwwZYrWo9rQ5lgx12VZ0IR2737FB&#10;Y8s18HFefGX8Rrpi0O3iyEyMvft2KUdJNnuvudTfGE71JB4L5dRAKU+bmxUYZvf++hhbNTXGD78r&#10;Pnz3VdFdGnW9hI8OaGbCH46MKCnJPj78aE3cXXFXPKB1eb5RXJuu1kayXvRrojPjlPUnWAssj4GS&#10;MmZ/bEfE2aDN4EQCA9Yq4rf9xDs61Xg8WtpK/Zv4KzKCbvXv2k+/SByZyWMr45ttxEkQ9qxD1cOR&#10;OaeGdikODvLYPE+AOWu2YH+sqfLt4a+0PhO/t9c6MuKYmSPTih9OZ6+U3JfIZzxh24xPfMhbt25N&#10;vmXqJ5En7y/3ta+xB4cazedgyNyIfzGvgzwklz3d0h1vvPlOTBg3Kq21dDzF8tL816WxVqq2VKCP&#10;v+u37Ip7R41Nay0d2rNdSjbHOdblkgFQvlWmw3pLLbKZJ578cwwdUhlrPng/Ws+cLOHdh1yftp72&#10;ixN3YdmyZSm+Dnl8nXkBnIihQ6wCfIocM9e77ywTPIwpfcT2nTgffxXX8i5xQBYwRx84KOGX7g8u&#10;yx6M4cjgW30wcWS26azmNiy+x/A71fiBcmTo91xHdON+jI0Rf4Fx4eR7G5/J53sZ9x/io8AXwWeM&#10;b7y/hB0ZA4+l3vL7nod/nXVJGFeMTXzyJNsjelgeusNxg0+z8s23ounnUwmXbo1T4GE2MUfG5dnD&#10;w+F5BH4T90lia/g+m7ebeulDYtvQ13CVWHOHfvE84Dy2DzgIxGHAp07fgXe5TMr0laiPcV9ZWZnW&#10;PoE7myfLYrwR9wP+6YDWWiLui/7v37U7xZG5U+sUvv735dGBTYj3Ai7ltsFn+hee6ANjxsXO9RsE&#10;KpOsNs1blOnCxnMF+zimz4wRWfhMn8PNwJaYQ+AfkMiX6wIm+eeUSX983nvOI5eNdR7Bh3s3PBz6&#10;C+y4dqXkurALYrCgX/l9ws8K5OU+wDzIcxexSMDF48WyqLPcxtDHHBmeLYl9g35uj2WQDy4HHBns&#10;1rFgyOfkdrk+Y22ODNwJ83Ao43y2J57TuR/AN4PTzthm7R24Mtwr4U/ACWV7Uhw/OENwxjlfXV2d&#10;NtoPx4PxUl9fb9Uu7rnPwicEK/SBz0Kyrhcz9nFAH5IXfDlmT/KesUJfI5t5oRynvB7wAgNzZODU&#10;sE6W+9UqkA+OPJwesKd/keP5yrhbj94+cw58GauMJe63JPezj9mzzhH422Y5l+vN594S313QD3tn&#10;jTbbWm95ezvH3L9gwYK01hZ2Aj8qt6/eyhTnCgQKBAoECgQKBAoECgQGggDPQjxXsOXPSjzjsJWf&#10;t0ye8frbnK+vfX9l/fzYV9nifIFAgUCBQIFAgUCBQIFAgUCBQIFAgcDVIsD7fN63l79XxWfEb2CJ&#10;h8C7dGIj4AvJ3+Hyvpv31fl3p6v93uJ3/uV6884bzsqYqmkxfeZDUffJR8oCDwGPpb6r6TV7uY8W&#10;3XK+TF1dXfLh4DfwegDUg94k2g4P6MYbb0z+A37DaTxSBv2Bz+KUH+c4cN0YOK/fxfOZNpIfvwe+&#10;XPxX+COWLl2afC34LZYtW5b8FvyW1Kn8vT/n+X5qzI01ddOHvfWjZfW3p13GBJ8rv83F14lP5egP&#10;++OnU0cU64TfrIvjIM9aqofFk0qujuS7t3wwtN7oSRyZU6y/o+ybN+2KEUPGxOyZ1XHsCLySRhdL&#10;+/y7ty+IDhUnjysfdWlbsvSZuOZ3v42Zsx6IfQd3JZ+HfVKU4Rh8+a0+vqO9O9arXIuuSBOtIwTP&#10;BNw6RIpJXjf8NecUf0FNgyMzf/6iqBozNl5a/IQc9z+oXFe0dcBx4N2AvLfK3qHAJ88sfi5uuenO&#10;mD1tfJz8br+uY1MlDgjtR11slHo7ujtSHBk4Mju/ORz3Vd0foyu1Vs4bf48fFRsJPsrZptPCrS3J&#10;37/vUDxYPS8G3aU1he6+PT745zviFO2Jow0Hor25MU78cDS++XpbnPjxaPKPwwOh3dgY/DZ8TnzG&#10;1tjn/eFxTp7ly5fH6DH3xrTp98fOr7amdZY603pU4vlo332+tA4I70DoS3Bjj0zLKbVb56QXytPk&#10;sy3tsWP3/sSRmTiiIt59/QX5wY/pSgkfbK1dMQ3atFYXHBniiKgLYs3Hn8Q9gypi6uSq+GrbRvEk&#10;TqhMKX4Me9rJ2gr41vFjIwedPPZ8jL4c5wkbx744jw8R/ynj7ifp1dRyWlnV+ehPMW1ffL45hlWO&#10;irFD74jtGz7RSc078IHEgSLBkenAYJSo3+OHPb+5x9eHDR5tEPfoPHNIOUdGYzaVHvgf2sD4RC5+&#10;ZPzJxgAp5e3msxP9RsJG8O/C30AOa1AwnknOw7HL/vBzSyx/5Y0YM2p4/GX+HK2Lw7gdOEdmde0X&#10;cWfF4Bg3ZkTs2aH4Ax1aAyzjOMKPYTvT3BZ/nL8gRtw7PDYSN6m7h3OGMj0JnNExnyesO5xDfML4&#10;M+Fq+Pf0vu75Gl4M9zRikeBH5n7BXG17pt0eL1QLMm3nu2OfOB8LFy2KCtne4/InHzlwKNmJcepR&#10;Me2o0/EHZj00Lb5Ka6oxf4gnI1tn61RgqR5Tyov2egw31cntwOdL/8H9wEdPwrZzfcAKfg0JDgvr&#10;G8F9hBvQ0NCQzvsPmFIWe8plcB1sqBecaJvHVt4PXANb7JL7Bs8K1O+8lDfGcGTIB3/lH6++FieP&#10;fc+AirPERpF8LLVDILVry++j8Euq9SzyX//1X6ktxMrwPdnjz+2hLvqXvoY3BV+Wecv24HY5P3gS&#10;v+Smm25KfYfeeV7n62sPzq+//nri28I/YB7OxxPtBy/aQL/RduJ3oLdxsWzyGbc0oWp8HD1cH4/O&#10;mRuDbr8j3tDakfBjJPBf+pyyyDMPafbkKbFv63bllXTJYUttU19z6koJzHJskc+9g/n3Wq07Riwj&#10;/PIk8MrbkuPHecqWp9y2ucZ8BLcQbkNtbW3KfhGLrLDPIRPs+Wy7hWNBnCLGOLwnzwUUpz0kyvk+&#10;ABeY/uec7S1vh8ec28PeHJm5c+em51TK0t/okOevq6tLzyHYLfdjkuWgM+VIthW3wRwZuBOzZ89O&#10;9pTnswxiwTGWwItnNngatPmFF15IY4T1v+DxUD97+BQ885KHeym8FHBiw/7hSBtPnuVI9MkizX1w&#10;zdCHOedqEvNpjqfLGmti2tHXlZWVSQfmclI5JpwzzubIMN/DXUFnsHMZ6mQ8ggcxIs0jzL8fII+E&#10;TPIb+9LZ0l/W+2KtJvgn3G/Lk+3QvFs4Mu4b78vL5J95poGjxHzAHGX98zz9HTMW4YExb9HHxHTC&#10;/qxXf2WLawUCBQIFAgUCBQIFAgUC/SHAMxLPcOXP8Tw3+TsjecoTzyH9beX5yz/3V7Z4xilHq/hc&#10;IFAgUCBQIFAgUCBQIFAgUCBQIPBLEbjSd5D33nsv+ZLxhfCuGA6HfSZ+X53rkH9vyY/zPAM55v0y&#10;79DnPvh4jBg+Kr7YsC7ENInGpp9UXL5p+XpOnYD7UPL/pQP98Xt3PvM70ntHDokRo4bF+g1rdUbr&#10;NzSd6okboXjp4kzMf2yhYlcMjudqlkZL+ynFRzijfCX5LWdLPj7a2dv3P+rI24jOxoZrfJ/sOtcW&#10;Bw/vi08/+zhWvPWa1ut4PEaOHia/8a1aQ2pQ+k08vgvexeOn4Z13b+/qkfdLEvr39h2XcyR8R/gZ&#10;0P+5555LvCHe3R9q2KureC21XlBba8I9+dr4OlwqqoNLiXf8l7/n12/AKa/++mj1Z3HjH26PmdNn&#10;xQ8/fhddibtyqayPcn+FfehwKE43no1XXl6e/PVPzn84Du/9KhWhDfZLcQI/D/ZKrI3dW+Rv72zU&#10;Wfle2+Xz6YkDAkcD3o7c1tHSDHdDXAzJf168iapR98arsodT3x3WukHYWKn9XefkMVe+prOt8erL&#10;K+LG626LeTMmxrf7dyT5Jb9+CRRlk7/3XJzplF8WCarrgi4d3n80pk+ZKv7LDbHi9aWKI3OSqymO&#10;TBKughs3bI6J4ydH5aB7474JY5R/Ujw5/9F4+aWaeG35snjmqT/LbufG/EfnJl/dy/KZsuEv47fI&#10;rCGBXw2/zbJnF2tdDnFNxA1qbWlO3BSwPKsAHktqlqdYFPh/HE/Edo5d+xh8sYvctqV0z2d4GOLI&#10;tOOLl2D9b2/tjL27D8aUyTNi3DD5dF9aEj//UK/r5C35dQmPkN6oCBPWnSF2S13dZzFM8XUemHZ/&#10;fLN3Z09+8SfEYyDhO8Mnid/7gw8+KLOzlCX9QV/GUNJbZ8C/tZMYSKW0eOGiuOW666Pm6Wfi5A/f&#10;RrvmhJIxw5XSvKAYKZ98tiHuHjIybrv9pp61csQ3aD0jnVNvau6gvZc4AD2ikx3iP8bPi/+OMW2/&#10;LHnQi3kC3Yyvy/a2dx7GBHJY7wG52DZxNRizTvRZPvY8NyHDfYffk5gA+OTSei/f7FBx+kW8F43v&#10;bnUK9tFBv2iPPOKPwEvC95/H7snbRXvcJreRsvgVx4wZk3h3+/fvv+iPtM7sPXbhYcLdIUYFCfnI&#10;dDvSybI/nivBFM4h8WGwe2wmx4brJPTnPlZRUZHGCjxMX+N6b/hxDnnEYsD2iLlgn6v7h7I+Buu3&#10;3347YTZXMbN2b9+hi9i4fLjqC2YTeDcljSjZf0JuOQb19fWJEwQfhTVTSMafY+4jJJh71LN1546Y&#10;It7AEPm4X/378jjj9Y3I9AtSk4iqyU5kKxs2boqqiROiavzoWFf7odoMz0n192DvPbrTB3BTiWWF&#10;j5wEzuShvXk/pIv6w1gifgxxZFh/hjnLmDM+8gRe9AH9RawTYk3kKX9O4DwcIuwGHgD8VRL2Y53T&#10;ibI/8BhI4N7Q0JB88fB3sBPsCjsoL894IP4P8Wocc4Lyeeqtv+ECMf7whTN+83FIHeX2Ab+ZeQJ8&#10;4euUp/I6y6/nny0bvShHfcy/9B/3DuLgMVbNV6JsLp8x6nFqufQvfZb3H3MTuIEf45O4PNhGOYaW&#10;wT6v0+dZW4hnKngf3BOR6XrIwzE8GmyQ/mJPfC7qoR2eK22Pluv5jrmAZyRshfFH35NoY95uzvG8&#10;DIcF3jHxV/K2oLuxJa/nQY7dBjCGewZn3XnZW0eedeC6XH/99Yl7BTcPTgs6wcmhDtqK3RG3CD4T&#10;G3noN+ZcxtJvf/vby3hbHh9ghQz4JuiC3dbV1SVd8ragM4n84GZdOccxfU1+93teljK1tbUpBg72&#10;hG4ksEQPynPsMU7+OulAvzGWuCeaz5MK6g9jlzXTsCN0Z75GRm6HyCGV9zPYUi971nNEBv0HjrkM&#10;9wE8F5656GfmHLcNuSS3P8eE8+jCPI29w5sDA5flOvpRpr+NvmFtQfoF/pLXg8rbiawiFQgUCBQI&#10;FAgUCBQIFAiUI8CzDM/afqbhup8/eI7heSJ/fuGYvP09m+T5y+sb6Of/afkD1aPIVyBQIFAgUCBQ&#10;IFAgUCBQIFAgUCDwvwOBK30H4Xe+/DYRPynviYkLTpwE/3YdlPgOZf8Bn3nPm7/r5dyVUvn3Kcv8&#10;yxPPxKSJk2Pzlo0S0SmODL8xlU9JPjnRD1Kyr4oP+TF+nAlVY2Ps+JFRW7dGV88lfkz3BbyGHJ8V&#10;5+BtxTiYEM8+t0SxDBSPQ3yKc4r7gXximPg9OrKd0BX9aKPfRXPO7/CdD13WfLw6/vr0wqi6b3wM&#10;HzFEW2WMGj1csXGmxJN/np98OOCLH4f38paHDOr4TyXawft9trxN7ie+73LMNeKLEFcfnsn2nV8q&#10;voq4MXBk2vvnyFAWnV1HqU9lC1pH6ILcEZ98tC4q7hgaD82aE0eO1ou30Jia5/xuKzKsI/5XhW0p&#10;+e0V7OW9d99JPtgn/jgvDsi/b7vxnnbA68J3UllZGQe/xm4wFPW5+ErJdvT3IkdGenVhDqoHjsxi&#10;/SZ38O23xBL1zXFxm3KOjNdaam3pEL/lH3HbzRUxa8qYOPzNlpJ8+YQvYDtK3fKJdyrOSHO32q/P&#10;5sjs3rkvqsbJFobcHrWfvBmnz/7EVeXvUUJ6EEdm3pzHYtiQUfF/f/V/4rabrosJY0fEvNkz40+P&#10;P5y4MXNmTY/pUyclPyi/mWfDZ4S/jN9O40eG1zClakzs2vFlnDl9QlygpqQTHIimtu54YfmKVJ7f&#10;0eOXwvZsD7Y990NqU4+Pif4y3kIv6Q9/JIEo2S3N7Rc5MmOHyucsjszJ7w/rOnn/lSOT1pxRuS+0&#10;Jsio0SNjxswHxJGB/0R+8Xl6fs/O+OA30/i9mYPQje2SLin7Rfvjk7ywCf8m+T7Pa4ySVih2xaSx&#10;4+KVF7Qmz/Gj0ZHFkYEj0yGAPl23Ke4ZNiZx7L7atV2lShwZ9vlG3ejgd0vMAeiGz4s1NvDr575P&#10;MAbbcp3Rq79Ev7Dh60cuv//HD577WZFJ3zi5jlw/c2QYG8jZv3ubsmN74kFpfJsj097DkUEWflTy&#10;wiGoF7/BKa/L58r3Bw4cSL5P7JL1d9DJNua85rLgC8bXZ/4T86f7121xmfI9OHCPwtdLXQ0NDZdl&#10;8dxM7BG4f8xvcCGYd3N9bPcUdp2cw5eJ3x3c8OPC1+I6+jkZD/oYfiY8pHkzqxU/R3wvmd559U23&#10;ymBBV8ORsVzXw577r/3b4IUeti2um1dGz7J9vnFDjJdN3nP3IN3zXv6PcWQ61C7Hgdq46cuYOGFc&#10;DB96T6x+7y0N3xKH1fiiHwkbYq6C71FTU3PxWQKcPTbyfqAM7TNv4He/+11aSwcfv7Hx+CMvifNw&#10;1eCJ4Ls2j6h09XI+AufwcxNXBI7W3/72t3QvzvuWNmBjzEH5eerlM3wd7IP4VKxlY16G22Fbgdfm&#10;OClwJijvNlg35Nn2OMd13l/DD7r55pvjxRdfvBiThOvGl2Mn5gme1/Cf2xZ8jb31ys/1dZy3l2P0&#10;Wbt2bbJvbNzY5s+AzDPGprwted15v3GMXdNOYv8QCwVuQ16etlI/+/xZj7ptX/BduKfRF3CPzY+g&#10;fZZFf8O3hCMD3xBuqa8ZB+YM+puU60xfwIng/kpfOz4M9edYUQ5s4CJWiGcB96/cftDDyXXxmdgo&#10;xHXBHuHZlPeh20rbWOcHjgzrS8GRYD61TdGGcp1cn+sx74x4i+hLW12ePPQLfCU4QcSqwW6pP7+v&#10;WSYYUp6N495s03nJw3X6jhgqPLNVV1ensUQezpfrwXnqJpYNsdrAljbn2JEHncGbeZ54cdyHnajX&#10;cilH3r4w4p7EmPNaWeR1WfcB9waemXlehiODfBJ75LJ3nXymvOtjTgN35imvYWU92YNhfxt5wAIb&#10;Rg7ySP3hnjIUfwoECgQKBAoECgQKBP7XIsBzAs9x5c8LPHv5vUt/4PT3bMK1X5r+p+X/Uv2K8gUC&#10;BQIFAgUCBQIFAgUCBQIFAgUC/38hMJDvILwXhsfBGhb4SvH/8s6c316TuJ6/o+a9PN+xBpr83jj/&#10;TsU5vre99MLrMWP6rNi0eYPE6fuceBXtHXqv3SZ/m/y4vG+mfif8F074hyaJmzJp8oT4aM0qcT0U&#10;F7RnLRm9wVZciMb4vO7LmDGtOp5e8tc4efr7FNskxcTg612PfMtjj468G6dOb3ym/fgx3Aa4Rbzz&#10;njNvVuLHjB6rNW1m3B+Ln1kY78p/uPHLz2PPvq8v+nXyOnyct8vn/t29Mc7fzyPLvmO/9+ccPn58&#10;X6xV9PGnq+Ns8886K79UF74EAaP/3bg7hY9TuVzOl/wAxGvR79zlSl5buzFGDhufODL7D+zpWb+p&#10;9D4fPYydZbJXuJNokSMWXgdd8uEHq8SRGSOuyNw4LPxKdVwqQT/gG8VO8Ut9vblOXa34MXiKz5W4&#10;PuSGC4F3W2YmboD+SHjLmaZYuGB+3PTf18RfHp0TJ48cjM7uS3FkunvWWurSAkHv/WNVDKoYGlPH&#10;D9V6Tl+U5GvNpG7xgZJNis8DL0aIRYvq0v8UR2bD2s0xfHBljBs9OHZ/vS5OnzmusvhU5D/vkX+m&#10;sTmWPb88RgwbG6OGV8Yi8XU+XPVubNIaNLt2bImGg3vj0L7dsV1jAh8g/lDW4MHPx+/mWRcBfxN9&#10;eOctf4hP17wfP//0fXSf02+BqE1/mkSCeIM2aI0GfMjISHr3jCXbhf09KpYSY5Kx7b4SO0TnxZHT&#10;mEwgSnanSE31h76LWTPmxught8Vry56OE8cO6TpG868cmdQRKrdl81b58cdF9azpsWuP9Elrq13i&#10;yKhw+k09/qCamprkC0QXdEQfbMG+KPKSiB4DR6BZ9tUu3c9prK5e+c94fO68ePsVrbVzUmO+DX4P&#10;xgyvSX2lw3UbtsawURNj3IRRsWHT5yluTKs4daW+or+8lezXPA/qhx+B/w5feH29uGB6B+XE9XKb&#10;9bX+9h6fcE7wfcMlob/xE/saGPgYWa6Hc34Hhp+fOBSVlZVpfO/5aosyEoOjxJFheGMf8NLgp5GY&#10;64nFAUeGeAS0wSk/9rl8T+wYOCms89PQ0JAuWUeXZcwyh+ITx2ZXrlyZ5lJ0dXLbKMtG22yD5MHX&#10;TBwZrxkCf4Jku3AfMC/DZcD3TCyIgXBk0I17HdwbfK7434nrwHljTD3GmGP8lozBh6tnxd6d4nuB&#10;pc6zA722bvmHtR9Ioh4n14e9cX9h7MLpoP3cL5zX9kgdLSIBrv54TQwdPizukl//9ZdfiTMnTqrL&#10;mQF/WcJGWvSnTUSZ7eICTb6vKm6/9cZ4+cVnFZ/p5yTc9zHrhh3g/2fdJzhvXgsHe3Cf2kYQQJuR&#10;QRwMeAC/+c1vUh/A63M+1+HWUBccKOYKxiHrGhk78tgeOKZOuBn40uFVwJ3IferuW/Sz7VGOZO4C&#10;vAyei4iZxBzsZ6NSrlIb0Il5Fr8+HDfWf0RvtyHPaxw4h13Rv6yPA0+B2DDEtHCe8vKUASvsdPXq&#10;1RdjHtk+ue6+4PhKKZfvOpFP/BHiNsHRQjabMXa+ctnI4hmN9sAtyHku5IXzwf2LezfxmugH1w9W&#10;+XOm5w/K5W0jtgpzjrlR9LXzWj/kwImq1DzoeDvowvXesPH9kLqYA2k73Al4aswhJMpZvtsPd4o5&#10;DQ6L1yiiPdbHbaN8Xge2wT2Eed7rhCLTcl0P5bBbOLHMT173ivOk/Jm0dKb0vG5d4foRx4R6eL6H&#10;Y+E6rBtzCfcA8oAX9k0/DeQZP9cTeflnjuk3sKitrU1jp7q6Ot0z0ZX537rw2WMc3cnPfRDODmM7&#10;x851wPfhGRZOI98FXJ46bUduI/KR637hM/cKuMfEZ+Geid3m9SCHMsiFl809knsKdk0Cn9wuOVeO&#10;Adwg5oJK4coc4mS93Od97clPnBxkMD84ZlR5vZZb7AsECgQKBAoECgQKBAoE/AzmZyYQ4dmIZy8/&#10;D+XPYH4OMXL+3Nfe+f7dfV9yff7flVuUKxAoECgQKBAoECgQKBAoECgQKBAoEOgNAX/X6GvvMnxv&#10;wjfAO2B8D7zL5reTvGP3u2fn5fuW5flcX3vy8T6Yd9Mc54lzb72+MqZNnRHvr14pv22J68Av8c+e&#10;kU9evuy8DHLy9/ZwPYjbMn3m1Fi7TnHMFUekWzyGkpcSv35zbPx8W8yc8WD86Yk/xrHj9bomX885&#10;/fYWl3mZfOvm9vkze3T1e3c+8zvg+fPnyy95T8x7ZHa8u/LtOHBwT7S24/fFSyofqfTJv5tynL+j&#10;z68h85ckZIEPWy7X79JzHOFd4OvDH/fWP16Lk6fwASl2iMgMcGS65A/taJN/Vfggy9+le9cPLy1A&#10;iiPz6abEkanK4gJRBhnoketlWW2CKo8j8+aK12P0yGGx6InH0zo5zuc9+KE//gr0r31/RTSfPKLL&#10;8kWy1tIFsBf68g/jIVbVcaaxFB+nraklFmvthNuuuzYW/+mxaDlxTHyJSxyZ8xiF2sGaSavf/1jx&#10;EkZH1ci7Y+eXdZJEO8VBUdwYdOgQRwb5YgdFY6t4HBSl3Mo1ceett8X9k0aKR7I1zrb8rFzoJI5C&#10;p7gKDAFtH676JEbdOz7GjBgaK99ZEWdOHdcyUdJTtlnKrzKKh0R/OuEL5N0G6wMsWLAgxZMZNfTu&#10;+HJ9XbQ1wwMp+ei1lFDiHX1U90Xy/8An2rRpk8WkMWUfO3ZR3i/553Pn21ROY5c+RvEe/U8eb4zH&#10;H3kiRg6+JV75f+zdibceRbU28P/rrnXXHdZyvnpxQghiQhBEJoUwCAcMcEFUQFSu4nA0TIIgqKgI&#10;qCHIPAQI82RymCEMiZCQGeqrX795kkrf9z2EEP1Eutbp0/1217Dr2buqq2s/Xf2Tc8rKpx6r1zfV&#10;bTJHZunSu8phhx9ajps6piy7787KSxlxJFquRNbnyDcZyBnbte/bEa10mqnXiLam4nPBT35aFn7l&#10;uPKrSy6t36FaWd6o/UBnozUGjgyOyK133lu+ePhRXfv9ze9+VV5bu7perd/S2LoG1TYd1JT03frO&#10;8n0N/aQ1Blp/fKuvmnSnQ+rIN+m9f75/fku/tT+hr6uUZZ92ro/CReH3sx7P/XdXv1zHGxxxZGDU&#10;58jwwekP+Ky9s5+6soPIpfyUE/vwG3fLmiH5TlObRj7RGQynp6c7Xx+/s/Ve+kFaeSZ/12OnMzMz&#10;3beH2LJ8ss5Z5Ms9yrtx+mVcFz7hneXIiJe1T/hmlUf+yGKfMshlnQ3rCvjWUtaRcb7Dt+53liMT&#10;fKQVokfHK1as6Hy4fNx88W0/HJtj+6vrN7Su+M2VZe995pQ9Kzfo0p9dXF7FkUHce4cBR+bV2klv&#10;qFk9/pfl5cQTji8f/9hH6vfgziwvP6/f3e7bpmNBm8BhwFNiU/Hr57o4wdVxMGg5MtLjQSVNi700&#10;fuOS8D3zk1tzKe3E9YwTlCN/nBNcAzKxdd9BSpAuduScNK18zlk/wton+Ffu/X3uB7slU9YV0f5u&#10;vvnm7pxrbYhMOad8nJvTTz+94ylo97HvxMkeHtJrp+zPOid4D86n/uoS3JJutn3StXFwxKxnox4/&#10;+tGPujKiA+2izT9z7kmP53fJJZd07VC7arFl374XpG+yHtqSJUu28ZDk28fVvaFfFj6D+797YLhE&#10;qUP0Zu/7hDgWNraib2AXsG3bGbnbd2rJZM0OvAQ8xfCy2zTRKd4Djgy7Mi5JIHPaqHPKbe9zeDF4&#10;ZPg7y5Yt65LJHwYJqTe8lHHooYd2XJDYdiuzNLHBFm/cd/2Z+uAW4VhEduWJK78bbrih6//mVO7S&#10;2WefXehQiK6lCcbdheYfniR+ENt3v2InrQyi4opoq+QQX8A1SZ7ip+7KogP8FTpIO5ImdXSsLvp4&#10;9dNHhjfpWvJ1nECP0Yk9bNgGzpxjMrTp4BKs8DpxiPCUrBVFN+rZ2kS/Xbum7eBauW9Fz+qpzSS+&#10;cidt2k/Wl9LW8Xqka8tN/Yb9gMCAwIDAgMCAwIDAgECLgDGHZ0jPLr7jmrEljnXGXeIbh7hm3DNp&#10;TNKeb8vYleM2r3HHu5LnkGZAYEBgQGBAYEBgQGBAYEBgQGBAYEBgEgLjnjvac+Z54/uQB9/IokWL&#10;Oh8EP23eKU3+7fNUmy7X+3tled7y3OW4Dc5ddvGvyyEHH17O+d9vl8dWPFAv8/ptqd+Oqf7zHV1L&#10;OzzLmYvnK5nz2c9U/svp5YGH+Bn48rf7uXFtrvvjTR1HZuFJJ5QHHr57W/4bN9TMZ3Ehmoc2Xz5p&#10;Lpq/wToCnz9wv3LxJReUF19+vit/lKmM6zo21e8ef0Y90YXMuef37tqTV942xwnBvN3jS3hf37vP&#10;Pz3vB+XpZ2dqdGBX/dQ/HJl1azd1p2CQtPL8v7oc6Qth5E/X3ljmzz2ofObTe5dLL7u4bNiyfZ0I&#10;afuhm+uv5fHDbqzFP/Two+VbZ51ZDjpgfrnwpz+s3AacqVFobY3PdeHChd2aAL++ZLq8/Ax/TuVG&#10;bcHnGNV9UyWtOKrLOZTXXq3Xahmjby2dVebt9eny0/p9LByZzW9YA4S+KnZb13mR8NqrF3ccFt8S&#10;unXJVfUyLk3FpF6ERzg4ODKr1tT32GuaugxPXV/h52XPT3yynHTigjKz/K4dvuW0fgOfS41YZbnz&#10;9mXliC8dU973H/9a11L6YZXtpU6OTesqZlt5MpvXr+n8c8pr7YYP+swzz+w4Qt849cTy+EP3li0b&#10;1WPEE1m7vtptLeO+h5d3flT+SD6sNo/Wvwbbvp1r57ZXVr/QyQWfTvCaL/lXvfRaOf20M8vn99mj&#10;XPjj75Tnn+T3GuFDr5o6/CV7w+n6+/bb7qhrPnyxHHPsgnLXPbfVb6Gt7mRq2wjOBV8gv/fFF1/8&#10;f3ymrQ9L9qxv7eb6fvioiDKzYkWZOubYctgXDiq/u/yXZePaVyqe7GIkv+9j4YgsXfZQ+fLRJ5Q9&#10;9/pEWXTej+taSqtqnFH/samLL0fbjgEmvs+g7fs+Ax9W2ye2GO+YcvyvtK3spdevWbOCXxdHsc2/&#10;bduZ57IPLnx/ixYt6nzb/H/33HFj5Y5phzgydX2geqT+uGlsROCT56/mc8cdaMsbxRj9p6f2Gpsh&#10;Iyz4Vd072n5e3NiV+lkPBa8Nh4U/9e0EnIB8ayz+zGAmn+DCrrWNOdXXa70K+okM4gUzx0kPO/F2&#10;hSNz/IKjyr133FkFqGDWOnb41rxffxvryLSYtsf4QdbCsKaFtRTYRuwr/SH7/1tzZHy3jc08+9zz&#10;5bRT/6d86uMfK9/91tfL0yseAeO28UOwZQfuL3hK+mm+YVjnujSph2OB/nA9xPetpampqc6XHrtO&#10;fUexR+vE4FrxobNddtv2I8Ex6a1Xwh7IxDamp6c7npbr7CO2IH9tKOnz2xpL0uIQ882318VRHzLu&#10;CkdG2eaqz6r8TZwU66S1HJlWNuX4jSfJX6/NtvzHyNJi7dxsocU27Yjt4U3gKuFy4GmkHeGxWCdG&#10;GfDT5oIHufUn+kYcQlw415OWHLhQeAm+xWWdoXAHXKND+ZIDjyD8FNecW7x4cXdvwBnR94R3kvwj&#10;v/hw9L0ka+Hg07Rr/8AxGKlD5JfO2jxZJwy24VWkDHFiVzBST2sm6XfoP9fEI4/0+CApwx4XVL8J&#10;2/BRYK7OCWkjuOu+t8TO9Z1suR+U2dq/6/Ijk3E8+8UnIkvqof6xLTrFiRdXfcL3YRviqIfjFl+y&#10;aguwxQFhI/G5BDNyOMbDxCNSZxwTgRypY37bw4cOcNnw0vARUzcy51i+fD54a7Ahf1uuvNhP2kzq&#10;7fzMzMy2Nevcz2Mb4+RRZ5yvD33oQ2Xu3LkdNikneZOr1TvscXa0HxwZfXjW0yK/OsL1rTZYuS9Z&#10;DxBPT1uih7bNqs8QBgQGBAYEBgQGBAYE3jsIvNX4IeME42Q8X2OkfK9RWuPSjKda1Ix5MraZrYw2&#10;za4cz5a3a0MYEBgQGBAYEBgQGBAYEBgQGBAYEBgQ2J0I7MwzSDsvrGzzsnwX5oMXVp+Vd2U9M7Xz&#10;0+K1c85+Twrt81biOCf9edMX1/U6DigLjj6i/Pq3l1auxMif63s0nW99awIytuXxXfAXfPnIQ8sV&#10;dR2OcFRwZHxvKevJ3HrT3eWMb36rfOW4o8tV1/yyvg+Pd1HzqhyZ5A+jFgPl8CfwQ3mHlZ869SeO&#10;+XFr2Hiv9OzvnFHuu//uenZzt71Wfe3rN1q3YvS7HmwL5sXzzLrt5G46CMbq4bgNueac47/85S/d&#10;d0v4j7555mnlvgfuqvwQ3taazmNp3a1/vXIK0Aqa4HmaP4u/dqb6GLq5+q368v0d37U66oip8t8f&#10;+0TBSbp96Y07vJ/dZNUdsid++tdr0Y88vqJccOFF5agFR5avTh1bbrjumhoHuWIUPONHR/xu/DK+&#10;m3HRj79dnpt5sEYiv/ijuq/fUNetqXmD4k2n6vETf1lRvl59cwfPn1cuO3+6vPL08lrFrNtS35Pe&#10;XPOQptb7mt+PODL7z9mjXHvlJWXNy89UlW7n4HR5d6XWeYa11a9Xy3jhueqf//q3y77Vr/OD751R&#10;nn7y3q0ykav65OoHrNa9XsurZcwsf7qc+Y3vlI99+P3lvJ/8YBtHZrvdjOwHRv3gGyR8jPwmP7/w&#10;J+X5p5aX9WvZdbX+yg3665r6DYBaxspVr3c+Xd8i4U9u/a7xLcqbPbPNBP5Pvif+vwcfWdbZ84at&#10;HJw3ttSM69/zz75UTjz+lDJ/74+V8394dnl25uGafGRDbKxGGWmiYglWJ265+dbqSzugHH3skeXu&#10;ZfX7CXUdGfVL27ZnV/x6fF4LFy7s1qRo7bn1Q3XpatZ/rdyPTVXJm2r631Xf44Hz9y8nHH1Muf3P&#10;N454Vt3aUox5hA9//70PPl6OPeGU8pm9q2+z+vufff6pen2E+Y5rydTTTeDn8s46Xx8uizYRHfX7&#10;kSbZxMPMAyUPEfka+b6np6c7H2T8ca4lvuNgIW2OzXctWrSo4w7wd955y/VlY/3mHPvbgSNTTTIc&#10;Gd+RwKfxjRj+bfofF1obcd077dYJsRYC7gB/JDkio/4hfbbz1vHgS/beP59j2nTijyvTOfr3XR0y&#10;hvcyKS6uS9bj8N79znJk+Eh35VtLRx58SLn9xpvKltrfbKl6YPesCEemUuZ2KrRzlC3G7Juvempq&#10;qtvD0Dkhe03rb/mtpQ21X/OtJW1m5okny0kLTyx77/mJcu45Z5UnHtfvbufIRCb9M44E/zb70F8J&#10;ue6Yzfb1vmLFim7NhI9+9KOdT9l6E7Gf7KUV+KCtlzSn8l3wZKxTwZ6SZ3DM3juUsQtcF/JdddVV&#10;O8wPk48uWjml56OnA3wG3Ni0x7Zfckw/u/KtJfXRVqyJYUxh/RPjD4EsrTzdyfrPGM1aW/iP+EH9&#10;OH28km7cPhi51qajD/qDr/Eg//xsQX9g7Rn8FX3Jueeeu+2bS20Z8sG9xqugP9w577b2Q1sn+Bp3&#10;WFPDfd93pmCQfrM/rnIeL0Obft/73tfxcRbVflGdZgvukb7p5v6Do4G/EjlabFIefdODbyGxK/cG&#10;HL5JQV54NOrhu3HWGcl9mf22OMmDPbvHWLuMPLij7g/hDkW2xM2evevLxYdV+y2ito9u0xvn43TQ&#10;iXqw+7488hfUHzZ0jOtkw2tJaLk+xs/uD8Yr8s+6UuKmvTpOe2If+nt44lTi92a8Ik7aH9nJJy57&#10;U0/fp4ueXG/lUIagfzIecj9xn9V3JF7saRRz9J885P/ABz7QYePehQc4W8AdsgaRtkAH2rT2Qaa2&#10;DPWfbQufHcfG8wjcbepIj0MYEBgQGBAYEBgQGBB47yFgPDTbhrOcYFxqfGQcImQcMdtYYraxSTt2&#10;Sxlvd/+3zv/tyjPEHxAYEBgQGBAYEBgQGBAYEBgQGBD450ZgZ59B2ucdfiLrOfBpWs+AXxJXxFx9&#10;8nu7qLX5S2ueWDnf/+502X/+gWW/+Z8rp339q+Xhx/AKtpTVvXVk2vQ4HvzT/FYXXLSoPPrYg5V/&#10;UN/L7DgSm7vjrAXx0gvVH3PFleWYrxxVzvr212r+yzo+yOZN1ek3cjd2z5jtvDWfBZ8E/9D3vve9&#10;bm7aXLw5ac+VnjHNy/MB/nj63LLiicfUqNteXfPKtuPRudE6/nwp1tdvfS414m4LnpPNv9sct6H/&#10;DMzHsHjx4s5X/eUFh5Rr/3hVeWHls9X3UN9h5uQFDedrxSe4w4ePit+Zv4z/pHvG3jL6jo21Z2Ye&#10;f7b8/KJfloO+cEiZt9++5YyzT+veWeHPTCBb8nTMT//MylXlssvrekKHHla+eNCB5ZKLzi/PV/5K&#10;eXP7t07YSurFfxiOzMnHHV6W3vSHstk3jTouxKjuGzbUbyHVvEGBI7OpOnuv/9N15chD67vbhx9S&#10;lvz+yrJm5dOVx8GTzbft+0kj/oq6/P63fygHzD+4zPnEB8rPz/t+eeLRe8u6V80tjPJv15HxraXX&#10;171Zlt7xYDny8GPKQft/vlxdvwG1etXyGn9T/f6WeQrG9mbFuPJsqlxrX9tYfn3FVeVzc/YsZ9d1&#10;kO5ZemtdPqbhVm2pclWbTqBDusVfYPt8o7gvOBAbKi9rU5e21qKuU/Pqmrp+Ry3j9epCoTPvxJ96&#10;6qldG46vKXv5yzs6Mady9dVXdzyVhQsXlptuWVJW/XVlrd9rFcvq36nrsPim1DNPvlCOWTBV1+T5&#10;aDnvB98qz6x4aCv+I/urxY+QqnErNair80033lwOrBwZfLXRuk91/ZdqVwL9sid1xAvwTQb1s36I&#10;d9wTyJogrV+vbdxQXnj5pfKn6iuesrbC4V8qv/nF5XV9oeeqaqtNd/3CCH8cIv7+Bx5dUU44+fQy&#10;d7/PlqOOOaLcePOSKm9dT6Dy29hC2nPKIpe1q7yLhRMCUz7F+NbEY5/iJaRu+T3bvvVF4t/5loh2&#10;xtbb9tPmEV+nfcqSDz911te4/abFnX2wv411HSN6Uf91VSf4D/TOl8f/yj/vm0m+W9POrSlTvBZ7&#10;WOALuD+wRT5vMqh/MOjbFQ4A/yvfJN+19HSrfurQBuXJT18M51NOOaXjNWRdB/YipN6O1d07clNT&#10;U936EXzdO8ORkYd7m/UI5s6d2/m8+XXJkD5H/qkXWfNNsIPmzS9//uOfyvrX1pSN6+s6C+Sucd8O&#10;R0Z/nHq0GDuHk8WvzN+vzbbXycT+bTfeWtdfqrrYd5/Plksq1/CvK1/s2pw47ySsrZlXOmlnM3fc&#10;ubQcVvvPvff8ZDn/J+eWZ2Ye6bLWboVgRWd8uuwJ3y3rZMAPpgIME787Uf/xO1svY4899uh0bf2M&#10;5N3WWx7xW+N5sil8Fzab/JMu/nQ8HTLRL7nwx9zfzRunDUvblsPG6Zmt4nXhHMzMzGyTm36iN2nV&#10;B29Dv4UPYD46fVrqaC9e5AwG9tYMwiHDO8BxEEf+sTtp5ccO8GK0WTwC620ZE8EkoU2Tc5P2aUuu&#10;By/H8tOurQmEj6xMciVOytCGtTvcDTLhEmiDeJZkTd+mjqkvHN3H4GTdElwR68vIW5zgY0+v+gq8&#10;Df0urhK5khdZU4ZjQZ+iH8RfwbPA4aAXebAVHAZxkod+1n0H9u499D09Pd31H6McR9jnOOXhLeCr&#10;sik8DWt+WFMLr4PN4bLERqI3XC046QeNs4N/8lRG5JKWnNYk8Q6wuisDP8y9MbqQRlw6s84cu9Wf&#10;iQsr54KpuCkzbdI1faW4vnGkLvSuHso25pU3+1MmXeF90J97jftG3k+Wv3aUPh0nSFvTVnFScGn0&#10;Edod3aau2cNJf4cLZe0Z+tIWEyJ78mf7xunatDbev0cknbLcS/JcI282mPVdYECGbNI5x1bC70xd&#10;PR9o6/37i7Taw+LFiztbc2+0hk++L0XHqWfyV8akTd3VCY8MZvSVdtfqPnUc9gMCAwIDAgMCAwID&#10;Av/8CGQ8MGmf5yBIGJMZS/bHIMZTnnfNLbVjUGkmjUtyXpx3EpLPpP07yXtIOyAwIDAgMCAwIDAg&#10;MCAwIDAgMCAwINBHYNKzR85n/t4zVjvnap6aj4P/wnw5boT3LwVz266/k+B5TT7fPvP75QsHHlz2&#10;2XfvcvBh+5c/LP5dWbehrrH/cuUVVN9c5sNTlvll88/m/83l333PHXXdGH7wynHYune8qeMXVG9l&#10;zeOuO+/p/PJHHHVw+WP9bs6atXVevp53TVD34OA33xw/hm8++P5B+96r6+rOV+790AVHf6lc/+c/&#10;Vd7NiGvBz6582yurX+yeOflB+LvjnzFXL7RldifewT+45Dm5nYOXJb22z8rO8Wfwa+w7b69y8aUX&#10;lEcee6i8/MpLI78qNyYqSMWHjtgKHwkfIVvg3+GDGQUe2hqxpsGrefShJ8rXTz+jfGrPT5T5B+zT&#10;cWn4ERLova33+pr0wcdmyul1rZ8PfujDlV9zYLn9lhtqZvV9/sotif7bOvE3eA+bj2POx99ffnHh&#10;DzuOxrpXX67FjDgs+dbSpioTXb/04qr6HaQLyvzqyzrpK0eXB++8pRrXq1Vs8tdvO9RtfV2PRD02&#10;1DVxfnvlNWX/eQeVT/3Xf5Tp//1muW/pTWXVSvY/yn/jpuq7rIe+tYQj88rqdeXqq64v8/ap/In6&#10;raC77ri+ckOqn7rawyurV9ZYVYj6f8P6Wt5WfO+8bVk5+ojDyjdOO7lc/dtflVdefLaTJfYz2tfo&#10;FX86hAXb5K/kw+MDXPnMiq1pRvnLes26jSOOTDVDcx/8ZNox/fEFys9cSYLfCfzZbJ7f2Xvu1/35&#10;2u57Sxs34STUeKLW7blnXipHLzi+zP3Mf5VF555Vnl5e15TYul4LXYnWIVXFenMkWuVe3Fy+UDlQ&#10;Uyd8pTz6F2tQbF8XI/WrJzt/L04E/xK+DpkF9t3aMR/ZukqAWlcV/Ej1k33t66eXParM36h+0GdX&#10;PDGS9Q1ya48jIcKReejxJ8pX/+eb5YAD9yvz5n+2nF/X4/HNsRdfrn6oN0c2sXbdXztbVR/tgH9Y&#10;P+gbZfqecf4xMiaw9Z0N8k/wTQVtjO+Vb1N/0+oo8eTvPBzSpuATjox32G+7AX/jlZpkx3Vk8KfW&#10;VwXpi7RlXBfcBOVKH15DyrJv68M/yw7xhfie+bCFyOO4jQ8rvmPrM/Az4heyM/5HfQv9t3XsdFvt&#10;nc9WOfodPuKE3ItiD9LyTeI88HHrG/gV+zoKTvJJec7BQf/M5vhz45Nt+50cK5OO+HznV07Kn666&#10;uq4DVfuqWoct1VZY29v51hLdB6v4fcmnHHJov9YxsNZN+kPXBXcdVrZ02T3lqGqT8z73uXLxBRfu&#10;No7Mmg21h6yNeWM162uu/UPZZ87eZa9Pf7xcetGisrLyGGEYHQQfvlzcBP5zvKiZmZkq4aj9ipM0&#10;2krSuE6nbIId8s/zwyfvFhfp6QuvAkeEHtgw/UenSZd+jj8bv4AffW7lyfC/s133eTwHgTzRg/li&#10;nAlp/vM//7PjZhgHmENOGWRK/C6D+k//bI0pnAmcEnK0fYJ4wcBxOycNK+uRwEDd2zonHRvACbAO&#10;hm+/4KNoH/pJnIy2rBZb6SeFtu3pa5JO+X7j0PHzW3sHX4vfHp/JuMY4AkfHNX0HnRsX4TjIt8VH&#10;O2t5PPoQnCjrydCJ8Yiy8LGtV8du8Izk5ft7H/7wh7sypqent61NlDq1OMIAN0X7t4aMfhCnVvt2&#10;X/M9K7xvPAc6xV+Wp77JGkZsxFoh5GVTCbEpv9MOcUjYqjVM9JtwUh8bTHzvyXpsbAz30X3bt3dw&#10;IBctWrRtDRl5trprcXPM5sgCC7alHupETnYGM3pxj/cNquDqfgVHebd9H70m0HN0Djcy47LACRbK&#10;Ibt6wArvVn+k/cCL3ugSz7C1WXIbf+CT0++///u/d/2yezu5rd+Cn6JM+kv95WFtM+Xrx4215ZMQ&#10;XdNH2uKSJUu6+N33Qyt/SF+ijjZyWafIPcq4MWsE4Q2Tu8VFGX6nDL/hh4PjvkUm9zs6x5vR7nCI&#10;9Bfu1eyJTSiHLNqLNXwS9PXBKO1OHSZt7NJYw72P/oOR/GKDyXvYDwgMCAwIDAgMCAwIvDcQMB6Y&#10;bTOW8TzmGTvBWKqdkzOuMG4x5jZuaseek8YlOZ88d3WffCbtdzXfId2AwIDAgMCAwIDAgMCAwIDA&#10;gMCAwIDAbAiY823nVDMHnOer+G3sPVd5ThLnZ7/4bTnokMPLcccsKPfeUbkLm/nW63PZmyMf62xl&#10;TrqmzORv7pnfgJ/L3L/5Zz4f74IK4rb+Y2ux8EeYozaPPunZKuflwc/Id8B3Kp057OTZ9zvypfEJ&#10;iMvPxy9uDr/1I5CdT4JvwHvN5sr5Zs3HKxfOnkPNyysrvlfxxQv24v69Avlb/atT/Mn8NTC3fkQb&#10;h2xWRXj6mZly4c/OKwd8YX7lOOxfLvn5heX5ji/CGzzyNfNXwEV6fkJ+vo985CMdl4nPpb82vfhw&#10;4KPgV+Iz54Ow9kO+sRG/jTKCmWPvAi9cuLDz63tHnB8HxvwkZEgIF4mfjT69o8/fzJ/azhEkfvRB&#10;Nj4h/hB+Du9785urB3uIj4P/lX3SNf8UnxguCv9ROAaxw0l7fiJ2gfMVu1RvOKpL/DfmMfhjpqam&#10;Ov8a3wl/1c4EZeBAwBdPgY0n35bT9WT9ZtP3z63f+9h3r3LwoQeW6Z/+sKxYsaIrgixpM3xO3rdX&#10;1zmVC3XqySeUB+5dWuOxh/42klD9tRn42+gkMojheqs7tsnPBxf+tMghLtz5lxLUhz3oO9gPnxV7&#10;oZsEssdf7hxZrA/BH48XwZeFx0auVg5x6YKPU7/AZ8fnylcZHoU47yTIn80laD/0xK+oH4QNm4g9&#10;i+c47UM9Y5PmwvRHdA0P31Eb8cDwi+q6RLqcunVr+1R45G1NAn5D/TA7hwsstCfza/pIfRvMcVpw&#10;B/B39NnK4K8PZ4Vs6hLspUuAGd8x3yo/OizZvvPLly9PtG7PD8vGcQZwDsgIl+QrkrxbXbFLfmrt&#10;Vv7uLeSP3Uqjvq3dOSfgF/Brxp+unSeod+xNej5p9wb9go2dshvltyFp2nNv95g+tXn924raFts8&#10;1St6n5mZ6dpK+lD3nlxjJ+ocO2kxizyu29RPELe1SW2HPvS32ov+LvnIv9WL9heOKR5Li6V2mXTK&#10;a4N7Ert///vf3/no6aSPqTrzq+Nl6NPzPRZ+d5wHa1S4j2VOOPUxB4xn5Z5kbRt+66x7oj/CT9H/&#10;6kvoNxzMf/u3f+v6W356fvBxQftNXfRb+lrtQv7Kn21LfjBSpjGQNkheIW1cGY7VX9+Lv6gd6SPY&#10;rHa1sPaBymQnuytEdjp1T2df+gqYsUu2YNNG3f/c+4zRJmHVlwv/0Zp0uBz0qT3JX93kq4/BB8GR&#10;0bdbk4QtwqK1z9h28qd/44S0Zzahvw73iezu7Xg9bIhd2LMj98tx44Pk3e6NE8htfCm4T+u76AHP&#10;RD2MT4wT5U234TS1/Xmb57hjemBj6pU1HuWPP2H8ph5szthYG9Knqoe2ZpM2ttTPH3Zpk67p7/Vn&#10;1liRv/rRb7g/jp1zTf2NQ3JvJac2nvawpN5D3Cv0G+EnwT32S+/aeRvYuHasvPQ10XVbB/2buIJy&#10;8bX0UfCAOzzkoU1ZR8j9BmY4RMaYkbEte9yxexMs3KuMHY1l9RPuNcYNxkH0a70X4xXPGI6NF9iR&#10;PizyJ3/1CObtPbLt37Vj+eqb2FTyoK+dlT3lDfsBgQGBAYEBgQGBAYF/HASMWxKMCdzbnbO1Y7b+&#10;GE0a44F1dQ1hcy5PLn+0rr08U5bedlO5/NKLtr1v5bkB98VzsGBsljGU9BlvOOfZ3ng8z43iO25l&#10;dI4sycPv93KIribtM2aDEazhJm7Gfu9l7Ia6DwgMCAwIvBcQyP1bv+94CAMCAwIDAgMC/zgIGJdn&#10;XtVx+2xk3N7f9OO2W+96sBx7/InlyC8dWq675lfltZefruuF1DU+6qOddQh2JeR+4XmNr4JPhH+C&#10;D4vvxbywvfc88Q/MD+MH4CgsrH4gc97m3fErJj2b5LxnRIF/hG/J++N8qHx3/FmCOWxr5vDFm/Pm&#10;B+JrsJY8f0Fw6yJv/WeenJ/NPDx/KR8uHxuftvdt8Xf4js3xy49Pwfu0rS/57/mcqaz22dezGz8q&#10;HGDJPw5bfmU+BL4AfpLvnHNW+e453yonn3JiOfzLB5dTv3Zyuf6GxfV7PqNn8xaTHPN1woZfl4+C&#10;v4CPAT5w5lOhU34rOnad/whe3p+PD6x9jsyxOvCf8IPMrf5BPhG+O3mwJf5q79wqn6+O35F/Lf58&#10;euJLGTdOyTk65//wvnfr++BfUS4/l+v8pueff37nD47/iB8vPBqYxw4n7fnJ+JnYO1uiA35GfkPz&#10;FfJaUv1MeA9sSBz8BbY7zi6jg+zJwNdi3Qv+G/4tayP4rof2tPi6a8tVV/+mXPGry8oPflT9lEce&#10;Vr+T9dnyzTO+Vm659YZtvmb5aa/8OYsXL+54FGSZ/7k55aDPzytnffO0csVlPyvX/O7X5aH77y6b&#10;1lW+2OZR25MWtnx22p61BqwPot3BRSBndOw3G+Kr5l+URt3pTr3Vh+3a87HxXdm0X3glT/kksBvy&#10;C/ZsMTiQRXvF1WJDfIx+a8fWNVAG3NgQW1q0aNG27zMk/3eyp8dWl2mX/Lv4KMGF/zUhdenX1bvs&#10;OAD6HPW79/4763o++DeV87D1W2KlQh6ODL2wWTrRVtgd3NkgnoOt9fuxff2FvGHCrrTZVn59S36n&#10;TbFzuPGrwpcPOTYpTzJb90G70gdpz+4H6Tv0Fy1fQr1TRjDRXugK74kfls1oy7kHiCfduHk/vAs+&#10;TbipH198gjrYpDPfqI9hk+5Z1vLAKcIZUX50pZzcY5PPruzhxkeaNQ/ii5aXslKe+yRc+aFhhh/Q&#10;1rstm2w2Icf53cbTJmNnsSu+brrnpxcSR1mO6R6/gx60XbwVaRPkF5ugP2ngKqiD+5E64FvQgeu2&#10;BPO44R/gPOqD6Np6Fvpr+tBHR77MUZojdq8In8l92Hos2rcy3ffn1vuJNm58EZ4G7PXz4rb2Bq/I&#10;lblPMvKns2Obe12L77jj1IuduueS0XoX4d+lDHpWF/2vcQlOqU299RNZ10J/oV+kj+CcMnZlH90o&#10;X31g775hb5ygTw4fA4/QuKi10Z0pU3z9NtmNAfRHNn0Q+7G5xq4m5a2u0bUyycvujDHc78NHoQM8&#10;GXUxRnBfpWN79WJzbT/zVvLrq+EQTje8YK8cNrOk3rvZmHufvNUBJ4S+dzUEr4wz3avYDozIkbVZ&#10;YMBmbfCJLfXLdV3cNpAPL8oYSh3kbdxlc+yca+rYx4se0lZcZyPaE1vVvrRP91r9P3nd6wVp4EdW&#10;ulMW3NoxMzlhOy7AXd3pnIzS0ql83D+0C2WJJ5/Y9ri82nP6LDrDq2253vLT3t0zcfaMcRfVe5x6&#10;sS8Ywoa++mWpQzByPbohW4J7jfulMab2kfjSTsIgaYf9gMCAwIDAgMCAwIDAuxOBjIX60rv3G8fg&#10;+a6taye/+srK+h3xa8ptN19fblzyx/L73/yyvPTC01v5M6P1OTNuNobIc4ExccYUxjje68rY1G/8&#10;44zljE8yxnaNbBmz9OV7L/3OWGzSHhbBO7gEy/75XB/2AwIDAgMCAwL/HAjo7803uG/aHA/3zn8O&#10;3Q61GBAYEHh3I5BxuDF8O//a+hPU0HX9tn0bHn3ihXLCwlPKQQfML7+5/KKy6oX6DZMtlQtZo722&#10;femDNslbHivHMxYZzJXzwfLFeheXf9aevxJPxfuxfED8ndbH5zvBdeEfECY9m+R8W8+ZmZnO38Uf&#10;srByEfh4+djmVt8Yn6ffysS5wAMwv92f224r551ec+P8u94d51vja8aL4Ut3zhx33lvnA0xwn2xl&#10;y/ndvW/12R4rhwz8Reb4+YnwQWDBTwx3vt8D67oxJ//PieWHP/5euezyS8rtd95cXu2+3bK55jD5&#10;3WR1xWfA/YAFfzffCN8nThF9emfcHl+DXyO+ErKxEfjYC7Fj/ki+LX5g2Fpbgv8Dz8T72daPwIPi&#10;y6XTf/mXf+m+0eBdX9wZ8wDJq8u4+We+QHkwYYNk5p+AD/8WjpP6yJuvJ++8Zw0cfmyyJCgndjhp&#10;Ly7/LT+gdqBMNsnnqU3IE0Y4OLDjf+GX6+syZY7bk4Nvh68XbnSsTdHLkQsOL1885MByyGFfKMce&#10;d1TV9Verrr9flt23tGa147cxcDT4tHAa+KfV+6AD5pXPfPK/y/y5c8rUVxaUc84+o9xUvz22ZvVL&#10;ZfP67d9zgi2/FcxsfHrt+9Pq0/ZP6sEe8FdwN8KVYZew4Ef3LjqbxQ3QXumtDZnLyblgphwcAnbH&#10;jwYbdoXrwUfNPumZzcBJPe3pArfGu+H6hcwvJf/dtTd3Rc/qiTMSfzm8+ryLtI+UzUeIm8b21ePu&#10;e28vm7vvTY3nyEgHO/0wLNI2sr4TXhg59Al0oE/Q/9ILfdJRv4/UrwTryCVeOGX6Bd9coR/cRz5m&#10;OsSTs9E3zhP71/bUSZ4J6tzP3zX9NX4BDpmN7145rXzS+Z16Jk+Yk899h5+Tf1jcFl/5i6Mfw8fA&#10;kbE+Ad6FOmkfu9sm1BtGMNEnkUHIvSP24DfegrZlDQX9YfSgDuMwI2tfXnXOeRhJ57d2797IDtw/&#10;Z+q9NKGvC/dF8cljvYV8X0e8yC1tdJD0rkkXbkTac9uO3Vf0yWxSP69d0oN7rf7RXv+kH5avtCmL&#10;HblfRJ7uQv0XzoH7Cv4Ju8EPZQM4OW0/lbzILn/7tt+iD/PM0konzltt8oSxsvRFkdn52D09OG/T&#10;d2nbdKEPzH3BPQq3wNy2+MFXPrsa2rZDFvanrdAx/gNMyZ31PNpy1PvtBGXhFeCauScqC4bp92ar&#10;j7LYTxtnZ8pXhv7VvsWd3G3dZ6tHayN9W5GOvbVjm9nyGneNbYyThY7ZHrnpRjzn2uC3rW+DbRyY&#10;STsOL9fkTb/qYXPsXIt1P7/kRW5t0dgGd3FuHXvgkmgjcJdX4pKBDu1t6mZryxG3X8e27Bwrly5g&#10;I69dDUmrXLK2siRPZbAfm3sAjJJukl6kTb3Vmbz24gv6EWMkuLnPanP9uu8MDl1mw78BgQGBAYEB&#10;gQGBAYF/OATc1zNe6AtnTJAgXjbPLJ4Vtmys62o+cn85b/oH5ReXXFhuueG6cv+yOzvuzKqXnuvG&#10;FJ4JModgnCEPoeXmGivhkuPlGs8af9gytiSH38Y2GVcN44+3nn+Gu2dJHGcB9hnjTdJ5F3H4NyAw&#10;IDAgMCDwrkZAf2/OwP0z8xmOnct9+F1dwUH4AYEBgQGBfwIEPPfwD+V9gn6V9NfZ2mv3P/ZUWXDM&#10;cWXevnPKlZddUNatfr5eru/V18esVa/vOB/fppvt2LOV5wPPa54d+Bf5p80vC67xk3jnNms88P+Q&#10;XRp+lPgcIvOkvfxcy3OJ3wI/E1+yOWh+UWtQeA/aO6v8P54HhfY5Rh7tM2sXof7jz/GuMD+vPPFN&#10;5Of9Vc+d/HpkSEjd8/tvuW/LnVQOTHFH+GK9/84/zScLF7yYm+t6Ik8+vby8tnZ1zWLEjbFfv3HN&#10;DnioV/vczKfAh8bvybeMY2Ljh+RnzzcH+BNb/ciDTMYRxhVtUB/x8950fCDK8l5NuDJ8+zggfPq4&#10;ELhXLUdJPp71laG87JXlN73x8bI7ZSSwST5UnAK6xpuwDgH/Kr8Pv25rI8qZbVOuoEw6wMGQP1vC&#10;04ARH/yi6rfHW2jtsS0n8k3a87Hg1ljDh6zywyM46ZQTysKTp8q3v3NmufK3V5R76jeTnnv+qZrN&#10;SM9kTzA/wt/FPvhncUcOmL9v+Xxdd+a0k08sv6jf4PrzddeWZ59cXhtdnYvZNNKdPNRT/8O+lM2/&#10;2g903dZJXZW5or6vbV0IfYH1KdgmfKw5oD7mgKIjaZKPctOO+2WZuzAfxGbYQQI7ZLPslB/amiLt&#10;uj7yU5cWl6TdlX2bD5tPwBnDk2JfcBOU2++/2/Ti6DezjgwO2Z133Vw2bPI9ih5HhituixSjuTLp&#10;2u+LwME78uzRGinaL1+dPlJ/17bXUS4j+dSBLSfk2J790WVfx/p917Q59wPl+m3r1zf5Zg+TlOEc&#10;O9DO+SsFZbUYOSYjO3Hc2oc07DKcKenZUtKLqw1a5wZvDRcFjwq/Tfv6WwWYaav0Sk/qm/tfa7va&#10;ApvB1WSzsIOH+toct/0H7NogX3HUk35Tb3XTHnA/1RunSpwW9zYfx8rRJ2u/ycc5ciQkffbO05c6&#10;pn45l3Ty0h4W1T5kamqqfPCDH+y4W/oGbVr/K/0kuyFDW17//hLZJu1Th9SJvJEtaeSf6/azbW35&#10;rVzykm9bj5TjnPufexyuIF2zkVyPHLt7T9a23ffrSH42lTbZr884ed7KjsblIX96GGe//XPjytyZ&#10;c7BsdbMzacTRVoKRcaqgDv28nNtZfalrH/su4wn/5E2GfpmxQ9ezJQvXYtuu9YPrsLVF722cXGvP&#10;5Vi7NB7G38NpXbJkSdc36GuUpdzk6TebcE2Qrz7E1oboX3xtUF37ckubID/3GX18H5fEGbdv25/r&#10;rc4cT+LNkK+fdlz+zgXb2I1z7oPeCTDeMa5MaOO0x7k+7AcEBgQGBAYEBgQGBP7xEXAPN35pxyrG&#10;Mf2xjN+e9Ywpcm2UZnN5YNnS8uNzzymXXFjXt334/q3r924uq158rhs3ea43p2kMlHKMOYxdlC8/&#10;Yy7PveZS2rGWMY6NjMo2viXHMPYY2RYcZ9s8l5l/NIci0EHGhW9nHDoqbfg/IDAgMCAwIPBuQsD9&#10;1XyAe6bNce7h76Z6DLIOCAwIDAj8syGgLzYvjP/Al8/Hl+eknRmjP/D40+WoY44vn/vsXuXyi39S&#10;VltHZitH5vXtU9ATYfP80A/OkcG9QrBv554nnesi13/uM5lDn+35JOVIpzz19az3dkIrFznlEbnH&#10;5ZP5+nFx6ILs/z/vj+QiQ0Irp7rxMXpO5ivG2Xhl1cqycTO+0HZujOMtb2wof63ryfTTe+4eVz84&#10;xmfqOZu/gh+0rw/xWoxbWSOzZ0zP/f1r9K0M9m5TjmdU8wOx+eShnPjnXJNXWxd58e2Qs03rWP3I&#10;7Rp/bXxh8naNfJFtZ+1TWvKYnyAb2XGByKAuzmeOI3m2ckk/KahXH2eYyP+hR+4rDz58b3nyqeWV&#10;84RLMdLz5jeqr3zdyC+lvJSlbr4jwC/r+1z77PXJctzR1W9+7VXdmr8bX5dmq628ObKztFUy0AeO&#10;RULy9dsx3JSX0NcJm5G+TdfGVRb8Evr1znn7thzx2nT0qBzYt7qkI/a5u0LbVlpZtT0Y+64NTlNk&#10;a+PknH0wZjfSWc8Kh+PW228o6zbQCWyr3xG0ddtcVfNm7b/buqgbfJOvOjpH5+xP22qvuS7EvsjW&#10;10v/9yjF6L/8/tah1bGyYsvkgn10O0kO19Uv+ag/Lo97KXx9o8d7YrkOg7TTcVhNKme288r3vZKp&#10;qamOSyp/7Vdo9YcbZI2XuXPndtwu3MT2urrETqRtbc9v5ZA5dXFOMGZYuHBhtzYRbpr7g6CuwUde&#10;2bqLY/7Ju7UH8ZVFxtau26SRUbxWV3zI/Me+rWTNJN9UmZRHm59j+SSvlE025+DjnN8pO+nJDqO2&#10;Du1xP7505J5ta/WR+Ckv2OR3mz+uJn4vPhT+QThFra063l0BtubGJ2FM1mDYYrKz5bd1k8Zv2IzL&#10;S1kJ/XTOt7qDwbg4SW+vjOj97WLm/tDK2MpGDkH5Oe5O7MZ/8s7Wlj2uCNdtiW/fBtfgoM9P+8j1&#10;Np3jBMeT9B4s7a1RZo08YwaceEFZKbMtj40lbeKxvbZc19s4XYZj/k3Cnc4m2fKYbLadCmZkaWWW&#10;n34Ddsp0vZU3GfTPtbaTOO6L+PULa5/rO1pZT8v1VuadqX/yHPYDAgMCAwIDAgMCAwL/OAi4n7dj&#10;AGMIHH/v6hkHGCNlvOa3cZDxhXu/uPWprSxbelu54tL6neurfl1erfN1ztm8q+TZXTzP79Im5Fyb&#10;v7GLOO24JuMYMopLBmkzDkp+79V98Jm095zufTrrjcMXdjAU6GYIAwIDAgMCAwIDAgMCAwIDAgMC&#10;AwJ/XwQ87/Bpeffd9wmsc25NGc9mnpsmBc9EnsUefPyZcvyJJ5UD959XfvGz6fLU4/eX19dU3kCd&#10;Jl+/4xT72KzkM+55yrk8d802b5x3w/EQyNuf8570bJLzbXxYyI8fOUE8zy34DvwdnlvaNH3ZpMsz&#10;q700bXzXx81dy8czZntN/f8eIfIqyzE5IrPjBDI6nzo73lJ5DrbNlROzaUvlB1XuRJ7BR/ukHvmm&#10;5Jf0rsRn4Dhlt+fEja2xSTqahEtklld73Jbn2qQgHvzJ0Qa/lav8cXk5l/mJNl3iSj9JZnFm29r8&#10;2GHybM+3x+pNln4d2jjtcavfnIeBfORREen0W7149fJobsWenkfrBpVt8yJJb28NFuvo7PXpPcqp&#10;J51QHrz3ru3p6xoyXV5vjDgy9D0uRN9vVWfYtrqBU+Z8Upe2XSlLnm0a59RXvEnlwQq2/bySn/3u&#10;Dq0sbbnmVqyd49tY+uzwEtQhulc/gdyZb3FsfR0cGf7zG2+5rqx5fXWNhSNT43Nv1m1zPXyjqhuW&#10;Ccpv21V7HDzFV24fx7Yeye+t9qmvtKmXfT+vlK2NtiHxpJFXcBEnebbx2+OkTVz1arFwPm1avn0s&#10;rB3jOz/WqbLmTwJs2nQ5/0731vHBx/EtKfevcfduusen8k0k3xyyBpX51rau4uR3i39k7svJBq1n&#10;YA0I65bwdctDaDHxWx50NK4PV6brKVv86Ms+x85PCu7dSY8jaU0qa1nhKpmDdA9vQ9qHvNv6Oe6X&#10;py7qRfaUIa/2uM27fyzPPh7Kl362rZ+PNEmXa5HVPmXgCOHIqLs1ZWK7+troNXGTz+7ck0WZyutj&#10;phzXI8dblZu8oq/En5S+1Qnc+/HIQ5fyTXAMj35cPgH1aO0jadpycq6/77fDtkxx5Wtz3uZ4Z/Lt&#10;l9P/LY++zPLv551ynW+35Od6P7RpXJPOubYu/XLG5ZF+Qjoc/f3226/7jiTOXRvkTWdvFSJDG28c&#10;Bq2OpRkXxEmbGXe9f25c2f047sHsaTZs+tdaWZMffuz09HS3fqBv1cWn4vq4+Ek37AcEBgQGBAYE&#10;BgQGBN6dCHiGMbfiPSTrqXrewofvc7HVzngDD+bmPy8ud9S1nu+96/at37feXFY+92S545YbumdT&#10;a+Vai867HXkmyJi9HR8ZmxiDG9Pb+uMjcceNod+dSO8eqWE22+Y9NGsR+/4vbrhn2P6YdfdIMuQy&#10;IDAgMCAwIDAgMCAwIDAgMCAwILAzCJhTxS/hT9prr73KKaecUsy7ev7xnNQ+IyU/Y3jPSHxxV15z&#10;ffnSEUeXoxd86f+xdx7eXRXp////9uw5+v39jnv269rWtexiwYKi4oIdRLCgq2JFEVE60gKh9xZK&#10;gIRAekhCEhLSQwo833lNeMLkmgaGJcB7Tm7m3rlTXzN3PndmnvuM7dy8xppqy8Jet0EuJIh3jEVG&#10;hvRJIzs3zDXupHGj876UYaTxSTZNLx82aaayMuk9wjEWTOem0/uck/fsWIc4WRcYrjzZ/GTX9LJp&#10;jNc19ZyuP5HvofJIeRl3c5/ycR1IRHkJ5GP6rrAmf02OgnP8uaF86XV67n6wSdvvwYu8kccszzQM&#10;577mwjn+MdRh6o4b+aD9Mq+AIV78e1rZevB8kyf8jpYP4iQ+37uJeFkry8aLP9xGOvAzlKH9sd5C&#10;GtnyDeV/OLe03vHDNfXq9d/ZFb4b6u2XfUIOKqxWBV/X6pi8p2XzORa+beb7mMceecDmvP+OFZ06&#10;3h+uN6xNdvfrHfK9lqgLr2/y4MbXk4a6536waZPDPSvedrJx0DcgZ4I7h9cB55Td65iyOQvS4j58&#10;CM85NoeXGz9uhsuT378em/ylhjqn/aIrA1mHXbt2xdvkyds+5xjy5m2E8rgeGeQaduzabC3tjcFX&#10;eAZ6rsnIcHo5iDJl040RXv3ncbqbP0cpL783kk04wnhanu80DPfwQ31SnqH84B/39J7HTViv0zRe&#10;Pyd+T9/d3CY+7x+oa8pNHlL/nKfxbwn7DU2ePNlmzJgR9aykcfn5eNieB2RVSIs9j3j20vaY8uD7&#10;Q/ZqQ06G+mdfO+Qp3FA29+/l4Tpbp8zlEY79nZ566qm4b52n7XF5PH49lO3cUr+ck3bqNlTYrFv6&#10;rMKA+eN//etfcX8pdPmkhrj9Gfb0hmpXPOvZPjKNZyznlJH2k5bHy4090pGN38OlcaXPIWXCsA/Z&#10;3Llz495XadnTdkFcf9QMFwfthbToA9PfE0+Pe55XdxvKhps/88OlBQtPz59z2o+3Wf8N8PjTe+5G&#10;HKTF4e3e72Vt8gFzyjVWQxhnT7k9LG7e1rGHK+Nw6ZBfLzNl8LJ5nNlwuMOD31yvlzR81v9o154e&#10;cWQP7mUN5fMwfp9wyPbRj6BHhv0as4aycbjhN581InS5OTPiS58F5+H3sUkL5u7m8RGO/oP3Refi&#10;90aySROe1Cl1Qbwcnt+R2jhpuv/h0vB8pmXftm1blEtk31CeL9JPjYdJ3XQuAiIgAiIgAiJwexHg&#10;fcTnQnifQEaWPY3RUYz+0B07dgzMNaUl431mc85a27h+tdXXVFrD+aqBuRfkZpYuXhh1TKJPdOfO&#10;nfGbG39/8nezND7OedcgP+SDd6n0vYT7/u7Duczo83vIg7M3OO++fOtUWlr6O6biKAIiIAIiIAIi&#10;IAIiIAIi8N8lwHhoxYoV8bv3adOmRXl25nsxjIOyhjlm5pJZh5rx3of2v3972N6a8bpVBB0yQTog&#10;LLcGeYPusKdMfxTZ4IOuiZ/0s/O6XGfd8Jtdw3A/xME4ksPHbR7HSPagzFy98Di59HUN9+dx+7X7&#10;YeyYhsMfecImz84zDcdYk3Gsx5ktm49X0zA345z1Eo6hTFom/FCmweaavITLToSvSay3L+yDEPTL&#10;sJZBvRFPNizl5R6MOTiHRZrm4LT6r7jvfrx+CJeuFWRZEtL9eBjcSNMPjxN38kp83Mvmm2v3m6ZJ&#10;fbFmka03r1/ixdBGfe3EyzKcTVyk4XHgj7J5+v0x9ueXcnne8E/ex2LwRz2lZfFwl3oG76OFHNTl&#10;uEdSf71n03C5I/L9/fff2wuTJ9nn8z60kjOnQpSD20rfpf41RtqVx5Oyy9YTZfNy4d+ZuE2e4eLz&#10;N14Gd0/9+T3KnPJ195QveSKPqRv+hoqPtL1uPa4/asPB+RBXWnbkHWbMmBH7b3+esumTb2/D6NeY&#10;N2+ePfjgg1GGY9vOTWFPtAsh1sF6ZJCRCd14TCstN6xg4XVDeye9LAuu/UjLn8aFO/kirtSda4/f&#10;8z1cHGk4j2+o/KTh/TyNm/NsGfDH71zKHjfag7ulcZAu+eb+vn37bPbs2fEbMd87xMNiY7L11O96&#10;ff+dE3KtzLUxZ4ocTGqy7ZvvBZFfow0gJ7NkyZL4W06++U0aioOXl3jZtweZrAULFsQ2hP6HmTNn&#10;xrlbT5c2gqGMpJ9ycj9+n3TTNCkTbRm39PcRd+JL43K/af6Il/6M9xP0+CBD5uvuhOWeG+dHOyJu&#10;0nVDnGlauOPmeXN/5JN4snnw+7hTxqEM6Y50EIa4YZga4nQ3GLnx/FNH6ItC5oA5dDd+n+v03O/f&#10;iO35hwN5ou6z3PDDfY7rMVn/xEs9wTNNYyT++E3rfCzpk980fr8mndR9tLjwT1js1AzXHlI/PIt/&#10;1JBulmEaJ22Ag/Y0kj/uUY7UDNfes34Iy0E6vr6SpsU56zTI56N7jv4SPvy2ZLkRN/GwRsSaAnva&#10;8R01cVAvqf+x8BtL2dPyZM9hkpaF+/5suu1hyE+aJ8/vcOxT3t5eKB9jNfrvo0ePxqgpg/cFOFxP&#10;+4wR6J8IiIAIiIAIiMCEIsA7ALo+z549OzBHx3sR8sG47dmzJ8rD8w6A4V2EdwW+YUDe4ofv5tva&#10;1cvCjTB+CN8n8V3S5TCns2LJz/blZx/H9y6+FWLvdHTJuOE9JX3/wJ1r3lU43PA+kvXH+0f2ncj9&#10;3202bEY6GLutW7fOXn/9dfv000/jGJrxE/MOXqd3GzOVVwREQATuBgLD/Vb6fMbdwEBlFAEREIGJ&#10;TIB3ccZbrKlMmTIl6uh3vQTkm3FQdlzEnDZz1Pfdd5/NmjUrrkGx9o8/xmjM2WbHThOZgfImAiJw&#10;/QTSZzxdp2GNFv0F6NKgn0DnROrXz1nv5HCTzguk611+X/ZgAsynoL+D+RW+K8PANq2LNATzbR99&#10;9FHcZ4lvl1avXm1lZWUDXtJ+Pl17H/Cgk0EEXBYEx3RekG/92N8HHcrMY/q6Zdq+B0V0gxdeX+hT&#10;QKcQc22+dsrvcWo8D7QP8kTe0B2HjAvhli5dGudK3Z/bPIfIm1Amwi1cuNBefvll+8tf/hL3+lq8&#10;ePGgcGmat/qcvC5atCh+J+ntmWcj7XNudR7/SPpe/2kc1BdzrOgHpL6ot+uVEUnj07kI3CwC/hzy&#10;TCK7x750rNV435X2qZ4H+lz2lkNH1PPPP2+bNm0aND5xf+Pd13q8/03b+XiayAbR3/Ld93C/8e5X&#10;tgiIgAiIgAiIwK0lwJjL172wueZgX+P0uHwpyLpcdWuubwg3e+M+SYsXfm+7d2y2kqJTdvTwPtu3&#10;e5sVnDhizRfO26X2sDd82Le6rbkh7qGEHAznuTlr4nsSc7s+N0uafEOB/hL2bEIWhneMocYRMX+3&#10;FttNT93rYTi7oyuwjd92BbmfK+imDN8IUj9B1L+z7Zqs0I1mFO7IKDHf/n34pmzZsmVRtuluYH+j&#10;zBROBERABERABERABERABP4bBPg2AX3nfMfJvDPfXvN9OWvdrK8w38xRXV0d9zDA3yOPPBK/k2dt&#10;raysbGCNEH9a3/5v1JrSEIFbSyBdh0rPWcfi++433ngjrlEjv+HfQmdzzJwRYVkbQ65g/fr1hr4T&#10;9SFZUr+/Zi4lLy8v9tW5ubnxm7Oh5rsIid/S0tLYt9977712//3325awJxDyFW5S5uk3735f9mAC&#10;KS/asM9t8R0fumRc7sRDMR851Lqv379e2+NC/oNnh+dt69atMR/kze+Tr7RdkD/ayzvvvBN/7/kt&#10;f+KJJ+I1MlfM2bEeSxk2bNgQ5dzQ8/Dcc8/Zs88+G2Vkpk+fHt8Z2FN9oraVioqKKP/r+97BN8vi&#10;eplPJP8ux5TmiXqmPninY/412+96m0jD6FwEbgWBtC0i14UMJ32Tt2u3yZv3tTy/6M1iz0DWFVw2&#10;FD+p/zRu7t3OhrLzO80YDd1x9M0yIiACIiACIiACE58A7y3Zo6cj6K5sDzo3g9wF8jF156qtreki&#10;Lzt2ofa8FRedtP27t9vObZvs9Mlj1lBbZefPlVvx6ZNWkH8k6oRBP4z1XbLG+mqrKCmyrvaLUUZm&#10;17ZcY2zG+xRjAcaIpI9dFuZreZ9Afp59WZGnZ84mfX+a+ET/eA6z9ZG9DhUREgnjqc6WwA0d0eHb&#10;zyAfwz7UXe1BXmYcDGM13meR+2bsno5VxyF6RSECIiACIiACIiACIiACInCDBPi+AL0C6IV55ZVX&#10;bOrUqXE/Bfa9Zy1148aN9sMPP8R1NNbJHnvssThni46I9JtG1mjS9bgbzI6CiYAITHACqR4N1nGY&#10;Y3DD+uyqVavit+HMw2S/iXZ/2Nxj/Yd+h31bmDOQGRsB5rz27t0b9Xvk5OTE+TBCUh/ZfhjZI/an&#10;oO9++umn47dkrE26SeWc0nO/L3swgbS9I4uQMoMrc5G+tktdIG/q85Bp2MGxXv8V68HoDEGf0Nq1&#10;a+M8KLF42tzPykqwLxrry2vWrIn7NE2aNMmefPLJKDMzbdo0mxH28HrxxRcH9lNCruqee+6J18jj&#10;IAM33jI/11/y0UPA3Tngmzyn/dboMUxcH9Rr2o44p31R3vSdzEvAvbSNurtsEZhoBLwtky/aOc8s&#10;Noa+jO+ji4qKBt4rhurjoufb/B/l4jtw5IeQWWQsxvuUjAiIgAiIgAiIwO1FgN/0OA5kuqQn6CMJ&#10;dldrmxUXnrbzVVVBLCPs8xrecfKPHrTSMwVWV11hLU11ca8kZDZ6L7VZfW2ldbSEbxiDzpiO1sYo&#10;O1NVfjZEiH6ToJ/kfNXAWBMZGeRgfKzgczHokmH+lm8f07Hp7UXzxnMLj5GOUDl2qvCYbdqcE/Sz&#10;5llTkF/q6Q5jLsRjxkdEJqbPvAz6X9Gl6HVz46VSSBEQAREQAREQAREQAREQgRslkF1H4V39wIED&#10;UaYdnd5z5861L774In6vyZ4p8+fPj+fI0uzYsSPKvGfX3liT8nXAG82XwomACEx8Aumzz7xPKpNB&#10;H+DfMLG+5fMzXirWcVP/rHn99NNPhkxeqtvE/csemgBc+R5sxYoVUT6C+S4MzNP6wY06YZ0NWUf8&#10;Ixfpa+bEw7nXk9uEkxmaQMpoKLmE9D5tnfkvd3PuQ8d8/a78dqMbBh0wzIlieCbd0BZSWRE/Z/2V&#10;/ejZPxGdMQsWLIgyM8jHvPTSSzYjyMogtzZ79mybN29elKNFP0tqSCdNK713q8/h7qxhz3d7d4qM&#10;DOXhgD3PNsdw9YA773te77e6XpS+CHhfmCVBW82+M9B20/eFbBjuZcczWT+347U/09j06/y+Ixcr&#10;IwIiIAIiIAIiMDEJ8B6TfcfhmnfwODZHRoYj7OHTUFNrB/fstcL8E0E+5lJ0b71Yb/U1lVH+pe1i&#10;QxjQhb2YkIEJumMudTQb99lvCVkZ9MjgN94Pfq70Dt7DOv0WxscIjOPQWzKUfAzvG3e6oS5GOlra&#10;Gmz5ql/tw48/CHt6brSmxovWG2Rk+lAvM454aAvsZ8x3K268jvxatgiIgAiIgAiIgAiIgAiIwM0n&#10;wNpRdt4ZN8ZMzMeWlJTE7zWRb+ebc745YP3a116zYXmvHyrOm18SpSACInCrCdAfZOeEyJPPQ6T5&#10;87VanwtgTgaZDfodjN+PF/o3LAG4IYuEjBGyMsy1sFYIV++f0zqBLzIR2PTz6T2Ye30Mm6BuDBBw&#10;vu6QvXZ3bLg6W+zx2p8olffgt5lniPpP69XzQf3SXjjwg+15cj+0C/Y92759e9zTg9993gOYT60K&#10;3zi6Xm78kwZxEle27MQ9EUy2fBMhT+OZB+oA1vDPMvd6gQH+sO90HuPJVnHdfAK0W8YMabukTxnq&#10;e9ps+05zl23b2f4o9Xu7nGfLRL55jjlkREAEREAEREAEJiYB3kGyv9W82/BdAvvYIx/TFuQi2GPp&#10;5NFj9tvyFbZ146agS+ac9XaGPZSCLEzewT22OWdt3EcJuZf25gtRZqapvsa6O1qsveWC9XS1RnmZ&#10;6soS62wLchYh3Lny4kEyF54P8uRjRuRmOM++V+H3Tnh/Gq1VUM6RjvoL1fbjT9/ZuzPfCnqOcwOr&#10;sFdyEFHqbA/zJMEeT5OdN78b+I8nP8UlAiIgAiIgAiIgAiIgAuNFgHdx5qMZK/GePlbjYwufx03X&#10;aThP57zHGqf8iYAI3L4EvC9IS0BfwFqtr8mn9zin//G+BD9u0u+e3E327wlk+1oYMg+XGmeMG6yR&#10;jcFk52GycUVP+jcsgSxnPMIQd35LYT2Uwc9Qa8BD+R3NjflW4sPw/HmaI6WPX/eHjV+O9Dc7Pcd/&#10;1niaWXeuCZs+y0P5+W+4pTyy6Xn5s+634zVlGaqsw5URv9ln/3Yst/J8+xOgHdJX0CYx9Cuj9S2j&#10;+aHdD9U33660YONlHu6Zvl3LpnyLgAiIgAiIwJ1GgHcQf6+hbJwz9kZ3C/sldrd3WGVxiZUWnbHC&#10;4/m2ZUOO7dq6zarLK6z9YrN1tV+0NSuX2tdffmr5Rw6GCLqjDEx1RUnca+lMYb6dPnXMaipLo9xM&#10;yZlT1lhXbV1tF62y7EzcnzHLlO8b+Q4Cgz46vtVI37/ijbvkH+9SIx179m8POmTet+kzpllOzgZr&#10;b+uIck3jrUcmi5s8jfQOnPWvaxEQAREQAREQAREQAREQgfEjwLiN9TFfW+Xaxw2M5xhTpe/rnOPf&#10;1/i4Zp479UPustfjl2PFJAIicDsQoI+gX6G/YL6II9svcA9Dn8N6vxvtJ+AkbtyGKcb5e0z+HRl9&#10;PYcb/KfX7i57aAKwoj2nzGBIO/d5x/Sex4Ifrxt3u1GbdDwu0nWTnrvbcDZx8Ozxe5/G5/6vJ7/4&#10;hclEkMHw/sbzk15fDx/ncCfZ2X74TiqbynL7EKCfSPsKfqtGa5vcTw/v/yi19z+jxXH7ELomc8j7&#10;1N3eb91O9aa8ioAIiIAI3J0EeJdJx3/8dqM/prS0NOrqrAs6P9lbyWViaoJsDEdXS2uUn+lsbbIN&#10;a1favI9m228rl0RZmJ7O1igDw/5KG9ettpx1q6KuGeRlONh/KXz9Ypd7OgbpkfF8YLsOU+Z2Ge/5&#10;/ID7uVtqy8e1w9m7922z7374yv7z+TzbuXNHGB+3RxkZY8pkHNSkeropb9xkREAEREAEREAEREAE&#10;REAEbg2Bkeajs3PMvLsznuJIDe5Zv9wfyi0Np3MREIHbnwDrW/QjQ5l07Yv7zMEwT+RzMXzP5LJ2&#10;3Ed3jO/jNlyc+JPpJ5CyQ+7F5764i8yD34dpytPdqQfqKO2rcfP6EefRCdCes3Il8EuZprGMN1uf&#10;U6Me0/3MPX3SI4/uj2v8YtNG/HlL8+jnHodfY+PmZcg+31zTzvx+Gu5WnlN28pXN763M081M29/J&#10;sL19TsR6uZkMFPfEJ0A/Qd+Z9jP8jqVjDO6l99NSET57j/Z+pzznKQcvN8805aacMiIgAiIgAiIg&#10;AhOPQPadm99z9kJmz/q8vDw7dey4Hdyz12oqKq/KXoTf9q4wv9obdO8GeQz0yOzalmsfzHrb3nnz&#10;dVu7alnUH8NeSuyztG3zBsvNWdMvI1PQr1OmpbEugGAjoGubAZGu646FUvadCTfeKTjuJsO71EhH&#10;2PHbyquK7eixw1ZRWW6X+4L8Svi7HF69utrHQUgmwCb91GSv03s6FwEREAEREAEREAEREAEREAER&#10;EAEREAEREIGJRmCk+TXNdU202prY+fG2NLFzqdyJgAiIgAiIgAiIgAiIwN1LAFkT5HGHkjmBSt+l&#10;oHfkqrxKU0ONXenpjNfNF85bVdlZ6+kKenODvAt7KGFf7u6I+l+u9AZ/4Ro9MufKi+2zj+fYM5Me&#10;t18WLbCCE0esvPh0lJ8hDcYNFRUVYS+gHFu3bp0VFRX97psN/MmIgAiIgAiIgAiIgAiIgAiIgAiI&#10;gAiIgAiIgAiIwHgTcLmG4ezxTk/x3ZkEsu3nziylSiUCIiACIiACIiACIiACdw4B9LqhnxU9eNf0&#10;tvbrc0GmJXfDGivIP2LoeSk5c8p2b99sp08eM+RlqitLbGvu+ng01lUHKL2GnExNVWl0mzFtatQj&#10;c3Dfzhj22OH9Vll6ZkAHKPpjCwsLLT8/P+7ldOdQVUlEQAREQAREQAREQAREQAREQAREQAREQARE&#10;QAQmMoGsbEP2eiLnXXm79QT4/hT95rQbN5zjNty3qe5PtgiIgAiIgAiIgAiIgAiIwK0jwDv77/d4&#10;DHvaBt0wyMe8/96btmblUqutKou6YFYuW2w/L/zOkHfZvHGtvfTCMzZ1ymQ7vH931Ddz8UJtlKn5&#10;/psvbOqLk23RD9/ahbpzdv5cue3dtdUOH9htNTU1A/sjIZ/D3tUaN9y6NqCURUAEREAEREAEREAE&#10;REAEREAEREAEREAEROBuI5CVicle3208VN7rI5CVj/HQLifj17JFQAREQAREQAREQAREQAQmBgEf&#10;86W5QVamtbU1yrSgJ2bDmpX23lvTo4xMY321lRUX2rrVy23J4h/t+JEDtmtbrr339vR4HMvbzyZN&#10;dqmjOeqK2bhudZSPQXamr7s97s9UXnLaik4dt5KSkgFdMqR/6dIlQ58NeZKsTFojOhcBERABERAB&#10;ERABERABERABERABERABERABEbgZBHx+dDj7ZqSpOEVABERABERABERABERABERABG4dAcZ/bpCN&#10;OXz4sC1btswO7NkR9cYcObTXlv6y0A7u3Rn3WmLvJfZWOlOYbxfOn4uyNGcLT1hRwXFra24IUfXv&#10;0dR7qS3uxVRXUxH3XWqorbLerjazK93W2dpktbW1AzIyyNuzzxP7LiEr093d7VmSLQIiIAIiIAIi&#10;IAIiIAIiIAIiIAIiIAIiIAIiIAI3hcBwsjHuflMSVaR3JAG1mTuyWlUoERABERABERABERCBO5AA&#10;8iluWlpa7NChQ7ZkyRJb9utPVlx00s5VFNup43lWWXbG6msq7VR+XtwvqbqyxCpKiqIbezJd6e20&#10;9pYL1tV2MUTXG/XGBKGYIBPTE/3lrFtleQf3WGdbU9Qz09XVFWVhkIlBNoa0sdElIyMCIiACIiAC&#10;IiACIiACIiACIiACIiACIiACIiACN5uAyzUMZ9/s9BX/7U+AtsM3n3wDysE5bjIiIAIiIAIiIAIi&#10;IAIiIAITiwB7KnGwrxEH7+7IqdTU1MR9kL7+8lNjj6SaqlJjjyV0v9RVV1jBiSNWfPpkPI4c3Gv5&#10;Rw4aumI6Whqtsa466pVBTqans9WaGmri/kplZwvtq8/n2ddffGoF+Uestak+pkl66JPhaGpqss7O&#10;TktldiYWMeVGBERABERABERABERABERABERABERABERABETgTiIwnGyMu99JZVVZbg4Bvvlsa2uz&#10;xsYwPx4OzvUd6M1hrVhFQAREQAREQAREQARE4I8QcFkUbORTiouLraCgwMrLy+O7/Kcff2BbNq2z&#10;0jMFUf4F3TDNjeetquxs1BVTX1tpJUWnrPDk0ahrpqv9YshO/z5Lbp8/Vx5lZNqbL9jCBV/bB7Pe&#10;tkP7dxl6Z9AjU11dbYWFhXb27Fmrr6+PcvbI68iIgAiIgAiIgAiIgAiIgAiIgAiIgAiIgAiIgAiI&#10;wHgQQN6FuUjX7cF8KN8OYpBnyM3Ntby8vN8lhf5rGREYjQBtiLbCHPf8+fPtxx9/tKqqqviNKGFp&#10;a9z3+XjcaIvpNW4yIiACIiACIiACIiACIiACIxNwHTAjvUv7+G9oufXeKKtyuacj7n3EXkrsn9TS&#10;VGe158ps8Y8L7dsvvrRff1pkBcfzw4t7yA9H32VrudAY90w6eeywnSsvDo69UTfM2cIThuyM9V2y&#10;juaW6L+vsyuEP245a9ba1pyNdurYcasur4hjg4sXL0bdMYwRkLH3fDJmxQ3dNpQTd87dzf2NTEh3&#10;RUAEREAEREAEREAEREAEREAEREAEREAEREAERKCfAPOo2bnU9evX27x582zNmjXW0NAQZWaYh8Qw&#10;FykjAmMlUFpaat9884198MEHUe6K9oShzTHHnW17LrM11vjlTwREQAREQAREQAREQATudgI+puNd&#10;erj3ad69OVLT3t4edbZYX/h2oqcz3OrX/dLZ1hTlY/q626PemPNV56wwP99OHj1mF2rPh5f5K9Yb&#10;9kIqP1tsh/bui3phPvtkjm3L3RDlZdhX6cihvbZre65t35xjFcUl1t3eEcM1hP2bjuw/YHu277CD&#10;u/dYXjgnH+yx1NzcHOVk0CODPhv2X0KnTUlJSbxO8y4dMykNnYuACIiACIiACIiACIiACIiACIiA&#10;CIiACIiACIxEIJ0b9e/w3H9ra6vNmTPHZs2aZTk5Ocb3fMjHDDfX6uFki4ATSNsX89tr1661t956&#10;yz7//POoVyaVixlpHt/jky0CIiACIiACIiACIiACIjA2Arxfu8wMciRDyZIwBjx37pzt2LHDFi1a&#10;ZK0Xw95GrY0hgX4ZmbqaCqupLI06ZS51NPfrjOntsyuXwncTV3XIdFxstpLTRXbs0GF7c/qrNm3q&#10;i7Zi6c92saHW2E/p9KljUT7m159/iHI05yuDTsmuS9YZdMqcKyu30hC2Msi+1FRUxvEm4wZkZcg/&#10;Y1LkZXA7HvTObN68Oe7D1NER5GzIZZD14Twdd8Qb+icCIiACIiACIiACIiACIiACIiACIiACIiAC&#10;IiACQxDoDN/8uUF3tc+bMg+5Z8+eKB+zcOHCOA/p/mSLwFgJsM+SG+bfy8vL435LM2fOtL1798Y5&#10;b5eTYQ5cc9tOS7YIiIAIiIAIiIAIiIAI3FwCvH8zHqyoqLAtW7bY119/bfU1lVZ8+qSVnDll+UcP&#10;2rrflltuzho7dTzPTp88Zm2NTdbTEcaQV+VjutvarSLokDlzqsCqSkptx9aNtnLpYjuwd4d1tjaF&#10;/ZW6rKez1dAnU3jyaNxPCZka6wn7rba2WX11jdWfq47nMc5QZORifFwKAcYLjBPq6ups9+7dVlRU&#10;FOVm3B39ptpn6ea2FcUuAiIgAiIgAiIgAiIgAiIgAiIgAiIgAiIgAncKgXS/pPScb/Tmzp0b98XZ&#10;unWrXbhwYaDIzD8yb4lMjcydTYB585GO0UrP959Zk5uba++++27cdwmZmbQd+T5e2TC6FgEREAER&#10;EAEREAEREAER+OME0jFfGhvv4dXV1dbceD7KwxzcuzPul7Rk8Y+2avkvtmXTOluzcqlt3bjJzhYU&#10;Wl9nl10OumTQH7Nzy9a4T1JdkHVB/wxyNg21VdbbFeTl+9if9+q+TcjMXJWtiXbQR3OhpjbK2LCH&#10;U2dLa8wS+kt9jIBsTCpHz/gCvTGSiUlrT+ciIAIiIAIiIAIiIAIiIAIiIAIiIAIiIAIiIAJjJcB8&#10;IzIQqe5tdMisWrXKnnnmmajz48yZM/F+qu8D/SCEk7mzCVDnIx2jlZ6wtJN0DvvUqVM2b948e+ml&#10;l+zAgQPW2Igu934z3Jy935ctAiIgAiIgAiIgAiIgAiJw4wSampri2I5xYENDQ9zDaPC4rtdam+rj&#10;Pknofik7W2jFRSet8MRR25yz1j776GPbkrPRGs/Xxf2Sqssr7ETeEasN+yf164Hpte6OFutqC/v0&#10;Bjvu23Q57MsU9MmUF5+22rCfUnND+P4i6JHB/6Wgh6Ym6LFBB01DkJdhXMreT3yjgZwM5+i5SccT&#10;lJ78+/jUaUje3knIFgEREAEREAEREAEREAEREAEREAEREAEREAERGI4A84rMQ/q8KPOKJ0+ejDo+&#10;Jk+ebCtWrIj6twmfzjlm5yiHi1/utzcBl50azh5L6ZB7ITyG9sZ8d05Ojk2ZMsXWrl1rlZWVA9Gk&#10;MjLZOe8BTzoRAREQAREQAREQAREQAREYlQDv04zbkDVB9wrfOZw4cSLKnZSWltq2bdtszZo1dvDg&#10;wahDpl92vTeofgm6IK/0hPh7ra25IeqWudhQa0UFx4OMzEe2fvXqsGdSebjdF+VkWoPM+5Xu4J9P&#10;KIIsDPIxfd3t1t3ZEmVtsFsv1tvh/btt3cpVtjukW1lSEvXQBGEXaw96Y9qC7M6VoJcG2Zfa2tqo&#10;t5SxQUFBQcxfTU3NwJiVsQVjU8rGeVrOUaHIgwiIgAiIgAiIgAiIgAiIgAiIgAiIgAiIgAiIwF1N&#10;gDlF5iHdoEOGudJPP/3Upk+fbhs3bvRbxjeHLrfAXksydz4B2sdIx1gIMBfvprOzM56yx9L7779v&#10;v/zyixUXF/vtQXJYabsc8KATERABERABERABERABERCBMRFAhoR3ccZxdXV1hpzJsmXLbNeuXbZ9&#10;+3b77rvv7JNPPok6RJFFQTalqb7GKkqKrPZcmZ0rL7Yjh/baiWOHrLqiJOqBWbU0hN+6zaqCjM3l&#10;rkvxaDx/3mqCPpmG6pooI3O5pyPkL+gr7e20lqa6IG7TaT1drXby+GH7bfkK27whxwqO51tbY5N1&#10;t3cYMjbok4kyNiEk8jxuiorCXk47d1pJkKlBZoZ7jE9S42PU1E3nIiACIiACIiACIiACIiACIiAC&#10;NkiPf8qDfWx9bMU4K/2O3tdm/Lt5xpX+3Ty2u7tNvJwTpxuPw23cScPT9Os0DtzcP359Pcn9pte4&#10;9V/3f98RBqMhD5esp7tfZ6ldDh7C0DFNjzCk52lwPZTBTzZf+GPsybiUw3kNFR5G+BmrgZvniTL5&#10;uYdP80K8Xhd+/4/Yzgc7jTdN0+PHLR1/t7S0+K1BPMj/tfD9ey8zR9B35dpezFx3hHkC32cZnnBI&#10;uTkH0iR/XJNHd+9PPKQV5h7Cbhbhsj+t1vaL1hG+1em/Hsiikd+0jabc3RfpOBN3y9qeV9bTyRvx&#10;pvMYPC++LprGhZ+0DTsjyoM71/injJz7/ZQLfj3OwRwG59LTH+w6+hVpsf7vaRCCOknLhxv33c9Q&#10;zwL30vZEmJtp0nbpdTLW9Mi/s0/DOEPK7u2U+7g7D+ogTZv76TOa1jdMstf4d5OGw835Eb+zdr9p&#10;OyCc54G64xrjNnn3c9wJm2072fhJmzi9bvHv7ZE4rplrz7c/fx1dLeGZ7J8XdH98kzfcnjJpvM7V&#10;w2GnefXnJL3/R8693J4G8c+fP99mzJhheXl5sfwwGOkg/fr6+vg9oufF4/XrG7VJN6078ud17e5p&#10;WtSblwX39B55ID7uc3CvrTf0NcGdWuwK7aa9tS18N4ku8PARZPgucqRyc2+sJs0H4bgeLW6PHztt&#10;I6QJA+a6z549G/Wy0O659mcGP/7M4sa5c+MexuPnHD/Ok2t0vWzevNnYFwk5qQULFtiPP/5oubm5&#10;dvr0absYvvV0zsTLucdHXBx+7TZ+6Dsoe3V1tS1ZsiTKYm3ZsmWgX0j7B35fZERABERABERABERA&#10;BERABAYT4P3axzPpnfh+zhAlHD1B9qS96WIc05SfLbajBw9ZT0dn1AnTUFtl9TWV1lhXbeery62y&#10;9IzVVJXGPZaa6uqt7ly1dYXxRWdLa5CFKbP6IPvSFcZJF2rP27G8/fbN/M9swTdfWsmZU1F2Ztkv&#10;P9nnn35o635bHsP2BdmZKO8S9lMiHOlaX5igJG/BrS3kC3fiJ70weIj3LtY3DIwxgs84nmAcw1iH&#10;I53L4r6MCIiACIiACIiACIiACIiACIjAyATiODF4YY2J/XZZu8Gka1bpugz+/B7rlZyzXuTxxMBX&#10;//naD5esE3ncrO3wvUNpaWlcS3Z/PpZN4/Bz0iIMa1DoO929e7edOXMmjgXdz1Dhm1rqgjgMa8J8&#10;SxEGnVfHxMjI9ARn9u6l3L7GRnkYZ3p5KDtrY+maFmXhOxP23Dh69Gj8nsSZeF6wCUvcHOl4lbiG&#10;8p+GTc+Jx9fvyIuH5ZyD+D2/+PP7HiaN63rPiR+TxkX81Dnl8Pv4IQ+eNtdpu+F6KIPsSllFsR08&#10;vNeOHDtoBYX5Vlx62pqaw1xAXJn9fShvL9zxNsU57um9/vNea25ttMKwR/Sx/DzLP3nEToe5ivoL&#10;taEp9A7Kv8eXlhW3rKGcrIHSBtgHg++JqAOuq6qq4rW3Jw+bcuHcnyP4ed3hl/Lw/VJhYWFsX9j5&#10;+flRh+758P1RmjfigTF7UDMngqHM7ietG9bo+bbI8+V+YqAR/pGGy8Wk3jyfxAcLyo8s0HBzM5QR&#10;v2n9jDUPabo3eu5zRx4+bTfuNpzteff7lJP1dtjDhrgpWzZOwsEvW86UgceJnfqjv6NdUbferuhv&#10;aAu0D+JNDXGSfhqH+6EdcI82cOjQodiuvB0QB+Whb+XetqAjZcOGDdGmb6Ov9nqjPMSVpuHnpJVt&#10;b+T9UN4+27l7q23ZttE2b82xdRtW2+owN7htR66dCs86ZcsaLztxcqT9COVwfsgRcJSG3xHqAMM9&#10;8olJ8xMdbuCfp+U2dYIOmXfffTfKR+A+0uF1wnPM/jlHjhyJ9UAZx8uk5UzP6aOR1zh27JjRd2Dg&#10;6WVJWaZ58fLghnwMR2NLs+3dv9+WBbmNTevWW234DjL+nI5SfuIYzVBftAP0mpNX+tS0Pj0/Q9lp&#10;O+ZZ5PtO9ifie89XXnnFHnjgAbv//vvtb3/7mz3zzDP27bffxr7V2y15I17ygO2Gc/yk/rhHPpGJ&#10;+fjjj+3f//63/elPf4rxP/HEE/aPf/zDHn74YZs6daqtXLkyvlsg85LGAfNsWtSJGy8Pz+SmTZvs&#10;gw8+sMWLF8e48OPtifP0ueBaRgREQAREQAREQAREQAREoJ9A+m7vTHBDNgY5lMvI/fvcYLA7mlui&#10;2/lz5dbR0hiCXP3W40q3lZ4tsK25623F0p+t5HSR1VSEvVCvhiUc8jJ+XVddEfdMOhXmnnq72qyu&#10;psJ+WvCNvTXjNZv30WwrC3OYyMC4/zBYuHZ+VU4GGRr8lBadsUN794V9m/rHXjHM1cIwbuBIxxpe&#10;TtkiIAIiIAIiIAIiIAIiIAIiIAJjJ8AaDeuv6BNFxz/rMKnx9SrcuOfjTdaJ9+zZMxAuDcM5Y7Z0&#10;/Qc3ro8fPx6/kV6+fHlcL/Q1TcZ32bS5x9oZew58+OGH9vLLL9s///lPe/HFF23OnDnx+Pnnn21/&#10;WL9jvZTwhGF9ln2Dl6742U6cOmrdQX8pg0+Wwbov9Vlrc5c1nG+Oa13oBUD2Jl2v9TKS59QQP3I1&#10;K1asiHttfPbZZ7Z37964luzlwD9ry4cPH7bvv/8++mVt1OUY0vjGcp6ue5KG5w25BNLeFta1kX/A&#10;+D3Os+xxu17jaafxsoaJjBJ8kQlJ1+rS/JH+cGN24mXdNnfLBpvz4fv2wpTJ9u8Zr9qMN6bZiy89&#10;ZzNnvW3LVy6Ja6ZlZWUDa6bknzi9bJ6/bLlwJ9zK1Utt9pyZ9tgTj9j/v+9eu+8v/2MPPXK/PTP5&#10;X/ba61Pjeif1hPyAG8Km7ZBzLwdlRZZg0aJF9p///Ce2x7fffjuuZb733nvG+RdffBGfCTilJmWI&#10;uz9X3mZJl7hZF33uueds2rRp9uqrr8Y11zfeeMO++eab+LzRtpFLQe8G7Za1d+TFiJ98ejq+3oob&#10;zwd6Dmgvnq4zTPM43Dl5JH+s3ZIWabLe/OWXX0a9Gl9//bVx8CzxPMKU9WHPA/FyncqKOdPh0hxP&#10;d9opOpPZtyR9TkdLA1ZpW3D9y/RFH4W9xt955x376quvIluedXRLZPU7UB8jPQvkwVmQFs8y6+O0&#10;sZkzZ8Y+ir6OvX1oB6Rz4MCB+Ox5XRIHchfps+j1S3mpO+QP6K9otzy7yFAQz+qwX/rnn39ub731&#10;lr3wwguxf0WeABkD8kCboW+l7qk/zytppiw9beqc9kaf/fSz/7RJTz8Z7Wefm2T/nPR4fBafnTzJ&#10;ps94LZbT5TeIj7511apVkSf1RZzZfpP06fu2BP0aPHPUA/0RLLztZ/PG9R81/uzPmjUrymDwW0l6&#10;Ix3edngeeK5pK/z+pc/BH81X2ga8PsgTck/UN/0Rv9PkP+WTPpvkIb3neUI+pq2n246G3+DPQrt5&#10;4rHHbcrk52zL+pzwA9Pf14xUfo9nOJv8ciBD5LrMeQ/xZ2ikuNP8lpaW2g8//GBTpkyxp59+2p5/&#10;/vnYluk/uX7ooYfsr3/9qz366KOxzdC2Um7kj/hoW54m5+TN2zvP1/r16+3ZZ5+Nsje8gyAPg8wU&#10;zwms6bcfe+wxe+211+Izha4hLwtpkKY/l1xjsvWAG3ngnYFnkj5gW/iNpy3hns03/mVEQAREQARE&#10;QAREQAREQATGQADZlu4w34mdOeqDfpjVK361o4f2RX0yfZfa455Kmzb8Zu+9Nd0effh+mzzpKfvP&#10;x58Yumdi+MthrI9emDA2uhR0v7B/0oW6c1ZbVWbIy5w4esh+C/Naa1YttbwDe+x0GFex51JvZ/jG&#10;I4TxPFwJY+jmMMa9dh3mBU4X2Ybf1tjB3XuCDE/QIRn0eGIYHzO/wbwQcyxufOzp17JFQAREQARE&#10;QAREQAREQAREQARGJ8C6L+varPuy7sj6Y7puk56n4y7GZHPnzo1rRKxRsu7HfV9TYl2WNZ3UMIZb&#10;t26d+Toja6L4wxAuTYtz5GPI1yOPPBLlYliP4iA8B+tVrIGxFsZ+B/v27Yvrvqy3sV713AtP2YpV&#10;S6zhwvkw3AxrXj1hj5cgI9PV0WctFzujjMOTTz5pM2bMiGHTvKZldXfWidFjw9oYa27kBX0L5JVy&#10;eP6Rj2DtmbU5vjenzOleInBxTh73cLave3Lfw+DGWvr7778f19BYu0Nmye8PF9f1umfX81hnZQ2T&#10;7+g50GtBum5gluY3De9tAT+Eo82xhv7I3x+wRx97yF4McjJTgnwM8iyPPPpAXFtHBoF6Zg0SnQhe&#10;Pufn156+2+yB8dNPP9kzz/7LHn/y0RjfwyGdv//joXA8GA/SnDx5cmxXrCPT1rwOKSdxk39Pg3vI&#10;CyAH8+CDD8b6v++++6L+gEmTJtnf//73qFPg8ccfj+2RtU3WOZ0P8aRsvK2QZ5c3o7z33HOP/fnP&#10;fzbiIU7aPu0IXQW0U2RTkC9DTos14TfffDPKyrAWS5zOmfS4pizIHfCcIGuBrgXcrnetFf48Vzxr&#10;yE8gn0D6rAcjv8EzQRpPPfVUbPPz5s2LaaXPUZqmc/U6u5k2MiHoluCZhDWMYDCaSeuI8iNnRNlZ&#10;B3846IygXuhnWC+nfmhPyLCw5p/GT3pp3ZMuceOWckCugfApS+RWiBc9Fazxv/TSSzZ79uzY9yD7&#10;4P0KbTVNM+XOOX6RHSDPPFM8f6zBc6AXhfZKWyJ+6pDy4Je8sC87OlTckHfynabhaSNPw7MHp6mv&#10;TrH3P3jPflj4na1avcyWLv/Fvv1+vs377CP76JM5sQ+hHSNzhY2cAfI5MEXmAbkE+lxv054+vz3s&#10;RXPvvffGPJIev1spy2wYD3ujNn06Oj1ef/31+BzAgzRGOrzO6Vv4HeCZoU9w9xvNSxqOfsnL7Tb1&#10;g5wSHJErRa8JcnWpSeuOcB429dPR12sFJcX26/Jl9nKoz/937//YA3/9X1sw/yurKS0bsexj4e/P&#10;F/017ZD+g3pFXpX8jcTW46e98czwbDwcnklkpnbs2BH7HtoOzwd1hzwh/RT+eKdAVgl2qSFNniPi&#10;9r4fLvQZyNXw3PEM0Zds3bo1DRr7U9rltiDPwu8yumuQGaTu3aTM3S2bB3dHFhGZOJjQ77qszf+x&#10;dx5eVR5d2//fnrW+Z63ke/PkSWJiF3uX2GJDQY2994It1sRYYo8Kip3EriCKUgQFpEjvxf3t3xw2&#10;DieIpPiu9SUzi5v7nPtMvWbPnDOzr9mb31Bd5WPpwj0gEBAICAQEAgIBgYBAQCAg8E9HgN/wtl4w&#10;LNx6R7cnnW8jtSVTVVomaXfvOR9Jb5Q381j3qFbr+So4LWn3b0l25iN59OCOXLl4XnZt3yxzZ8+Q&#10;Pl/0cmcGktS2ZmVJqbvKde1SV1Ep5a+Kpb66XCp17xHfTKTPSLsrWWrTuKq8WKvR4nwzka5J905b&#10;1McS/Bpev8p/IWl37sqL7Bznuwk7N9Wvy+WhPnuSli74WSrT9Sdrbs53cV6DNQ5rHZ6xz/JXnsMw&#10;zMI9IBAQCAgEBAICAYGAQEAgIBAQCAj83RFAn4vOFD0s+qmubIMYBqbbY72JDge9Fjop9HHROjZ/&#10;TWqvsV2APhMbGfBLcnLe+slAJ2X5ozeCP4OdCnTE6OLhmRgPgLUgejR0yvgGIS/0u+jA0M2OGTPG&#10;6aiGj4qRI8cOSpWuVd2hDF0Tu7MZemQD90voveANoPeCe8A6k0B90a8RuFu9+BxuCFjRdrhBvt8M&#10;012RBr4OnAfsa/Daj2f6N1fAe/4R14LhiG4R3Rv6ZPgZ8INMZ2tx/4q79amVi34OvgUYo3vF7olv&#10;g4X2G1Zdlc9ncHuoL300cdJ42bBpjfpgOSFXr19Sf0u3nL+l1F+vOm4T+MFhgiuCnMGtMTysbpRD&#10;vlZH9JTosumjefPnyM7vEuXSlWRJf3RfHj9JUx8vD9S20H13wTmB6/T55587Ow/oTWkj8sdleVIG&#10;tpbghKFjRW+JXQj0pPBm4B/ggwMuwXa194IeHR4N4wp9LXlSb9MJk58F2gFvhfbRTnhfyGKK6lrx&#10;G0K+YI4NCnSvyDnjAZ4GHAFwhPvB2AB/w4W6s19CO6jXV1995WQFXTHjx3C0enR1Z6+Fc0rUjz5D&#10;5w5/AlsktAt+GHJIv4ABPAfGIrwK6kc8bClY8PG0Zx/ybljQZjCDC4VOnfB79pDQ4cONwoYV7YMn&#10;hm0Q+A5c2GOh7cgT/YGcXLlypVN/I6NWH8pHJvw6UC+4T/QvunH4ImDK3AHW8ODgOsAXQ8dvXBni&#10;2LxD/laGPaMsAvWFy4PMwL8iPXJGnsgwbYQHRJ9iDweZYW7p1auXG+u0k4AMm20Xf6wjZ8xx8JHg&#10;EoDDmbMn5KHuC1bXMP/qGNWrorJUsnMz5UHaHTdOkSvGObIFvnALmFuY75E/cLI2mfzwPQLexkui&#10;DTa/Gs7U588GKw8swQ+OC7hRNnXg8+4uqwPfU3xfMGeAs+X7Z+tHehvzjGcb05TL/AGmfLcdOnSo&#10;gyNjWNqdPMDM0vLeQkVDvZxOTpLZcxOUZzhE+vTuLaN1XO/cvFWePHjYbdt70kaTH+w7Iff0J/LN&#10;HI6MdYctn8H7YX5kvPCdRDuNy+W3j/aACd/X8FuYa4nLmLM6WBzDwe48Z/5j3PP7gnTUzwLpjR9m&#10;z8CeORD8kRX/O9LiWLkmIzy3OtM2fhvx/QFHkruVCS5dfY9YvuEeEAgIBAQCAgGBgEBAICAQEPgn&#10;I8DvbH4vs07idzWB39k8a6ypddwYOCj4TDp78pSkXrkquerX6HJSsmzdtFauXkqSgrxseV1cIA01&#10;FZq6RZrrqyUvO1Nuq++jpDM/y11d/xc+z3P2ZF7o7/aqstdqB6ZMSoryna+mtqY6cVdz5F5bVSav&#10;Cp6r/Rg9p4P9GK0Pfp/gwRS/LJBH9x9IitqS3bllq5w+dlwKcomra2HO97TbvWnV96wdaBdt9C9r&#10;J20NISAQEAgIBAQCAgGBgEBAICAQEAgIBAR6jgC6f/R36L7R/9gZbsvB1xWZXodn+O5Ad4PemdfR&#10;wdf9WDryhkMQpxwZ7ATk5ua6dR5piWNrO/xvXFCbNnBA0Evy2s8vuiz0leik4RBg+wDeA/q2sRNG&#10;KP/imNTpmhZyTGNDu99hXZa2qAqVMtGfYxsDXeLevXudbspvs53LQAeL7hhdHByIEydOCDZ4LLBW&#10;NV0Z7aANtJcLPa8F4vn52/N33U1vxuf2mjzgHqCvha+Bnhk7Cn74PWX46fzX4EOZlhflortGV4hO&#10;k34HewvEt7j2zPqUOzpJeB/oxB2348QReZ6frRZ+dL9C9w+0Rzqu0rIip6/nDD26c+xowDfizIwf&#10;KM90huhM8VODXYyIjv6kPFX/0S2tastW8259o3sK+lo9Ubv36D7hG2C7Bd08ZaGbpJ0E2kOAN4ac&#10;w48xvhb9a58TB5y40IfCWaFvyJN06MiRX+oajQ/9Rny4MXAS4PeYntdsB5A/tgzg8BAX7LFhA+8F&#10;3gOcDcvX6sSd+nCHYzNgwAAnK3DKyKunAYwYs9jBYHxRPvw440n4+TBG+Ax+BX0MFwM/PvBorI9M&#10;Hvx0H/o1enT01di2gXtHMLzeVzZ8N/gp2MvB1gp8oHcFuDLGY0KW0Gtbf9AXJlekZ06w98gAdUQP&#10;D28F7hnldoUVz83fF21i7MMxsEC7rEzSWx70AVwCZJj5jrkbWUcWorGAu8NYpU7EZfzhO4lnyKTZ&#10;A7K8KZs8mOvo+zid35kjHj1+KGWvX+mnkXGtCEhLW4PUN1Q7rgzzpfnZYbzEqB2QTz75xM37xpGx&#10;OZX8DS/kDNszzH2MG8o0vhHjDKz/ikD7wJK+Yl6Bd8f8D2cJHAzfd91t3od3BPZwM+iHv7qOtJV6&#10;2hgDpxTladAPcDXgaVhd+MzqSzpe88zHDKzBM6/4lWzZuUP6DRoon372mfTr21cmjp8gP+zZ+5fY&#10;kaF8AjLAbxDmPzi0cFEp3+r5rjtj4eDBg65P4NMizxZMbmi3P1c9e/bMlcF3eFe+kAwHGxPkA5bW&#10;f/5YQwaQRfL3y2DcM3bgd8LJgTdGPAuGOe/J38q0fqBsvnPgRfI7hrLhr/GcfIgXQkAgIBAQCAgE&#10;BAICAYGAQEAgINAZAX5XsyZivWr7LzxjrcSzJuXImI+jusoquXLhovy4/4Ds3blL1q1cJcsWzZcL&#10;50/Li9xnUlKYL826brW1bL2e+8D/Eb6Pcp8+08MKuv7S/EoKCp39l/R79x0vRtp0o1Gv1ia1FdOg&#10;a37di6wuL3F+mzr5edL01cqtKVCuzcPbd+TiufNyYPceOX/6jLM3g22assIiZ29GoPq0Rc5A2drB&#10;Wh793p6He0AgIBAQCAgEBAICAYGAQEAgIBAQCAi8HwHOtcNDwV4L/AV4Bv46C32OBdMbscZEH4yu&#10;HrsqvGYtyjrUdD6moyKu6XTgU6DLQt+Mbgtdkn1md8pCL49+CJ4DOmDTa5MXNjCoI/FN72f1w9YB&#10;NgzQzceovnXchJFy+uxxqa6t0OVoo8avlTY1y/JGr6ryiE1SOBfYz4H7YH4pos99o5fiDDp2AKg7&#10;/B64RejoDBPW3Oj1qKOvA7O62f336kf9vjCMeIZdA/TQ6G137dr1G46Mn87K/r132ub3H+/RTcN/&#10;wP4OfAgwsGBtt/fceUag3dirAEP082BeUJSnOnPsPcBf6cyTqamrcDiiK0Rviv4Ufe8F5UvR7yaX&#10;yJ29Ro+IHhrdMNyMiqpSl7fta8CPoTzsWcCXIWCHg3x7q42EhIQEV0fqSgBvLuqNDh99JXKLDBJo&#10;O3Gpg/UNz9H5wivp16+f029SZ8OJfvHrTD/C6aEfGRvIPnmCtY0h8rRA2YxTZBU+GDIAZ8ICeRNM&#10;LpFJ6oy+Fl0rXDKri6Xp7g4fgP7Gjgp6X8YegXLQC9Nu8Lc+oL9zc3MlRfXKjCkwpa/NDgLtN5lw&#10;GX3Af9TJZJb+g4MCX8mweV/RjGn02/hYgiMCP8b6hDzA1td90y44ENjCgE+DfS2TFepifUO5hgH4&#10;MW/R91w+35CyDFe/rtSLeYv+ZL6Drwc/xYI/9klPWczRzF3IGfMXMm1tIR1xrE68p22MM/hBzPNw&#10;f+hTn7dFPD/Q73ACGE+M2apqxklLx8W4899bWuYRuGFwfv71r3852xm0ifINM9pBuwnUG84Kdpfg&#10;/NAek0sbu5b3n72TH3nDDeN7BSz4zqTfqVN3F2npX8YN8sfcx3j3+RR/tn6Wnr6jzwjUif6FB2Lf&#10;aYYL9UF2TUZ4bWPY8iIfOICnks/LTLUh80Xvr+SrPn1kgM5no4YNl/07d0mV2vvuru181pNAn8Lx&#10;Ax9sT+3S7zLmfML78oejyu8E4wHB96JdtMcPJkM84zNk2riOVhafGUa8tjkCTgy8tTj9TkGmjYvq&#10;50l88Lfximzk6lhgbua3FfahjPdIXNIaPsS1ssjD+oV5A24TuDD3MkeQf3RfkV8IAYGAQEAgIBAQ&#10;CAgEBAICAYGAQGT9wG9qW4fZb2t+b7vf78pLcXwTXapg+wX7Lft2qV3T+ARZtmChzFZfwSd/OiRp&#10;927JvdupkvM0Q+Pr/kpro+Q+eyyJGzbKVr1up/7Sns8bef2q2NmTgedia124NZV6VqQwP8fZpIEj&#10;owQaydG9iFr2U1gqaT1r1I4M9mwy9CwU9myePsqQIvW7BP+mprxC7t9UO8tax2pdG9QpP591KesE&#10;Ll6zbmN9QDttfRHkICAQEAgIBAQCAgGBgEBAICAQEAgIBAR6jgA6XTgL6JngP6A/Z11peht/rWXP&#10;WIfBLcDGALpT+CPob1h3WhyrAetT8iOgX8WuhvlFQA9n8cnTAjp/9ELUCd00eiryf1ewOrJOxP4A&#10;+WNjI3biaDmffFoa1dapW4iyFuVqUz1VQ+QcBnmSNzZksCUDx4Ly0beRHwFdHJwL7BbgAwUeg19f&#10;F6n9n7WHt6xZ0YHZ2pxnvPbj8Ky7YGlpo+nleI2uFfzhPlA3bDwQDIvu8vw9n1FX0x1yR1eM7o9+&#10;R7/o62X9dvGaulud0XejK8TuCVwA+FKNzbXusr0E7tiZsPfW5+ik4WlgVwhdul+u1Y02wUkwXgY6&#10;4spq9YfSbjOmqUXP37cgQxE9fZvuddA3cJ2QSXBE3tBnU1c/kBd2VNBx4yuK4HMFwNzqymfICzwW&#10;bDPBS8A+k+lW+Zxyrd7wR9ANY0cBOzEWjA/AezD2y4NHgT8f7NSgB4fHQaAelq97oP/QzWJ/B44R&#10;so3c9JQjA+7gzVgEI95biJYz+tue8RrOBrZU0BGTFv4SIRory+9D3MEC7OgL+hb+BtiZzPakTOYT&#10;ZB1OBv1GsPnM0pOfnydx4VOdPHmyw38bcW0sWDruyBr2qeCcMdf5c47hSTzSUr7NzcgHPCz6Bu6P&#10;3zfE9wPpkGvswTCHUT/k1dpDXL8sS0s/wl+BI4D8I6sml1ZPxrilhX8Eh4T5F97Dq+KXjvvGmGMc&#10;Nnm2ouCrmT0j2sT3EDad8HvGGGZc8rmPtY0xMIPnQJ8SlzmJuhLocz+NteWP3sGdtsJXgI8DJwk7&#10;Jzyn3d1dlIlcgBtzAWOBuaSn4+99dTbciUeb/Xz5DoNfwXca865hAk68Nrx4Hf1dxlwDB2v+siUy&#10;bIz6vxqsfFOVmyExg6V/7z6yZd16qSgq7rbtft26awfzhM2BzGd8N/jfZd3hi48tvgMTEhKc/Fg5&#10;Ngf68zhtpM/gJ4ENY+fAgQOCXRkLfG7B8MEfI7IP1wgcfS4aXFqLx1iy1+TBbxvmPfiPlGXfG8Qx&#10;OSYedTT87bue58RhXuB7Ab4dHDfqbnEsDXFDCAgEBAICAYGAQEAgIBAQCAgEBCII8HvZX+8YLjwr&#10;Vz5LrdpnyXr8xPFjsAeDb6NNa9fJz3pGY/vWDXLn5nXJy1HfwHd+lawn6Zo8sn9UXlIoO7ZslY2r&#10;1zh/S3BZsAGTn53jfDixz+h8MymfxtLAjXmcfk+epN+X4sI8+fn4CXn8ME3q1YYNfpewI1Oodm6f&#10;pKU73k1pQaG0Nmh6zauxusbZubmcfEGKlEeD3RvWA6yVWMPk5uZ2Wv9ZO8M9IBAQCAgEBAICAYGA&#10;QEAgIBAQCAgEBHqGwBtd7j1KeyorV6xRveZM1SWfUN8YxUohYV0X8XNLTr7+F50V6050rjO/mSQH&#10;9u6U59nov1k7qp5SdZ9t6EL1nIRqdjUv5T006yJPPyotqpKdO3bLgoXz5OSZw073qJFcYM1KIH90&#10;WPB2ZqsOFB/BrAdZJ+qH7kxF5LWL7upiadE/kRYuQ0xMjEybMkrOnj4kdbWlGlnPz2td1OqFa101&#10;fn3bA/ot+BXoo+BKcF48oi9rUX8hD2Tl6mUyeuwIiU+YJafOHJMXL3OVdxM5s295fKi76cTI33R4&#10;tBP/HRMnTJehg4fL+g1rJL/gGTH0UqCB+626z2Hq50NeBPIDu64+83Wc6MV5T7noCdG9bty4UV7m&#10;Zmo/K6dFBamxQW1eaJ4t+q+mUbkxvEFtDR+psVUuX7qi+Km/nmWLJPXXK1JSViDNatRHP37nZXpA&#10;ykf/npqa6nShPl9Ek7u6UT+eY3MIjgptq61SEKiDXo31bVJfozLW/r7NdX+LZGc+kg1rVsiwwf0l&#10;bsYUuZqSJE112MaJyCPYoAuFK8B+BBgQ0MPmvix17aSt9RqdO1dxea3sO/iT4yMgU/AszCcVbTF5&#10;5RjTD/sPytTxYyRx1WLJTbutGTN2tHQtxvrbdL6US3rODWHbZKLq3eNUd4s93uY65f+o/V3zV+1k&#10;QPOorWmWo4ePy9fjJsjKxYsk7dav0urse0Tsv4Ax+RvWlGEhP+eVLF2yQuJmz5CrN5Klur5MfVWp&#10;HR46TfP222JpuIMReYIZ3A36jvabnNF+n5/hp/Vf+/1MWb5uOYIJfdT5etOsvkvgxHHeS/si48FD&#10;t481ZUKsrFKuy63rN6RB95ucsLYXBs7WrzziNfXLyngsG9VOFnaXyUc7LpJO88VGs/UjaaxtpEW3&#10;DZ8LPgXjlHpTX2SUeIZ1lU6zZRXVkpJ8TnYnrpPL50+oDeY8qalX+9CKMfG7uy5cuCAJCQnOxgU6&#10;dAJ5GzeAPJDH8qo6+fHQEZk08WvZtH6NPM/KkNb6Shf/ff/gqTDXw4vDbg1cFoK1ne8Ge80cip0a&#10;eCtgwJ4hvt4d1swf7PepjLr33LV+bToPN+tneaUlsmHnDmez5OtxyuM5FrEj45cFFhbgyIwZN1Im&#10;fD1GDh35XmrqaM9bWYhw4yz2H7tX1qn9bC3yZVGJrFAZGDRwgCxbvEDS793Utry1n9Vd7swd8D7w&#10;FYevL8aELwvdpe3qM+QHGTMsTO6Ia/MFnyN39BecJfyrRY834pgcktZ/DZ8N/sgE/c6bFz9Ttm/Z&#10;IJs3rJbxY4ZLny//K+tWKU8o56mrB/lYoC7s29JmuCQV6i+vqrxYyl69dL8ROHtZ+CJHil7kqgw+&#10;cTwceC58n8BpHThwoOOUmC8ruEg2B9Be/3cIcwrcMBtnxsGzujBfEGhXNFZwbukTOHPIqcmvpeVu&#10;6eENUz+zARSNo58m+jXjhnT8lrHxaXn7eEens/e0Ee4cPBvS036/vy1euAcEAgIBgYBAQCAgEBAI&#10;CAQE/ikI8NveX4NYu91aBHst3poQey6NtZXO51GD2pbmM96zFmFdUlNR6vgw2HvhM9au7KvUV2k6&#10;zy8TmzNwa44fOuz4MXBajMvC2pY07Fm+6Vj76j6MxscWTLPuKzxXTgtcnA3Kr/nl6jXHjSkvLpHM&#10;9EeOq5OXle18NrGGsnUIa0bOO0WviWj/uy5tRAgBgYBAQCAgEBAICAQEAgIBgYBAQCAg0EME1P2Q&#10;3L2dJgvmL9bz5pPVZ8cxKVOdVksb9jaUU9Ku//J1U6zHWH+iO5rxzUQ5sEc5MrrGJL5TnCtHBj21&#10;01G3czbeoEbTqyCvVDZvSpR53yaoD6SjHfov/bSTjg69+tatW6XXp/+VxfO/lVs3Ut05C9OtvuG8&#10;txIM0AlG66ywP4BeacCAATJ96mg5d+YtR0a1i27FrKmlXnW0vr4JXTD2CLDLgW0G/NOcOXtC1m1Y&#10;pfZoxsnkqeqjZM8OyXyWoUtks3VCzT9s8OsYrQONj1MfPbGTZfuOrZJfmCWNrdVSrz6PG+qbpbqC&#10;VqoOWvsKfRwXukDeWx92V3PiWGCdznvkAY4MOnDs6eRnP9Z+pa+1Lxo9jowq59EtN9ahBNdc9PXd&#10;u/fUjsICWb5iidy6c0Oq614rzUDrEvm4vWu1DH3WxrrfCm+/Y8uBPQP0/9TD6mcySjTaho62g0tB&#10;2e1XQ63yMpQv4mRRnzXUIZQtcufX6xI/a5qMGDpQNq5bKc+eKAfAnf1pdrJF/uBGuYY/ZRFoo7s0&#10;v4KSCqmoaXLv8wvL5Njp885uB/Ze4PbYXgd1NJ1svYrRgb3fK0dmrGxfq3Z5Ht/XKmm/aX5wZCye&#10;pXVlqszTRuRz/KjRMmPyFOWRnezYw/E5MlqU8sOUI3MkwpFZvXSJPLpzS9rc/lCEI0b7aJeV5RrW&#10;/u/Rw2cyf95Cman4wJGpbaDPtH7abvh17wvkiW0L9Nx+P70vnX3uzzs8Awf6Ab4NtoReFxco7+6F&#10;u8pLC52f77qq147jBE8vU+eCowd/lG8mTpLen38hY4ePkF2J25TjcF/tFZf/5twVdbTxQr1P/XRM&#10;4mfOkpVLlrrzXg5b7Rju8Gx8zPz20d8Jyl3BxsWFCxdc+8mXgNyafly7RgqLy+TMyWOya8saSb18&#10;Tl6XFkldo/pL1+jE7e7C7hDyBX8FW14EyjHcjLf1ulJtmShHZvIk9ee1ca3yG55oG/Ct/v7AvIh/&#10;LrPrlZKS4vrSxhh9a+3BFxWcDPz2Ybuo8+Bukwbda/Tl0+YGRmJxTZUk7tsjfZWHMl1tTV05e76D&#10;62PY2pin1vDO4C1+PWmcHPnpxw/CkalpVNtdKutPs58rr3Ox48isXrlUz/nd1f3T93Nk2NfEfhT+&#10;AvHThF9C7IkgN2DGuLN5mTvxuWw88t2GzBPfb7vfayZXPLP5Cbx6wpEhDXEtHe8pnz7GdknC7Ony&#10;/b5dcvPGFfn55E8ya/pkGRbTX3Zt3+xsh1M3v17Mz/CksJuF7aG1ihVz6pqVS2R+/Cz3e2H6lK+V&#10;2zlaRg4d5GxsYd+qb9++zn5Qr1693Pc2NncYO3BL8LllNrj88YasYVsMf4zYH+IspV8Xk0nu/nPa&#10;iI0XbDbxPbZr11vfTrTdgqU5duyYqye/RyjD8LbPLX5Xd2x2wcOBq2S2m4hndesqjf8MWYFnx/jG&#10;ng3zfk/K9fMIrwMCAYGAQEAgIBAQCAgEBAICfxcE3vVbmN/okTWNrqNrdN+oIM9x9dnvsYs9ylbO&#10;ubWpX2t33u3tZ0317Wek2ITSC84La1fu8F6aauscr+X+rdvOrxK8F1vrwoPhYn/SnvG6qrRMHum+&#10;wxnlxnyna+PNaovzF/WnVPyygEW74+NUKE+mtLDI+WvCZxO//1n72HqQdT1rAFsH0f7urr9LP4d2&#10;BAQCAgGBgEBAICAQEAgIBAQCAgGB/w0E4DCkXrslM6fHqa5prHJEjklFJbYi1C+NXqYP8nkoPEOv&#10;xtn06cob2a+8kdws5Up0cGTUXoLzaYMOHp6GakBZa+otKzPf2ayJT4iTs8knOnFkfD0d9jrQgc6N&#10;my1rV6yUlPNJztZox5oTAgF5tgdbK6M/x8cH+lzOpMOROascmdqaEo2pfno9jgw1Y61pbSQrbJCg&#10;M8M/Bf5vRo0ZJoMG91Nd7HDZuGmtpD26p8W+XUuT5kMHv36GkelAZ8+cr7YhpsqevbukuCxf29fQ&#10;wWEA798bDMfodKYLpdzDhw87HTi6v5xM5ZO0+09pbtJ+14TYkaluUL2r3p0tG6gB+vrXX2+qraLp&#10;Mmu2+mG5kiwVVfTJuwPttrZTru0LWArq1NVzvw2tiCCV6uKCR1T0Mle2bV6v/kOUPzFqqJw6dtjx&#10;LNw+Sstbey+UiV4TXoDJDO9pa/RVWdMgSRevyJLlq52+Fz9Yjx8//k396cuKyibZvXOPTBk3Rnau&#10;Wy6FTxVPSDyKmRNx3QMhGB+B17SZsvEfNEF958yYMtXZWmLfxtno8PZmFELlyLTIkcPHZOL4WFmr&#10;Ng0yH9zVDOFHAE4kkCeXBXCnjLs30x1HJn7ubEm9eVnqmyq0COXO6RBoqI1wfWgHumX6g8t0/KS3&#10;4PcJz/yyLM777qRhzwidOZiiF5+rsjR7xlQ3D30zaYJyK76WWdMmO10+/D04REMGDJR+X34pA9RH&#10;zLBBMQ4zbO8s+XaB4yxgn4H5jXZQfwL1xVYP57zg1yRu3BTZy+qQI+XX6V6ZL5N+e7FpAUcAv0b4&#10;qsKukQWwtfbDg3mWkycH9n0nOzatkoe3rymvTM+sqd2tnnBk2D/Dn1VCQoLjLFr9uVNOnXYB47C8&#10;qlYOHzkqU6cod2XLRvWLnqWyEmmr1aurO3kge8gvNjuwEQO3AI4SmNF+XzaZP6kPdjfwqYafdvyr&#10;d9ovBEPlJ7YoQeyN7jliRwbJyy8rkfU7tkufAf21D6dL6oUUtx9IvQwv+oWLeiEHo9SuyeSpsXL8&#10;5FGpjbIjoxJM0j8VdBpz+N2++1B5YnGOI7NZOUY5T9OV61Pz3rzph46xqnaF8HWGDyOCzeXvzeQ9&#10;EcDCguUJXj3lyFA/nxsCD2T79u0SGxvr7Mc8enhHWhprJO2++j+cG+fmyYMHdqucVv6GY0bb+H7A&#10;BxZ2YT75+P/I4AF9nD2aieNHy6TYMWrbLVa+mTxBYtUGELwhriFDhjiezJc6TrngyuBzC/4L8vTy&#10;5UvXRGsr97t37zoZw39YYmKii8Nzi2NzDu2z14YTMpuUlOR8Z2HnBa4ZfWXcMosHPwybcvBm4SSa&#10;LTA+N5m0uF3d4fHBrcFPE/6kjOsTXZ+u0vKM8QRPiPEExwaeaAgBgYBAQCAgEBAICAQEAgIBgX8q&#10;Al39Buf3P+vSyNq8xfk0unH1oty7nSoVev7E7e207+GxhrH3nKmpUhvaWZnp8uTRfampLHW2X2qV&#10;7wI/ppX1qq5V2WepUp9IJeoHqVLX33Bf3N5L+94Ar53NmfY9SjvPhy+lu7oHtmnNWlmxeIkc2L3H&#10;+VjqtDfVGtn4IQ2+lXJycty5MNYrXa0ZeNbd9U+Vi9DugEBAICAQEAgIBAQCAgGBgEBAICDwRxBo&#10;qn8j1678IlMnT5NRI0fLSfW1hM+K1jd6lr2lpmNdFs2RYf2Jr4tpk2Nl3+7tgg8FNR6jVVClInYm&#10;nB0ONJ+dOTIZaVmyaOFSmT1npiSnnO6kY/N1zJSHT481y9XPi+pLly1YKPjhLdMzFnVqtyBCIPht&#10;i7FpAHdnxowZTsc2bfIoOXPqoFRXvdLIaktF6wbDhVpxEdAPWtm85rw2HJv+/ftLr6/+K0OHDZJl&#10;Kxarf6Cr0tTOB2FdXad2W/83gun8KCtaBzptyhxnR2b/gT3yupL1f5MuubWFrNcV/q7W1eRjgX6k&#10;7eTLFdlXsE/fpjcdKnsS2AiYOHGi4yhkpmNPAV2xcliaKVuR0X/V9RGODHWA74GvpXPnzqvedYKz&#10;SXLl2kWpqilTMVEfN3q1wadA19u+z8BrdOd+8HHguenmaWP0Zx3pLL+oe6HKEXZtNqyN+Fj67D8f&#10;ycJ5c+TerVRne9fJML562gPtpjzjBdjzFt3TKFcbuqW6Z1KjeyPFJWWSlHxR4hPmyZdf9Xb+Vfbu&#10;3et0nWDo1xPcC4sqZevmbRI7crhsX7NUCp4+VBy0/yJbJVaMK7fjTfuLCxcuyDTlb8Ajg0Pm9mJo&#10;5284Ms1y+Mejgq+lDWpzJCv9gQo9fsLe4mv7LFYGdXN65LNXZOaM2TI7fpbc+PWSNDSzp4Rg6f+3&#10;8FiyLu+0258/kLNoHLtM2P4Q7MENHTZ+1BYtWuT06Z9++qn07/OFDBnY1/nJwr4FtinGjBwiw4cM&#10;kH69P5cv1Q4Vtqjgx4wbOVJiVec+dOAg+eq/n8ln//OJxMTEOJ0+vmGMV0Kx4IFPnIVz5zk7PT/u&#10;P6D2lvVsWZQc+Xt0NjZJT34XL150dirQkZOXBT+euv+S2/ceqhyuksQNKyTn8T0tQ20yqQjwmfXL&#10;u+70Exwc5rv9+/e7/TTKAS/GsnE8qmob5Zj6Pp+pHLXdOxPV943yVrz+J01XwdqHbp5y4E3AT4IL&#10;QdnRAds7zJ/wl+AHrV62XMCOvUHOx3WyIeNktV2WNKPcV0Wyastmx5GJmz5Drut8T34Eqwc40DbK&#10;xkfPyNFDZZr6R/v57EmpVd9REf9KzPDKffTGr8vkD/yDXwTPKOXydfl64mQZHDNQvtuRqLyfLC1C&#10;OWnvCcgUAd4mtlHwu4adM2TAPntXFv5cER2HvrU52Y9nsgVePeXI+OnhojC/8/0XFxcnKUnqo8n5&#10;ZWtx+8bzE2bJuNHD5OD+3e5cJpxUPz1ygp+khIQE+fjjj2XEkIGy6Nt4OfT9XpcXNrueZjx0dudy&#10;nmY4XLDdBk8FX1R852I/Bs4LnBK+y/kdYG01zGgfNlqQMWwWHT161MkKdTEMkBUCWNlrwxH5we4S&#10;fYIdpvv37zuZ8ucA8oIvhE9BxhfyRnsJJoeW37vuyC9cOb4vd+/e7ezXvCtuV8/pD/wsMe5Oqq0w&#10;eHsWfNztWbgHBAICAYGAQEAgIBAQCAgEBP7OCET/ro/+XY6f17zsTLf22Lltk54PWS/JZ09JQX62&#10;Lgz0/II7K9QiJUX5cvzoQUncvE6+275FfR//LOUlhXLv5i15+ijD8WBs7Q//5dWLl2pDOUe5MbXy&#10;IidXnmU87hRHD6o5X0vYnXnra1h9zesa+FrKJUlV+zEvc/WsBJwY21PQcyNuX5N7+zP2SdiHYU3j&#10;t5X1D2sinnV3/Z37PrQtIBAQCAgEBAICAYGAQEAgIBAQCAj81Qig5069fkumfzNLxo4ZJ2d+Pi31&#10;jvPQojyZiH6PMo2PwGvWZ+iYsPOC7Ya9u7bpufoMXdehM0XnqZnCk9HXag2h/VnklpGWLYsXLZM5&#10;8bPkwqUznXwHRPMzOLN9/dJl2bR2ncTPmClrVN+6Y8tWWa/6V7gzO1X3zNlq/Jrgo5c1Iz4U0Jdh&#10;7+Cjjz7SM+vKkTn5g1SUF6rOtEHtYKi9iDblb2h11I2GC7TNdLE8yMrKki1btjidXZ9+X8pkPff+&#10;w4/75GVhnn4a0b82qA2BWmeP1WXxQf/5ujDT/5kOdM7Mb2WK8pv2qw6yrLJQ8VZfHdrGxgbl8FRH&#10;9KiGq62raW+0fttfZ/uNsbJNR8l7dJcT1CYCPiDS7/6i+wwR3kSbGm0B0mZd9lfVqZ6fNyoOTQ1v&#10;pLSkXOXljHwzbarMSYiTU2d+kvsPb8nrwld6FUllcak0Vqn+sVkTsEeg/JgW5ZxwDh//HdzRLaPL&#10;RD+PvVm/DbTRf08bIu/fKIfltTx+kqE+QFLlfNI52bd/r9Z9qdo6mCYjlf8EnwL7CJeSzzrfPZwt&#10;ithBoq8jOtbovHnOs9dlpXLt6mXZlrhFlixeJPFz4tSuT6yMHzfW+bVBv4rvEauv9R/pwfJ5Xols&#10;WLdJxg6NkS0rFkpexl3NWMcMuHkUBJ9jQloCuuh5cbNl2cJFbs/F9lU6+GOav/4pP6xBfjigfTZ6&#10;nGxYtVJyMtI0884cmUiOb//T3+iDd27bL0MGD5dhwwfL/oO75MGjW1rnbMnPK5DMjOeubdhhgbty&#10;584dZ48BP2nYUYEXgp6eevI5/DULJpP2/l13MMa2g8XPzc11diWQP+xELZw/R/D78vOpn+TqpSS5&#10;c/O6PE6/J+n3b8sv13Uv6vIV+WHPXklQf0mjh6nNEU23aukyOfDdbvlJ5Ri/YdhqIJis85p+os5z&#10;1XYIHL1jPx5yvpngH7XovpfDWPe3otOQloCuPTMz09kNWbdundPn8xxc/bm0Sl27JF24LPMTZsuW&#10;dcuk8PljjaX7Xz20IwMu2LfA7hV+fLD3YoHxzhjkqtX54OSp0zI7bpZyGnfoeboCjeYJmCWKupvc&#10;0x7mVex6wFEynkdUdPcWWxlwQphDFybMlQTFcLbaFUFWwf77PXvcPuGzjAypLyuXOuURlFdXSeqD&#10;+zJXx+VX/fpJgvIzridFfFSRKW0hME/ZPAaXY7jyoeLmTJfki+fcfNyqdrNtjobn+WcD2NWoQZ9z&#10;SSkyfkKsDB0yWH0P7VbfXiozPcjf7JKAB9hhDwS/VcwHBOSHPgRn2maBNpqc8DnyyN0PhklXMshn&#10;PeHI+GnhX8BXSVB+C7wM5vmiF7laZOQ7L/3BbTfesP+C7bhXBc9d/cnD6kL9mK/hU40aNUo2rV/l&#10;9ptLCtXGGfxSx1uK5GfyB68Gm0B8Z5MGv1Q5OTm/mc8pxzgyYAGOcE/w7cVrawtjzOSE+ljd+Nzm&#10;X7AlDfwaODLYpLF+sPi8Z07DjgvlIP/WbxaH/LsLxIcjQ9v2qNz7dmSsvt2l53sPf1LMd2DEbyKT&#10;k57Wobv8w2cBgYBAQCAgEBAICAQEAgIBgf9fEbDf/Pb72LVDeTCsX/Jzn7p9Sny+wn+pLi9xz+HI&#10;ZD99JJvXr5Zxo4bJ0kXz5PyZE5Kj/tTxxZT1+IlyWXLf2rDWvalStQmbk/nU+Viq1fNRRWonteB5&#10;np6h0TUdSzhde/G8rOiVi4NPZn9vxvFmGnRtCj8GWzO6p4D/pmbd7+L8H1fHWRLXCI2maxF/jchv&#10;f9ZCtLW7qz15uAUEAgIBgYBAQCAgEBAICAQEAgIBgYBADxDAZMXtmw9Utz9P7ZFMdByZCPcDPdZb&#10;HarppsiS9Rq6Js41T5k4TvaoXQLWmRH9F7pMTdfOl8H3D75Z3uhyEL1/duYLWb1qncybHy/JypFB&#10;D99pTUsB7cHpZ3XNib9e/PaeV47F96rvXhCfIKOGDpVBffvJrFmz3IUeCdsF6LPQFw8aNEj69Okj&#10;s2dOkPNnjzg7Mm9UpwlHpkEdxcCRUeqGC5RDmyygl+Ice0xMjPTu20vGx46W7/AnlfdMo0TsEzS3&#10;qp7c6Q4t1Ye7+7o00/GxRkYHCkdm3NhY2bJ1o+QVUD/0wgq0W6v/tk62nv7tJ52fUCa4mB7O58ig&#10;k+f8Pbryu2pbp7G23JX5RrlHFNukxVfWqm0afYOvo4a6VnldWqm+YM6prjBWfVf1l8nfqL+NGRNl&#10;0qgxMlHtF00dO14SlIuwYv4CWbt4qSzX+wLVqcfHx7ty0IPSr1OnTnU6xwzVr1vdqDn95/chOHEG&#10;//CRg7J23Srl5kyWkboHMiimv/Tu00u+6v2F9OvfW5YunCcH9ux0fkQ6fFC3sq+iFaevFQcff8qA&#10;+5GcnOz4FcuXLpSpk2JlQF/1EfL5fyRGbZrMnvmN7FUewrXLF11c06tSTx9/Xr94+Vo2rtssY4YM&#10;ko1L50tu2i3twjrnbkm3TjpCVxyZlJQU+XZOvLPb+8vVa5E+pwOQZe6Ow6F+dl7Xan32y5gRo2T9&#10;SrVVkpGuZbBvwyjoOoAf9d62ZY/07TNA/ueTj7S/YmXlmkUOz5Ur1kh83EJnx4F+wc4CfTV3rnIi&#10;EhKcDQqeMS7xuYOsXL9+3dmPAU+/r7quwdunPv7UCc7NihUrnN4Yft7dmzecXWT2tCLcPIDTMV6n&#10;NkgUB+wiHz90uMMe1a0bqc5uMp/59YDP4I8v+hn+0TLlCyT/fDayB6ad4p8Le1vLznlRZ/ThBw4c&#10;cHPSuXPnHD+G+c7mUsbXq/J6+fHIMSdDm9culZIXzzRL3WNraO6RryXGJVwR7Exgo+TGjRud2sAY&#10;5CK/4ydOyayZM36XHRnypy3wmxj3Q3XejYuLU79pvzr5sL4EN7+fiA9HCB7S9k2bnV+rOcpznDZp&#10;svNdNVfzgC+zZ2uintvbIYk7d8i85cqPiRkkH//nE0nQsX8j+aLAnyD4edNnjAd4GMNGxEjCvDi5&#10;ci1F6pSz2ORsu0T6v8XxZVzyP/wP7ODInL9wSWK/niQjRwyXQz/s7zHHyOp98+ZN9z2Fzx64pfBI&#10;/ECb/PnM/4zXXX1HmuxaGcTz5bcnHBlkkLzhiMIZYZzC48H2VU5OjuYYwZL7sydpsmHNCpn89VjZ&#10;vWNrO3+GUiOcMJNr3sMLhEO5I3Gj3P7lWsd5zUh+OrfqHNvqeHqRtsFFIT7zPHNrV/Md+FhbkUtw&#10;5PsAGzSkt2AYGD52p51WR+aRFJ0/4Z5gMwfbR+Tp/xagLJ4zn2GvBv4QcwT5ELcnAd7Rtm3bHBeH&#10;ucDswJB3d/1teefm5jq+ElwebOqQ3tJ1JROWLtwDAgGBgEBAICAQEAgIBAQCAn9nBPhNzMVvYi5+&#10;x0fWEJH1C/6Tfjr8vRzX/aDMjAdSXlrobMk01Fa48zWcleLirA02ZV48f+biuX0UNmJ0HciF36XM&#10;tHR5/OChvMp/4WzF+HZ74clkP8l03Br2La9cuCi5T58530vwXtqUG9OqF/Hg0HAerEnt0lTrHkWl&#10;+mziGT6cKMdxaLRY1gqsaVhz2FrG+tLa+667xQv3gEBAICAQEAgIBAQCAgGBgEBAICAQEHg/Ai2q&#10;Jr93J10WLliiepwpyns5Ia8rStptyMATiATTLfGOdRrrNc41O33Zzq3KffE5MqZXU52WqM0SbJo2&#10;KUlGuROF+WWSuHWHLFqyQJIunnI6p/Yiur7p+hS7DawpOZtRpeeoWZtmqW3TtDt33dlu+Cymix88&#10;eLB88cUX0rt3bxkxYoT6eZguVy+fUV8/FZq/8jZaVQ+ma2jYAVysq03vpm9dwAbG5s2bnR2ZIdgZ&#10;GTFYli5fKLfupHbSwUb0fZbqw939+pn+j3o7jsws9QnVb5BMmz5FziWfkKzcR+rvp1A5QXWqx61z&#10;dnXQ1eP7BVs76K3xH4G9HfYQ6NfodTctIX/Kss+sXOryww8/OJsIYH7reoo0OF8c8HLa3FYCNjAq&#10;atV3E/sKPNarXn29JJ1PVjsBI+Q/n/5fGTJsgPpJGSK7N26WXes3yp5NW+Tonn2SfOyEXDp1Rs4e&#10;Pureo6+FY0G//vvf/3b+O9BZooP19ZnUmX0CAm3CzgU2QmKGKCem7xcyYFBviZ04VuLnzpIly76V&#10;LYkb5NCRA/Lgzq9S+uqFpjKZjb67LN0/+A3oTNHJYheAa1hMX4mbPkk2rlku+3YlyqmfflTOxjUp&#10;KXyuPqQitiLe5hB5BaaGZ+nretmu42H88CGySeuVm3ZbBVM5OjpcOGJkwdcZ0076Ad7FzKnfyLfx&#10;Cc4PWcdejbeno0VJSXGl7Ny+W/2eDJO1y5dJ9iO1I4MNJMcneIublcUdbGnvoe+Py+hR4+SLLz9T&#10;XtN4WbQ0QVatXu54bt8mLJUNGzbI9u3bHV8BOwuHDx92PkV4js4b2xmffPKJs/mCjhi5Y+7gsv7y&#10;y33fa+QSO0LwNeDgYB+5MD9Hk0X3m76HA9Ruy/iJ7mthj2qb8jVe5Gh8RAV7Re2B/gBj8ifwvlDP&#10;i2G7at2KlWr3JMXtbbl0JLPLxY7888cpbQM/MJmuNlTwg4ReHh072BLgkWS/LJMdu/aq/5oRsnnN&#10;Eil9maV1bpLKmvoec2TgKsIVgH+RlJTUMaciZ+ZrqULng0M6pqZMnihbN62TF7mZ2snKk3pPoE3U&#10;t6ioSPbt+3/snYd3FUfW7f+799Z6880se2bsscEGk4MQUUQJRDA55yQQOZocDCaIHE2QyCiSo4RA&#10;EQE+3/7V1RGNRhKMZ8bzlqdqqdV9+3ZXV+0Kt6vOrn3WhD5x5MiRTRwZbgcrdDkcO4+Se+ETMf9X&#10;rrm/isdPgj71+ZOn7ODeHwPncanKZKY0wbLHjbVu/dLt/3z2J/u/f/iDwZHJ0zUtcWS8boJp564d&#10;bOz32XbqzPHAkakLvItUXXjzDq7bPxfow2pVXEeOnxLPbqi01nrIb9k6q3z+UBG//3382FPQJKK/&#10;dE4H/A76Y3RB4GKhhYbWDNwj+H8lqqOlpaX24MGDsOeztx1/lvfNyXrn/Qpl8SkcGeKiTsLhQYeI&#10;vnbmzJlB9ygV//t29fzJfVuzIsf69u5uC8Q7fHxffVxje2HvujfEWVxcHPqCSeNH28H9u63qxTOd&#10;fR+XH/t7Bb+5aG7Rt8LzIi7yRRqSefI8cx+cEdJLP4PfJe8Xk2kiDr+fdPkxeYYTRB8OLwfs6ZP8&#10;mVzLMe0JHi7Xccw5QjKv4UQr/+BCwZGh3On/+B0mfGrfx+81vCXSkKc+qKKioqn/aOWR8XREICIQ&#10;EYgIRAQiAhGBiEBE4HeNAONBf68no3xmbAVv/ta1fNu3Z3vQkFm3ern9sHFNWNOHviV8f/gyOzVn&#10;M3XiuHAN85hlRTeDbyb4MlXlFUE/1nVd6jSGv3X12nv/S406MGEuQfMJzFGWFRZZofwz3Skqtg2r&#10;19gBjWM5x4QO8aA5g28m9GneaJxzv6TUrl/OD9o08GMqNGZgXQ8+nRhnkDfGPYw92JJjB47b2n7X&#10;BR8zFxGICEQEIgIRgYhARCAiEBGICEQE/sUIvK79xfIvXpOfmKmWMWiwbdu21R7JFlbf8KEvFuxH&#10;HhiD8jlwZPqm1pSzTiOlS4GN2W1hKY5M8P2DoVFfPX9SZatWrLEpUyfa/kO7Wlwv7s8Je7dFs5e9&#10;+02t7J4aZ6JNWqu17x6wR2OXw16MnkKXLl2sXbt2NmNKtp07c0hpk58H2TS1ejukzjky5MUDY01s&#10;UNgz4d1gfxs6bJD16NXFskYNtyPHDjbiovGq7O//Cp0Cf3Zbe7fLcY3PBbgNdPKEmfblX7+yr6Rj&#10;MnHKaMtdtdjWb1hjmzdtlT1zk+Xm5gYfD+yxQaK/gQ10+fLlwX6PfZb5hJZsbzzDbZL+XNICR6Zn&#10;z54B57PHD6kcnitlKtxGjkxdw7smjgwcLL5qqH9refLDPFA2+j7pvWzZCvnJOrjHnhaX2qPbRfa4&#10;qMSqHj2RwVZaILX19vp5hZWX3Qu2+StXrgT7IuXRvXv3oBeETdTnD8CFQPlRL+FQ4CcEu2T3Xp1s&#10;yPABtnzlYvl2OmfPKx7ZqxqtxQ8+wFT2QWsiVV/RHWmog9eS+ozPJeoH8bLHjov/GLhXpIN6tnfH&#10;Jiu7rboP3+RtjTXUvNBeeQj281Tdwh7L5gEs3cZaVf3OVokj0V8cCXwtlV29oLgEmkyxTL/wbIJf&#10;zzHlQnqws/fr1dtGiEf0k/zooOEb5moSHBk9yh4/kpaBeDhdOnSyWZMniyNTYFoApcpU1eK8C8+g&#10;3Enzts3Sahg4xHqn9bCFS2Zb3rF9VlJWZNWv5J+soq7Jzu/1g3RhF4ajhK0bjNq3bx84TvBanPPA&#10;Mz4lkG/HIHk9PoXwYbJ4wWy7ViDMKLNfpL1S9eKDMnWdY9Z0zZs5y6ZNmGg3C8QREqz10kCmvngd&#10;T8YPr4y2MU7aOBPHjgvzXMx/hUJRP8T9rAdLhmQ6aSdwbuAMwROi3pD3ZH7gnVwvfmDzFy217vJl&#10;tUAcmafiyLyRjlBFZfUncWRIO/7m4Mew7d27t8mnFWVRJYdy0BOfllfauvUbgg+wOeI4Fd7IF7ft&#10;WTL5rR5T3+BqwEkhL3A98Hnm/AZvH0TAMXls+r2g+qoiM98XOFw6fi1N6dCP8129tHRUNkelMTQn&#10;Z2ngyXwtH1pjhfuezVtCv0S8yT6QfME3QusEDuP3E0bbWfnYqql72eQnkPrQEPSguPvXBzgy8IxO&#10;njlvIzKzAn5bxJF5+fyRIn3/29HaE8CItFJG8P2++OIL++yzz4IuCX0w/ncmq0327t078MjwNZSZ&#10;mRn6aXhmfAdvhPpDe4ff2IRt40OT2Hg79N8HdJ3ggMAnSfLsuJVrCPA2aJtoEeFTCG5hk86N+seg&#10;xyQ86Q+ZY+7W+VubMnGsPbxX0lQ+xEO5eJy0H9p/1rAM27Vtc4qHCGdNfNngcyn4YnzPfykoKGji&#10;gqAjQ9+TbE/ET9xgSQBX9KRIMxwSOEbknfbg94ELWHk95T7HivPcQ5uBY8Ox3+d5IC4wh4vHbw86&#10;WB7A0uPycy3twTEnJyeUPe0H3p3H39L1zc/Rj06cODHoc504cSL0Ic3Lv/k98XNEICIQEYgIRAQi&#10;AhGBiEBE4PeKAO/SvN8n34n5jO9Uxt6Xfj5tm9avsu0/bLCb1y4H/8vjx4y09N7dwhhm07pVtn/P&#10;Djt36ljQlXkif+r43N6qMd7lC2fCOo6zJ07aiydPw5ifcT9r9O4Wl1htZUqn9pE+5/98QWtvSjW+&#10;0TyEuDLPHj6ya+K9LNYYLnfJUivQej7uZYM/c/XipTD/gG7MOY0rfty5y9C3hSPDvCb+lsKaQB0z&#10;rkoGxiWMddgYs7S1Je+LxxGBiEBEICIQEYgIRAQiAhGBiEBEICLQNgLvNPy6kn/Dxo+bpDXyadKD&#10;WGcPH92TfTHFKamvkYFVpjR85vgxn0uL7tuGtVus34A+Nl4+fHfv3WFPw9p62ahkO3zdIBtSUGqR&#10;loH8unAOu2WJNEwXL11gs+ZMs30/7W7ifJBKxnqM/5Ih+ZnvGRdim2JjLFz9UnY3TH2N26vKOmmq&#10;7rZ+fTKsU4fuNnveNLtzryhcUF1TJdub0qVr8TEV7lGa8C31+g28BvmTKL5pY8eNsrR0+aWZP9Ny&#10;c3ODDgS8CHw55efnN9nhkrwH3dwUsJ8lx+xNX/zKg6QtjvwTmBtAJwD/Nmjm/PnPfw68IPRW8IcC&#10;h6Ndu3bBFotfJGyw2F+7du1qnTp1Cr6ovvnmGxua0S9oAhw5tC/YPJO+auqrKz8oD9KB7gFzD6xr&#10;R08CPxopnxnS+6lDlwJgtTX60vC0U1aHDx+27OzsgCd+K+A1tWQv9HvIZ2214pWh+syZszYoY4B1&#10;7NzOVq5dbI/Li/VtSgeDONz+y/G+ffuCTRL/GKwdun7lov3SWL5N6WtMZ/P6RR3zgK0/WcbEi00W&#10;LNEEuHPnzgf2V+YyuJ68eh68vIiT89h4k8+8/7TKcnJXac6mh82cPMZuXD6jyvlaOk66Xk2P4HGR&#10;N+IgEC+aEyOGDLT+6T1tw5oVVhP0fFLYp+z3HIuX9vSlbd+2S5gMsXHfj5Ue0tnQvl+/TaU1WQak&#10;jbj9HLwgOBFgiW4NAYzwzcI17D1wH2VKesEOrtJytfW+ad2td/fOtmXjWit/+qCxLFL9gd/b1p7n&#10;eXq4js/Uw6KiIlu8eHHgenHsgXLw9gfHgS3/6g2bLw2ZZTlL5Zuca8GGNv9hcHzBgfaVKY7cmJHD&#10;wzxaE76NdQedZoI/i+PkfBa+vtCQwBcVvLSSkhIu+SAvZXee2iz5nuvbvattWr7QXj7QNQ3yQyMt&#10;JjhSHwvUhr0/7bdB/eS3rGcv27F+o3ytvwhdm9hF8icnnoC2u48e2rbt222MOBOT5Tvq9JGjSkhj&#10;BVMc5DdZ93luKl/CSfllPR6+2tEQQUvk6cO74TzXca/jxufmgfrgdZjvuNbb1VtxHoMvdvG7WEs3&#10;c/IU6/TNtzYma6QdOZDyuUOdah7gG8H7GNx/QPChtV8cMfeBFdb8kbdE/ng++aFeJsuoebytfabs&#10;8OPXsWPHoKfD81tKV/P7X8mh37PKGmmmHbMB0mn7nz/8P2svX299enS23t06BF8/8FLg86E3xMYx&#10;5/ADRH/OM7/++utwDMfR+YHJZzmenANf2qJrs8DNyc3NbeojuQYMuIayPffzKRs9VvPGfXvZ0mUL&#10;9Rt4I+ilwZPlilevpfuktv68otw2yL9Vunh586bPsCd37oW6nCxb4iZwjja7bdu2wO+Bu+p1BP0k&#10;2i+BaziPpktmZmbwScRvg/sk4ppk3fRngT/8FX7DwIu+mXPJtkjc3JsMqTyn6jbaMa5Txm9aEkPw&#10;IT50oNCQ4bdz9+7dTfUn+Zxk/M2PS0tLw3sD7w/wbvHjSDtr3taS95FGr6Po+8BxYmNdbPP8JO+L&#10;xxGBiEBEICIQEYgIRAQiAhGB/yYEeCf392bGZqyZYwzOeIPP8NWZk2DehnVhfH+39HbTGgDGQnD4&#10;WWdT+6rCaqsq7MrFS/bwzl3xVjRvozGq68n4ug80iPEzv1/zn7t3/GCsFax8/tieaQ61svyxrZXP&#10;7WXyg87cR+ENrc3hGdpYJ4C2Jjyc3dt/0Jzl+qBpXCEN6JflTzSGl5a3NFF9rNDanvFQa2OJ5JzJ&#10;f1M9iHmNCEQEIgIRgYhAROA/i0Br7y1+/j+buvj0iEBEICLwEQRkh71y+YZsp99LH6O71uavsrv3&#10;S2UjQ/dCdmzMqI3ba4z2jceFt0pt7epN9sWXn8vXxajg6yLl20KchuDjIjUW9DGh7y9cOmvTZkyy&#10;2dI6PXnq6Ac2n+bjPbdnkQOOm4/5gr2oKW3SEKkVV6LqtR06cMyGDcmyjt92kUbDrCaOTG0d3BVZ&#10;/WQzd45MSg8GS/Mbq5LNe8euLZYxuL+0CcZY3tGDxnp4uAjY4uEKsN4eTYVkIB1J21VyrJ687tce&#10;u12Q+x0TsMCGzxr3b6W7gB1vwYIFQVsBDRVsk6xbXy+bJsfoGMBRQWcC/YXp06dbdnZ28MHcTxoh&#10;8ACwfaPJEdb5M5YXV8PH3/6bhu1y8+bNwe4PbyLv4I9hLgH83tarzjTqA3h5uy2RPLC2B00E7JLY&#10;Hv27tnCpq1EdVHkxnzF12mTLHjvCTp09rKe9Eg8gpSnA/V43mAeBl4DeBdiwjgjf03B2qqV3wxzE&#10;G3G2PH3JZzO/wlwKm5cn8ZJ39BvQchg+fHjQL0lyMpJxtHVMPJ5OruMZ18U1mzl7vn33bTsbl5Uh&#10;31XS5YGbpDyLHhSCp8XvYU886B1NHJdtI0cMDj6HXO8htFvKj03tG1maPNnoszJHqsxH2fGTRyXf&#10;AQbC9iMB7QTKDC4W+g7Ny8zt3kTjddOjxMa8ImeRNEFG2LTJ8st1+vj7OhI0Phoz6De0sif/xO11&#10;kcvgRFHW1EXaJtoX+KIhUI5u73aOzK2iUlu0eIktXDBP+so+V5XKfxLfZP7QcBg3OtPGZWfanh1b&#10;wtwX9Qi9moCt5tMIyXuSGGAPX7lyZbD9k8bm/Qb33rx116ZOnm69O39na5fMsed3bonkUK2+rCHI&#10;rnBNW4EU/HT4kA0eMNAy0vrYzo2bNMdWETgyNeLGwHFge0K73fKD9RPHa0CfdNu9Re1P837gCFZw&#10;R0g79Qo8OM/cInOFzNXhkww9auoba+7evRaHMmgwaddsno644E4RB9hQR5L1ns9NOCU0j55JY2Pp&#10;/AXWq2u3oPdz8ey5cD/xePA6QD9EX9ajcxdL697DNq1ZG9be0Vc0bcTdSqCOJONt5bImbg9lN3fu&#10;3MAxRP+FukY/8bFA/at4VW/bd/1o3ZTOz+VLKmv4YNu0boXWKG4NbZh+ER2Va9euhY1jztG+V6xY&#10;YXPmzAncmQ4dOgR+IzwZ+BJg4XPCybyAOefRWoLXgwYKaaa9EJK/J/hV3LZjsw0dniE/dJnS9tpr&#10;L6vKdVWq/6DuwJF5LWJpuTTWNkpDrK84gp/KkYHPQxtlg7PjgTpG+j0PcEH4fc3MzAzcJ3TNPJ3J&#10;9unnqJtwpOB/jhs3LmjWcB3f+zVgkLyXZ3u9ow4eOnSoSTuH9CXLkzjgM24Xr2zgwIGBF0l9A1vS&#10;7PF4flrb07bQu4JbmSueEjoyBNoD8Xha/X7Hw/Gh/x0vTht9MP1R8vpkm/L74z4iEBGICEQEIgIR&#10;gYhARCAi8N+CAO/OBN6RS0pKgm9U1rShk8k5f7f292bOsWbnZYXGRW/rdad8NIkzczzvgOZEz2uY&#10;n/LxHrR5iVrjC9Z0sGf9xTvpyMKJOXPiSNDXzDvwo73SeIqxMdwZ5prQr9m8frUd+km+dUtuh2c9&#10;flBmTx/dDZrFPP/i+VN27PBPdvPqZSt/8sBeSKMU/gzrukhzW5vnt6WxDt/FEBGICEQEIgIRgYhA&#10;ROC3RqCtdxe+iyEiEBGICPz/jMAvGu5d/LnARgwfKd2R9jZ7ziy7nH9BdjLWeaf4CdgcX8vhRG21&#10;LGY6fqt7Ll0ssCWLcuzLr/5iI0dJZ+HAXqvQ+FADSNFoZJtq5MnAO6lt5CTUydaKDe778aMtZ/li&#10;Kyq51arNh/Era82x8+Frh7UfnCNgP8IOG/pYullt9XVKVONxcaHWbk+fbb17ptvyFYvs3oNSXSQf&#10;Hw2ybxGFriPfGJLRkPE0nzh5xLLHZGq9f7pt3LxOujiP9F0qYK/EVpWdnR1sa0l7GuNT0uNjb/bN&#10;bXMez6/Ze765121zPAOOzJAhQ4Lfo9mzZweNGzg92PawAWJHxpbLZ/89Il3Y6bDBwpmZMHaUDZB+&#10;QId2X1qfnl1t3arl9kgcKTBh8/s8b8TLenq0MdCkWb8694Prwz0a2ztfg+s98Fw4A6Q5V/ZCfM0Q&#10;iJt8YX8kfeTXMXwn3VrCpcsXbbL8c82cPdVuFhboTL29rEnZfMMFjf/g0uCbAh2dWbNm2YM7xfom&#10;lZeW9ylORTIO0pBMN2nDnop2Dr45wI3yd0xIb/PyxmYN9uSRutFS4BlnL0unZcIU+cv6zIYPSrPj&#10;B3drHuWZ2k9KRwb8vcyJI1ke2JXhn6B1slX1lfVHzKu8pk47V0l1/LW0LI7kHRfuQ61vv3TxwLZa&#10;ZfCzI99jjViTFzaP39NL+8O+npmZGfbg6yGJEflP2umpc9SxyePHBE1j0oeOcaoM5L+qSdfHY2t5&#10;T3poXzzL8fYrwaW0VFw9ccHgEWBP5lqCtxkoVvAUSu7cl47MIvmUk1+WE0e1HizFASRO6h2hOdbk&#10;fdqk7+370Vlhrot5r8ANwWdMU536kCPjzyc+1qzhSwd/U/DSXDuD7zxcu14q/tAM69O1s61bMtfK&#10;79xWhawTj4v+yq9qfU/r2n/oYODIDE3vF/wTvXj2PHBkqn9RHPqerbKm2raIl9ZNbfZbaZIsW6h+&#10;ER/pLYQP6oDyWvOy3NCZgue0esXSMI9H/vG90zyQf8oE3zW0maQeSPNr+Yzfde+3S28X2uxp0y1N&#10;XM3F8+bb3aLiUObJ+u/lCpboiMCR+a6dfremTrObV67KfZjKlS5DG77kuZc0+X3JNDSvT8nv/NjL&#10;E77XmjVrAlcCrkxJibS2W2nXfi976t4L8TZ/kI5TD+n8dO/WRdpWK9QvFYpi9LLFdPn9pJl2RJuj&#10;z6GOuw4YaeE713FKtj3yTHuk/tJu0aTJyclpSnOyfE+ePhb00oZnDrGVq5fZnbsf9pfUnSpxZBr0&#10;w1khXspmcbD6iZcyb8ZM6cjcDeXTEracA19w47cTbim8yGT/kcQP313wQNBLOXDgQOBnefkk+1Y/&#10;R/8LZw9uKP09z/DgZcZ9XJ/Mr9cl7odjg74Lej3oyDiWHg99DnUMXiQYoqPlafFn+LWt7Xk+fQAc&#10;GbgyzpEBHzbi4Rr/7HvO8R28HPxtwfukziWD5yV5Lh5HBCICEYGIQEQgIhARiAhEBH7PCPj4jndl&#10;f89nXMT4k/dt/JOiGcN7dTLwfp0aM2luqHG9DmtBfty1zdJ6dJEua1oY8zfxYxrHlOjIoFdaIz9L&#10;j+/dl572DTv8096wvuzU8cMpXou4NejIoDN75dL5sL5m3+7tdkfznaw5wUftvdLCMK5Gs6ZM2tW3&#10;rucHvg5pYP4GDWfSRZ7a2sgTYxLyzFgLTr6PUZL5jccRgYhARCAiEBGICEQEfisE2np38fe13yot&#10;8TkRgYhAROAfRkA29KsF8i80erx99dXXlpk1wrZLM6G49Jaiks+SOtnbGrCfa4zZOE7EX9Hhw3my&#10;N0+2rt07WW/5Upk4eZwdke7K6zes+U9xEuo13qutR+sj9fm51mts3Lw28FDWyUfwM3FQvJ9kzJoc&#10;2zH2RYcB/0ZoMJw6dSrYksgf9i23r714USkb92t91niSJGo7cfyk+AyZ8ifUUbbJ9fb46X3dRR6U&#10;jsY8uI6Mp+2G1oPMmj3N+vZPsznzZlq+9FTg9PhzsPVi42PNOnoi8HY87exJbzL9jMmTn0n3rw3J&#10;8b3bxcALjkymbKDwVbCZsvb+UwNpgxuAbgwaGfAA0np2CXbwi+dOpXgWKn9/Ns/zgI8K7Ib4n8DX&#10;z8H9u8O6GNbdOJ5o1nLMfR4Hz8TWm52dHfhGcG2YpyBPXMO1pInNsRXbwYpLCm2FNGuzx2Rpn2PF&#10;Zbfki0iauK/f68h42tDWxa8NmMDtwM8Sa3tIC+ljDsLTyHwFz8GWjN6Bcxg4l7SBcky6yTP+pZh3&#10;oV44R4T0ermQDtKAnRcNCHwyYb9F96B5IL+nL163cRMm21df/NkyM/rY8UN7rKqyvMnXErgk43Ys&#10;mQsJvkLE5xqW0d+2b9kQ1ijB4QgcGeGfOv7FqqVjcejgEesrDkWHjt9azrLF8nmm+Zr6v0+Tp5G0&#10;UTbs8X2Cfyns0dilPST5D6TR6zv3YPPOzc217p07BB4WPr7DvI/KIeiPNNYPj6utPXmmDIi3pUA7&#10;gAMAD4V26WXHfRXV8imjNl9cdl/te660dMTn27tTc1zPFFVKm8bx9Xbsz0DXY/rk8TY6a5ht3rA6&#10;zGEF7pHryJAXBa8HHCefDR8AbafR8m+EnlOyfnEt4XahuDtzFtjg9N62cfmClK8lGC7qxz7F1xIt&#10;buvOHdL2SLNhffvbvm3bzTky+Fqqkf4HPIdXqq97ZG9Pl/bT1198YeNGjrJ923eEeTXqMliBL3nx&#10;z6SPtoKW9OrcpTZ/9vTgqx0Nas4HvlC45v0/7vXyQMcJ/SragwfaCs8BJ+b0vD9+Ja7M4f0/2ejM&#10;LBsozsLmdevtlTguhGS5+zFYwh8YLB9THb5uZ8MGZdjOLVutSG25SQ9b5e6B55I3r6N+/mN774fI&#10;F/6C4DpMmDAh1DNvi23FQd17Ul5lW7bvkj7ZEBs1MlN8o/3S7n6uvKfS5G2HvLGRRs4l6xXn4VzB&#10;lejSpUvgkvCb6NpEyWvBlrRdv3499Fm0W/z8oH3l+JFmMFwuztNEcZ/QdTur9Yzuc/CN5mcbtDlH&#10;hpr+UvOwW8Ql6S8dIjgyj8s+zpHhOfQT9IdwfOCiwOMkJNNC/4uODDxEuCuhboSrVNOEhwc/pjyO&#10;Hz8efoMyMzPt6FHx3tRvEyhrD+Dg5znnbZ340YhBg40ypY+DI5O8lmfR78Nxw58T6fL7PR3+nNb2&#10;xMn7Ar+VvMd4W/DnEI+3vWScnGPeG07plClTDG04+Jac95DMp5+L+4hARCAiEBGICEQEIgIRgYjA&#10;7xkBf3f292nyyrwFYx/GnozBGX/4GIt3bMZKrF/imts3CgJfJWgLaz0IusPzZk2zRfNm2cmjh6zu&#10;VZU1yMfSG8bIjRrUjC/vFZfYcY0N7sl3PPNf6OXClXmgNQbXCy7az2dPhPmCO8W3bKXmW2ZMmRB0&#10;dDU4DTrG6NUU37pmj+6VGteE9UNBl5WxjjaO36XmJ8hbaxv5JU/OkWFu1Ocg+C6GiEBEICIQEYgI&#10;RAQiAr81Aq29t/j53zo98XkRgYhAROAfQkDm2OLCuzZzxhz7pv231r1HNxs/Yaxt37nZ7j0skb8P&#10;rGTYnlKbvAPY7du3tEYjx3r17mkdO30Ttn7ilixaMt8Krl7SlY3jvMS+Xv53T589blOmTbARWUNs&#10;x84tVlv3Xt/EbYOedsa0cGTgO2RnZwdbM74G/j68T1tdXa3Gvddkk1qoteFp8pEwwI4eP9ioiSP7&#10;I8SYxsvfotEQTO5vrPROkXRtFtnAQX1txswpdjnwY6oCRya5thx7JDYr0oNvhpZ4D54+xu7/KhtW&#10;0i7mNjrwwhZNWvAFAUcmaVf0dPiecTT3/v34+Y1VVz43dGLRlBk9cljwj/z8MXZt4dUYkva7Q9KH&#10;QAsGTYP2f/tL0ArZuG6l9Dnygh/l4ItGcwF+f/Le27dvB5sh9nPSfubMmSY9GX9Wcv+84pFt/GGN&#10;/IAMV/2aZxelgVspXQt5LdJl7+2Fbm+lvDbIHwi2VvxJuZ8l0oLuRfAHFfJF3t4E/x/z588POgHY&#10;MuFFMM/gweslPBf4UeQbbg8clZYC9zI3Ay/iu+++C5watAi8bHg3AA/2BHRkJk2dYR2/+drGjBho&#10;p45Ir1fl8VZf49qMkCwzL3/mffbt22cD+/W27KyhgbsQ+BuJvAX8BZPkk+zI4eOW1ruPff75ZzZG&#10;5bxz91bLO/ZTmE8CM7bkc0gf8y4EfI1RVtjmsXOXlpaG8/6P+pmso/h02blzZ8CgR9eO4oBMt6uX&#10;f36vHcO6rX+AI8Nz2nqnIp1oPOCDhvZZUlISrseO/rJWHCNhWVx2TxpZc2109kj5YpOtW2u84AAS&#10;vCw49jZLucPzmSTNKzhI6CWh0xMwdYxDHW+ZIwOWt27dCnyKzMzMoKOB5jPxOs5gVlom32CLltmw&#10;/ulBR+a5uEuhY/pEjszDygpbLp2K7tJTyRwwyPL2qP5UvAitA5ZabSNHpvzVS9snjIbIz9kXn//Z&#10;unzbwbKHDg/tD7y8XumWpgAupYU3bOXyxTZ+7EjbsWVj0IxCI+o910ytUPlItnHig8vRuXPnoA0C&#10;l4u+Monz+4fofs09nj912hZIC2uofEZNHDPWTuQdSXFddGGybnk79/o/dOAg++ovfw08mXGjsm39&#10;qtVBT+adeBJhTrPpQf/cAfk7duxY8HmElhT91qcE6l5R2UPLXbXW0vv2U/0bZSePHVaf+1RzrymO&#10;XmvxOF5eX7iO59J3wlnjtxH/RVzn9ZZrHCP6MvohOCD0bc7P4BrqIhyTTPX3U6ZNtN17d9gTfNKp&#10;bsOPqXtNH6jfDP2vatC8LntpEW0TT3Sg4psfODJ3wrOS5aPLQuCcp4MT3u/j+4l+K8nn5Do4LvBQ&#10;yBd+0yhfD8m65VhQX+mX4P/Q19Pn+nXJugw2nj6O/Tt4OvxOtG/fPjyX++nTk2nmerg79Cv4B8Rn&#10;ofeJxMn3Hwv0hXBj0KHhNxrcCck0eRzJZ5NP5wjDE4abSBsij/5cx8Lvj/uIQEQgIhARiAhEBCIC&#10;EYGIwH8rArxfJ9+P4cUwH+CBeRrGJCW3r38wrsfPOL6OKssfN6410roR8WTKHz+xl9JnDQtXtF7w&#10;jjRY9+/eY9ekuQ035ocNawx/Smflx3rd6uWWs3iendI4j3m1yfLbzhwNx6xfYrtfVhT8NDHP9uTB&#10;ncCnCWub4Ma81RbmJlLv+rzvt7aRH8YEjP/YfFzh+Yz7iEBEICIQEYgIRAQiAr81Aq29t/j53zo9&#10;8XkRgYhAROAfQaC+5p1dyb9p06fNss6dulhX+YLo3aenZY0aaivX5FiZ1kU8eHjXHstPbtndEq01&#10;P22rZC8ePGSgfSl+xKCMfvKBMyHwY+YtmKX16NNtzdoVdky6ozduXRH/pNAu5Z+3rds3yafMGOs3&#10;oE+wyV3O/1nJTK2h9vQmbUSM9Vjnjk0QrkOa/DvgOwe7NXYqbPqsBWGtOzZl/CIdlh/hufNnWa+0&#10;HtajV1f55ZH/jcIrjX6fWJ8vmzhmLW0N9fon/kBN3cvge2bw0IE2Wnbgk6ePhnSFtAULoadO9maN&#10;seFHYC9DSwC7HtyHZLrp+z24Pc4//9p9ctzrcfJMODLomuArAs0StysyH+BpYp9Mk6eBc+GaxrUr&#10;aMYumDPDMlQ+y5csCH6ZwcCDx8PcAmvu0WnBn9GoEUMCj4B9duZQy81ZaDu3bQrzBWjUcH1K0zYV&#10;E+WWl5dn+IZClwX/GnBIKEsCz+EYfgGaIOs2LbexEzJt4pQxduJUntXVV2seoJFn8B7qMB/CvcyL&#10;oK/A2nviv/zzGQt8H63JSeUnxY2pfP7YLqkuw3shH7169Qo+e7BpEsAnyYNBg2HevHmhHnIPNks0&#10;fKmL1FNsvtg/8ffDs+HHfPnllwb/Bp9IXgbsKR+3516+USrdokXyC9bVpn6fZedOiNMlX0uSbmri&#10;yJAvD9xL4HnYdfGThQbQyWOHIBvom1T+wj7Mt6jeVr+x/T8ekJ+XHvbHP/2P9R+QbpOmjLPssSNC&#10;OWBrx4aOLgf8Bp9bIq3UN+oVPAd0HmiHlBlliP8zMMJ2S96x6RYUFAR9BrQXwGDxgtl2/MiBD+ah&#10;QjqZBwptN2Tnk/+RJt+SN/FsfC6h20L5U+8IcBTYbhWV2rz5C8QFnG4Fl1J9j3NkkvE4vmCAr6gJ&#10;4+SLLL1XqNcvnj3SpcKXuqT0u7/w5NybY8d8FevUwAGeApwh+grKHUzJA9fevSctj5wVNqRvmuXM&#10;mmxlVy/oEcLmncqf4vxIKHxwz+ap7Lp+18m+l3bWuSPHrE55p8ZQU6j1bI+fP7Nd6rsyxKf7/I9/&#10;tL999rn1Fq+GskTrCC4AdZ/6jF4F/Ar63rkzp9rQQf1s+pTxdvt6gWJS/sUNCvN5jf2Dz9HpyxCo&#10;r7QDbPv0TfgmOiReHXpN+JqhP6BPA4OCCxdtm/z3jMkaaT27dLXB/aWJtTzXSm7dDv00ESb7P28L&#10;9CO0wUHinbT74kv7+q9fWKdvvrUuHTrayGHDbaG4XHPF4wB3+kmvD6kUpto3z/+U4NdRnvi9oV9B&#10;F8XrSltx1KscL1+7bVOmz7KvpHczOGOQnTqep3WJL5Wx93O2bcVB2h0D2tzChQtt0KBBQUPswoUL&#10;TXXK4/Br4ZTih4g2yz3++0AZ0HfQN6GblrN8sV2/Kf2lRv9nbxL9CFWwupEjU6O+Z6e0VwZJu2f+&#10;zFn2qOzjHBkvL/oJygu+CX0/Wlzev5I/fgPoh9F1oR07l4Q8eZviOPn7x7sA+aON0Xf5d55/rid4&#10;GjjvcVHH4dN16NDBRo0aFfoM2izfe3lzfWFhYehTwJvrkzyjVOxt/+c56FvxvgDm/ltIWj1dHkPy&#10;M30qbZL2iR4aZcn3pM/zl7ze44j7iEBEICIQEYgIRAQiAhGBiMDvGQHep3nHZlzEmIGxuL8fe755&#10;Z2aOhvGtv//zHeMP9GPe1FWFdWLlTx+ENV58xgfS00d3wxj0rQbiFbr32cNHWlsjnex3v1il+DJX&#10;L10Oa3/gyaA/g34M8034K2ddEH6bWFuDjszOrZvs5rXLxrwTa22IP4ylNYZGjxVeDryZsqKb9vhB&#10;WdP4mrHIxzbGAc3zTP5aOsf5GCICEYGIQEQgIhARiAj8OxH42LvLv/PZMe6IQEQgIvDPIlDzqsEu&#10;X7xqixYutSmTp8qXTa4tWbpQ/hfG2vRZk2zFavkwWbtcW64tXbbQps2YZGPGZYWNa/b9tNuu3ci3&#10;opJbtnffThs/UX4JhvQX3yRLHJWpNnX6RBs3PtuGDBskXs2AoNOCT6aXVeVKutasy2bsgTGd26c4&#10;hx0JWyjr97HjY8vCvoZNF98DrMvOWb7IluUuCs9I79fT0tLFd0jrGvw5bd/1gz1/0WjXltX49WtZ&#10;/DCLaquXvgSG5GvyAzx/4WwbmT08rKWvktaIj11T+5Q9lXEo4/H8/PzAR4EHgQ0YO53bHkkz+Unm&#10;gXP/bEiOdd0OSHqw/bKGHhso9jtf447t1u9pzY5GGpkvqJEmC/msePrQli2eb33E1Zg1bVIYz3v+&#10;ST/xsWG7w56JXRKuyIkjBwMfZqH8U2FLHyzfPwP79rbhKuuFc1M6B0l8iIM1/GgAsI6fONAmwRcN&#10;vkzg32BTxK6O5sDIsQNtae5sO3Uuz55VPNQynpRfpobXsheK/OB4kB/nKvA84qGMSM+cGfJVId9e&#10;u7Zvtv17dtiubZttprQTunX+NthIx4wZE3RI4DB4IJ3JdDOfEjgDShdaMnCT4GxRF0kveeEYGzrl&#10;AY8KvgZl1FwzAdwpF7ayhxW2Zt0mG5U5zJYtmGHXL5+x2qrKFjky5NHzy570ZA3PCDq+Z04cCb6M&#10;GmpfNWnlMPfSIKLEsyeVtnf3fhs+bITSPtiWLV9ia9evkN1+fJNdulOnTqEs0HhwvhJY+POwY2Pj&#10;ptzhPWRnZwdeDefwQYLGAjhQltiDuW78+PF2Rbo/H+ivJLhKcEz+0QAGXhc5TgbWhaFBQTmAO/jC&#10;UahTOz934bL6ntm2ZPEi8b+KdJv6nbep5yfbCHZyAs+A7zNFmlrpvboF/hh+xNFIQosopF1cEa7z&#10;esd9lK3XRThecAKoJ3ACvK/zPc969rzG1q/ZIB2ZvrZw6vd268IpOiclQNymVFKIttVw+/49my+d&#10;irQePW22fN/dEOfkrXRZmnNkHmiO7wdh0y+9r7UTd2uIeA5L5s5r0kWB/0R/RrsjvZQh/S0cIThz&#10;588cN+pWqk8AOxg4H/bdSRzpJ+gbad+0L7gM1A00NeDz4ecGHZNFSsMkXTM8Y7B4Mlm2dsVKu3Y5&#10;PzUX2Vi8yXj9mPYIR3HsyFGGfgzxLJ43X/yYYfLV1NcGyB9Qx3btA5eE3wn8FHloXm/8fGt7L1/a&#10;Mf0suOB3z/0ctXYf5+FnXbxy08ZPmmp/+0q+DEeIt3fhLN9oS9UV6hD5Sm6c83Ry7AFc4WlSPujJ&#10;UK+oR95Ouc7vo/7Rh+LnB44M97LRVikT9MfgrR45dtCqa6Xzo/JM8mMoXzHBmjgydfr93CXOUYZ4&#10;TIEjU1oW0pxMn6ezeZ5IE/PU/HZQF3JyckIb5TeVuW3ShE7VN998E/oR74OIhzblwdsnn+FxUVfR&#10;9aHNJ/trv5691xn2HhdcF7SO0ELjd4LfddIIjn497ZR0LFu2LOjV0DbgSXkcyWe0dgy3JTc3N9R9&#10;uJKOlf9G+2fu936BY+b84XdRbvB/KDcC13j6fB++iP8iAhGBiEBEICIQEYgIRAQiAv8FCJSUyOeR&#10;xpHMQbBegLkl3q0ZHzJ3yNiNY8YerKNhrOHv2bzv35eG9PnTx4PGS77GZfhKeqi1gPhBgtNy6dz5&#10;oBnzQvfV6B28QeMVLSYI+xdPngY+C3NnrDFjTdhVrf3Dr/S+3dut4OI5O7R/j104dzJ8//h+WdCL&#10;Qc84NXZm/Jza8F98r7Qw+AYv1HqFZ4/vBd1j0tjWRhH7WIvrkqH55+R38TgiEBGICEQEIgIRgYjA&#10;vwuBtt5d4vvJvwv1GG9EICLwL0NAxtS7pQ/txz377dTJ01ZTW20VL57JR9Eh27Zzk3Rfeln/QfJb&#10;lJFuAzL6WMbQfsG2vnffDisqvRH8Efk4D59F+GxYkrMgaMuMHDU86MYMGTZQHJbRtmJVjl24dE72&#10;uJcyATfId8OLv7Pt+fjV88dnxoBodrC+HN8K6FOwz87Otv4D00K64MVkjRpiP2xdL3v4SXvwGJto&#10;g71+g08cxqHSTMX2zDBSW12Nzinv2AfRm8FP1H2t3+DaylflTX4nsEPxfO/rOcY2io0UfgqcgtLS&#10;0ia7JDY8rvlXhmR8bgslXfAAnCMDNv4daUjiyP18xrbX3K4Gj4I8s3Zmde5S692jc9CGvXzhjOgA&#10;8sOs+5KB+Qfssqxthxfy/Ml9K5fG0M9nTtjaVcts9vTJNkKaPGxoiGDHZp1P80AaWaOPbRQNE+yc&#10;cC/69OkT9mgKsMZ/8syRdrP4om7HJt9g1TXyzwW8jVuS1+K2bJ5F3PAlhg8eEHzl9OwqXZe//Mk6&#10;tv9b+Jw1LMPSe3cL2iiH5VeaeRQC+6TmRPPyxNaOjR+eDGklnWzUR3yF9OzZM5zHZst8jZcJcYM/&#10;8fm7AZ8ra3+xPfsO2OwZU23r+ly7X3xN9VJ2WupoYzVKlkGyLmCvnT97eig35mYoQ/zgpLgnlNsb&#10;8W3eiCPzwo4fPakyy7U9e3fbU+mhVL56ZhfEx6EeY4eFz4INGM4L9mPSTTpJI3uey/wSGi3YfLHR&#10;U2bkmw1dIWzu2O3hQqA7g335VcXTkI7QBsWrQMs4HNMmxTH5WACv5nXW26Lf63iCE/oe2P+xa5OP&#10;VwLxaUW17T+YZ9+Pn2BLlyyWv6BUO6+Rvxvi5hkE4kmWF7onM6dODLwx9ugy+xozxxhckvWONBCP&#10;8+mcE9KSnzieW6tqvWPbLvk9GmyLp0+w2xdPCx7horJ/o/7pY6H0ySNbsnyZeGn9bKl8SZVdvwkp&#10;IHBkqn8RL1ARsD14+sQ2bt5kfdXGenfvYauW5ljxteuBB8T8IhpJ8L7oT+C1OF9m2+b1FrhBlJe2&#10;BvnHS5Wb+uVQlu9TSNvxdsRZ8gcO9FO081XyCUVbh+cIn4o6cuTAwbCdUj9xPb/AqsRD8T467Hlq&#10;og/yugDmzI0uXbDQftqz116Vp+57IN7GhdNn7LD8Sq1WfYezhn4H86UeSGMyTj/f0p7+zvkJfA+P&#10;D3zob2l/HwtwZAquF9msOQusZ680mzF9mjS2uU/8qvr3aaLOUJfYvD63FDdpP3ToUJM+TF5eXqh/&#10;tNPmAY4X7RTuCbjTV8Ijg7/Wrl278Du6Zt2KoBVH2bLhE9GP+X0OHBnpr/FtvfRkdiv/g+UPawE6&#10;Mp/AkSFNYE++COhxUbfgZFEnmLumndIP0Y/y2w62aN1Q1mzJvFEeHmif8G3oh+lzSktL/asP9l7W&#10;ybh4nwAT9MOoj+iWEaizfj19AWVPveUZ1CW0XZLt/YMHtfABH3DweNiYw6ds2Twfybwl+x7qFr8z&#10;YAGf1AM4evq8Lfh3cR8RiAhEBCICEYGIQEQgIhAR+L0jUFxcHPgxrLGCg+7v1axnYKzj78rgAIee&#10;9370ZHiHT41J3gT/wdevXLRXL55aFXOfh/bb0oVzw/zVaGmz7t66zZ49eKhxdWpQ/lZjkPoqjXVf&#10;VAY9GOY4Lp47FdZgHT6wN/gcL9A8J/NihTeuBG2YoltX7caVS6mxdOM6IebeajTXyDybJhbCXMm9&#10;ssLg3/hOya2gK+Pjhdb25It8MHZg47oYIgIRgYhARCAiEBGICPwnEWjtvcXP/yfTFp8dEYgIRAQ+&#10;hgBjyrY2tCrgROTJFgff4fz588a4FNtR0kbDWJR4sIcxFmUcCjcC2/DNmzetVPYrbOZ8n7QLfSx9&#10;9KU8h/Ef9kHsfNjqiRuuCpwF1ocQN+NibLLJcfHH4udaNp7hdrzkPc3jIj08BwxYe046+Ox2dr/X&#10;x63++Z/ZJ/FKpgdMFyyaE3xErd+42p6VP9JjUrbOt+IfVLNeBTt7K1uDqAFva/Sl/upeVksXdqX1&#10;6yPeyLhh0ijZr+Uy8BtSgXwnywDbJuVA4DvmHHwOAnsj9ll81XAOfRvubSlQH4gHTgv+WbBBYztl&#10;7Tx17mPlw7Pb2qinzJUQF3FjX6ZOOn+lrXv5DuzZe6Bc4dBQ31jrj/2SuRnsn+g2lJSUhPy8n4Px&#10;O1veg0tb28fSRzrIC/nkmcn64U8kD6SZsmDj2OsUZUP9pb1il6Ys+L6ltkB8PIM6T5umfOGkwHWg&#10;nyD/paqTxEG8XPtbB/JHP8WcGRucobLim5azaN7/snce7lkdSbr//+69+9y7uzO7Mzsz6zDDGoON&#10;MRhjorExYOwBG4MTwRgMJkeRDYicRBYgUI4oo5wl6tavpRLN5y8IZNmAqx+aPqdDdZ339Dn6uvs9&#10;VfLqS/8V7KLwrVh4Tvof8ZViPbl23mXg8Nknn8qc6e/J0sWfyBW9xrBOxnBgvawXPl2r0bWkpl7f&#10;S8pF0RIpr6qUTVu3BN4JY453F/fyZ/dHZeFvaNWXXwVbKOdOqq+kFngoKkRtOhPsGQgnQ/9x/8AX&#10;vOGrwTngmeFeMp7QnwC9BE5ZZ3u37N+TJePVXtDUiePljPpO735QG+rYPeU5sfc171XGQ6bxFwSM&#10;4D904lnnvcF4JXKvRis/U/tM5ZlUt/c6KeMC/VeuXBlsyWDfDOwS/+bY84zsTgW/tumBfKc8i5df&#10;fVUWKWcFG90DONIavL1BBfREPpFjC4ylFh2HHd3KL9Pjts4O2bZzh0yZ9o68Ou4fgaNp72Ha2HNN&#10;yt8ofGRNfWuiLP/80/BNI/a+xr3yN+W5vClrlBfKPUj3fuatTeSvSqX+vd2k3L95yo3bvG69NKrt&#10;8Uz42rXY9aEX70hs+0yaNEkOZe3TbzUvyd4dO4Ptn7cmTAx5D/QbTeyZZ5K//cdNMlufz0UffBg4&#10;VmDapnypBzU6tvW4W/sDt8SYe+e2fPbFsvDc8PuGe0aIf9NwLwjwBuH/TZ48Ofxt4l1LoG5VTfVj&#10;snv6lTumZcT6B43BXg62pOBM8o61YOPKzi1FJvczOzs72CHj3cr7loA+8fvjt3i/mp6eOgKOgCPg&#10;CDgCjoAj4Ag4AmOCAFMhi8y5o+OH+pu9u705cFEGZyiDfJf+nsHv4rDFYvnNjUPf6+h3Oth9GbQJ&#10;q7/5Vd6A2l1lvoAvpX4+WtF5fb5+P7JN5xbw4uG5229+fn8zx2bONBj6pKzonhzWbwOPHNgrd29d&#10;DzwbvqUxezHtzQ3BlsyeHVsk++jBwMnhWxPyEwNzZNYzWXtIFmwelazM8xwBR8ARcAQcAUfAEXgW&#10;EOCXWFPvQ6lu7ZDKpjapbe8K5+QTPTgCjoAj8CwjYPuvqVL2/5ivMUckcmz7Scmuy/Zx2Aujnsm1&#10;/aZkbUaaZ7KRyx4T+8Amn5T9JSL1LGaSbfVIbT8ubkN+YqAeOoAN82Uwsb1Jq0sddPolQiw7lllS&#10;UhLs87w3c5raiNgoD9QuBmsCsb+Mzna9D2pLA9MUvd0P1Y2L8o30fADV9NI61MYGKd/E7Nq6WWbP&#10;nCrLPl8g16+d0gqDe4Fcg83N0cWwT7ZHB/5xHeb84BRfA/IIhjkp5dSF8wH3iX1CzimzmOz+WF6q&#10;FLyMW8X4TdybTNXO8tGL/uNgMpEXXy+y4/sTt0l1TP100fRIlXJt3AfGI7pQLzGQZ+OVe8Gx1aMN&#10;58hAFs9UfL3xsclFX8Y8Yx8MuE+05fqR92sHw4Z+0Rf+zrZt6k9L/bOdOn5EDmTtlKWfLgw+k/Aj&#10;hj0YnhPW0gyHWGdkcC1c08G9WfLBrNkyd8ZMuXD6zGNrdKyvtSueIJ4Yc5WH9anujWMz4/z58wFX&#10;+vrZc6ANK4pLZMPa72XBvA9k97bt0jnEkeFbNQvoxH2KxxfHJSUlgQuEHRjzu0MbG4sMXTX/IXW1&#10;jbJr2w6ZpH535r03TXJOHVOOTI2JD7jRhnHAGEBPG0+Gb7J0WMAIDpBJH1zHSGQnuzeJ3STT6Uny&#10;EuUlnqMvAazRmbVRbJ6wdoq/KM7jMc99iu9xq4JfobypVd+vldfUxtTXX6q9MuUfBf6T3nvTlXbI&#10;IXJs+YyrXs3rG9BnW4/zlUu4QmVMVLsmRO45zyGBNqYL95Dn4GO134avsDkzpgUfepPfHB98zOFX&#10;D1vimd7POnSGOTJlunb7ndpnmqp+ulZ/+ZXavCp+pKf2PaxzdMy1JAZ4OfBOlixZEjhoq9UW0Efv&#10;z5O//sd/ypvqMwy7QMYTSyYzzjt28JDMene6vPbq32XLDxukqa7+sYexR8dcD++rjnZp1XcWGHbp&#10;PT2WnS2z1G7Sl4olXD/DLX6+6IcAjtTDXhap+e0K71EtpxaxV/kxdlyvXKozyvnEZg82brBVxruX&#10;gFzuDwF8GGM2Zjg3P0vgAycZvKxurJ+NzVDo/zkCjoAj4Ag4Ao6AI+AIOAIvAgLwYmJujP3A1rzg&#10;90jn8fBdqsqKpEnt4xKNF4N9F8ramuvlQf39wGXB3vHWH9frXHhT+Hamq7Ut2CC9X1YuJfkFUl1e&#10;EeYQpQWFcuHU6fDNCOtR/HYn8o0Ev8cfzWvUtqr6IC4vzhdswHS2PtAf9TrHVVvZcHEunjsZ7MJU&#10;V5ZIft7NYEumrrpcdcTu5+D6oM0zuF3MKeiP7xvgyjA/89/5IOPBEXAEHAFHwBFwBJ4XBFjxbO4d&#10;kMoHLVJco/4uG5ulobNXyB9cDX1ersT1dAQcAUfgyRCwfaUnazW4R8Qc82nbZ+qPOSey4/2kTG0o&#10;px0R3Sxmamf71o/mzI9axHPfR7lPfmT7Z7SMr6mkRDkyH70vc96fKXv37VI/WfjuUHs+PewFDs3B&#10;bU1hKO3tVp9T+jfKNvMeduu+Xk+vFKhvh5VffSHvTn1TVixbLDevn5OH/eq3R/FIFzKVG38jER/O&#10;uZYnGQP0RbR7Q2p5qdLEfuNrGUl79EP2WIVUeo80P5VetE+8dpOZqk2y/LG+/mR9Pkke12j30dqx&#10;loV9G2yrzJ31buAHTJk0Qaa8NSHYkym8e0vX3bDj8biNIGuPPJ5rxm5VaVnYx3938tty6uixwedG&#10;1+f6IzsgYARXwp5TzrGrw944XB322MkjIPexoEOLdboj+/YLdp2/Wb5CaisqB/tRZ0vWDp2Mo2jt&#10;uU723tetWxd8F92+fduKwrPF86XNAkemuqpO9mzfJe+pT6zPFn0kd9SX2oD6QKcO4yJVsDGTKk3V&#10;bqT5qeRafiY5Vu9p00zy4/vFveAeYzMK2z346oEvwb2xwD2Jz7nbjW2tsn7Tj/KG2k359mttU1gk&#10;3cqDasc/VIZAf6YDa6XYrsGXGHwNxjdjiz4JNlY4ht+FnbOPPlB/aBNfC2OfZ+Avf/p3eWfyG4E7&#10;1t/9iF8X60x7zhkbj3Nk1D+R+mWbqDyWrz//Qir1OjLhnmx80YY1YL7PnKh+v17/+z/kz3/4g/y/&#10;//1/ZKr6DMO2DDZk+BuVSX656rDmm29l8sQ3ZIX6fyq8kzf8jML7TBa4Z6tWrZJX1a7P3r17pbi4&#10;eLga+lqgb7CHg0Q9/Ohh+4ZnzrCmnAhnEMwtYFOLPrA9g18xeC8WuI92T8nj3cG7hgDu2GDDj+FX&#10;X30VfFPFZfaOoW6sK+ceHAFHwBFwBBwBR8ARcAQcgeceAaamRJ0Ls06FzRe+HWlpaBz0f6TrXfBT&#10;4Pvn31HbxTnngn+jpoZqqa+ukNxrOerb9pbcvnFFLp0/FWxpfr/6G/lx/Xch79E6mH7z1qx8FL5L&#10;sT41hcue/ne2zhfUNg32arEdE7gv6ksJGzHwdnbv2Bx04BzfSti96Wpvivxh616Rzt/sWwXmGvz+&#10;37dvX/Dxii1XyhLnZzYveu7vr1+AI+AIOAKOgCPgCLxwCPAlYKvakalsaJKiqhop1291G9SmPflE&#10;D46AI+AIPM8IsJ+TbJ+LPPZ52CsiJs7hEq+ZOR11iNYm/dxzUAJ1TD4yEoPNFZOVJdYdybnpR7+x&#10;fsjnnD2qTNc6kn6epE6qfbGSEnwtLZfF6k9jv9p67VD7rXBk+gbwy6E2J/R7ll61G9uve/r4WyHt&#10;0XWGnu5e6evVNYewtTsgdfcr9LuazTJ96mR5e9Lrsn7tt/qNDbY2knMIYt3tnhpudm/jNBEvsKSc&#10;6yImu3dWHvfFsfVj94e26SJtrD9k0p5zUjvO1B4Z6YLJN52Q+0uFdLpRlipQNhI9UslIbG/nhpn1&#10;a/eQ1K6f1O6/1RurNN5rjvuAO7Be/dtMeO1V+dt//VH++K//Iq+Pe0XWrdGxXXhXq7IXnpwfwrVy&#10;DcjGnvOWDRtlttqq2LpR/aVUVoV1OvJtLW2AZ4o9bm6H3vuie/lyQO3PrF+7NtiBiH2sIPOx+0Ib&#10;fS7v5t6SlWqb458LF8nxw0ekp115D1oWX19sr2qYA6E8CezlsKbGepoFu68MRZ7zluZ2tQV9SP1G&#10;vSvLFi+U/Os5Klx9quu+PuuA3K84oCMYICddjNskO6Ytsmw8PHbt2iCdbMoyhUztM5Vnks+4tmAY&#10;8S3hoUOHBB868CXw/0egL+5RHOCYdOkN2LUvS96eOlWWK28qX/mID3Wtl/sL/wH8ifytJdp54EZw&#10;X4BBY4tyanbv2CHvTZsmc2bOlB++/z5812h6cb8soMe1a9dk6ScL5f1Z02X+vFmBLzNv9nvqU2+t&#10;lJfkBztKtE12T8jn2jvVfg3XgGTsyHyjvA04Mt9+sVyqS8oy3j/TzfSylHGHfz3sx0x6fYJyZP4o&#10;f/vTn2X+nLlyWDkyNfDE+LuVafwpLpfOnpNPFixUW08z1BbaVmlQm+mGWRfr6bru3Ke4ksf56ewT&#10;8tXy5bJA/TNdv3592A4PuoFhjAf9kwcvav78+TJhwgRZs2aNVFaqfoTo/pj8/Lw82fD9OpmifB/s&#10;yMBrsntDCq72TCCCe04/BNbDs7OzA7cODhFr5lZGG5NDXcvn2IMj4Ag4Ao6AI+AIOAKOgCPwQiDA&#10;z2KNfR2dwd4L3HlsRZpvpFydx2KfpbKsUC5fPBN8ys6e8Y5sXL9G8m5dk4baysBRydq9TY7/dEBt&#10;eBYKvpaLC+4En0jlRcWCzZhi9Q9eml8Q5vftD5qUK9MW7Lny+xtfp/zet3me4RrmbOrPHDsyXW1N&#10;gt2a9pYGnWu0hdjR2ii3blyWgru5wabM4CxqcN2B44HejjDXY64GT545Ed/BwOHHh/eRI0fC/A4O&#10;jf/WN9Q9dQQcAUfAEXAEHIFnHYEe/e3WoRyZ+uYOqW5QGzItHdLeo/uQmk/04Ag4Ao7A84wAc7N0&#10;8zMrZ/8mjuyNpdofexI8TL6lcR8cs7/EPjJ7R/SXTteR9ItM5CAv3o+iLbIpJ58+6TsxjLb/RHmc&#10;x/u0sU4lJSWyes038v4Hs2TtulVSUVmitR/NwQdtybDHh4+TLl1qgLvBH6bB2NHRpusIV2XX9o1q&#10;a+MdmTj+72FPNef8GZ3380089Z8uGFbJWlNmGCcrJy9V+8T7Q710MZZPn2BJaiFdW8riQN/EON/y&#10;EvPjdqM5zqRfpn5TlSPXdI+vB13JtzFuulOHPPAjBUOrF58nyrL2Y5XStwV0s/5Zv7qn617YRpo2&#10;5U35t//7v+Svf/qDrPz6CykrvqdNBp8Tq28ySMnj+sI40SFw8cxZWfzRApmnPpf27tgpjeq7PHqM&#10;FDCtNPhISZ3u7W9XP+aff/Jp4BGwtmZ2IJBtWHEcAmNM//EN27kTJ2Wp+vBZ9OF8OaP7+OTH12dN&#10;yMM/zOrVq+UN9beDPRPsVti4ju+53srAkVGqg3IDTsrMd6bKwrmz5MaF00oYwO5U+gAW6WL61oOl&#10;tEcnw5SUc9NzNPLTtR1JWSb9kWEhPr6jPBfsfGBPJk85EQTKY04T47Fd/e90KfgH1a7R5ClTZL5y&#10;Ji4qp4PvIsOYMeEp0odqr6hH7QzVllfKqZ+OymIdG5OUo/LFp/+Ui6f0Pa19WIjHCuuujIkvPvtE&#10;5s58V+a/P0t5IUsHbYwbRwxbSkkC18E9Ql57v/K/tA5PS2l5WeDIvD7uf7T/JVJ4W7k+Wjdd5B5b&#10;oJ4F8ll/Pqvj/NsV6jtK7cm8/Je/yJz3ZoRnLHBktHo62UGe1qkqKQ22ZP7x0kvy5vjXQ3vjmNlz&#10;Sdqj/Jizx7NlmT6bny/+RHZu2hx8+8X3zMal6Wkpa9fYhvpa7egsXLgw+DcD31h+vfLnflJ7UNyb&#10;6Wp3avwrrwbuGjbTLcS/Gew4xgVbUFu2bJEDBw5IeXn5Y/eXevaMmzxPHQFHwBFwBBwBR8ARcAQc&#10;gRcKAaYM2FPVeRA2Xtp0zsDcIF/nHtdzLst3K7+SC2dOBP/J2UcPysIP58r4f7wc/MpiQ4aZS1nR&#10;veBv+Sz+hZXTQh78FNL+zq7AuWlQHgw2auLf8xzDXWF+h29YbNPeUh/K5A0HtRmjH9IEbkxp0d3w&#10;/Q08GWRbP/h66mhp1HPman1BB+zJcMw6hf3+J7W1TC0MIZ7TWZ7Vt3NPHQFHwBFwBBwBR8AReJYQ&#10;6GfdVX8KdSkvRj/NF84t9j1aGn6WVHZdHAFHwBEYRoD5Vro4XHHoYCTzM+qk2mtKlDea85Ho8iTy&#10;DQfTnZQ9SNKRhl9aJ/pNtQ9aUlIiy5YvkdcnjlN/SzMk++RPUqW+jjt07xs7Mp36PcuA+pOpb6iR&#10;/II8yVMfMwW6P3rr9g05ln1ENm/ZKDNnTJLXxv1FXvrbHwJP5tC+PcoB0O/w2ffnj1kU7L7a/qlh&#10;Az6GXVQ97WFcn2PWBuLrTNbY2sT3x/JSpcnWGJCdqn5ifqyHXTcyib/GfmWiPonn7LOCWypdyLf7&#10;Y9eCDPJStbF6T5uOtfxYL/qywD2xfWfLY91q9/bNMvmN8cHPzLIli6WkUDkNuq6Fz/BEPBPPWSfD&#10;39LGtd/LO+rf5mPlKGC3IthkVhtN2LporamT0jt35aJyUFapfY3pb6ofnFlzZMcPG8O3YfEYNGyG&#10;9Ub9ocja34/r1suMd6Ypb2BFsC1TV1f3mK1l7hn2N7Zv3y4ff/yxLFd7GKdPnw5rbXbN9nxw3tam&#10;vCFeX9rHpXMX1B6O8iVmvSeXdb2wP6zlWatBbpSNF8tNxCPx3Oo9SWoY0FeivMTzTHIT6z/peSb5&#10;lMfPifEpWCfdv3+/rND7dPbs2fD9H7jHgbrN3Z2BY3Ls1El9T0+UV19+Rb5Y+pmcVL5LmdobYs0V&#10;vg18rsLCwhA5Jo+ygzt3y5a162T54k9l5uQpMuHlV2XuO+/K8X0HpF/XjOMQ9w8vq6SkRD5dNF/+&#10;5+//La/9/SVZsniB/HQwS1qb6rTZ4Bpu3D4+NhxhVhpHpqKqUtatXStvv/Fm4IDduJST8f7F2Nl7&#10;0/phfbiu6r4cVl4JY/4//vXfZMI/xslGtcHCM8eYNT1SpTx/fXqtuVevybJ/LpH/eeUVeUM5RJ+q&#10;PabvV62Wgpu5cvPCJTmltpk2rFwts6ZMlclavvbLryX/xs3w3MS4mW5xas8v79nz588HH1dw02aq&#10;LZ+Nq9bIbuXa7Nq4SVZ88k+ZNvFNeVt5OksXLJIdG34Mtp3s7xpy7Bj5HBO5NgL2pvh2FN9pZ86c&#10;ScqPCxX9P0fAEXAEHAFHwBFwBBwBR+AFRSD4NLbvCXS+Xac89JNHj8kKnUNNe2uyLProfTmYtUtO&#10;6XpW1q5tsmfHFtm7c6ucPHZY7lcUKyq6JqB8lKL828GuDHyZO7lXJfhbVs5KmdqQOXfylPx04KDc&#10;unY92I9hToEvp5L8/MCHwa4LfmvhxGNTJv4Nb/MobMhg0+ba5fNSe1/nLup/ycos7WzVbwJ03r36&#10;2xWyQ9feCvJyH5u3880A9m+JzAXib2vs9sZze8vz1BFwBBwBR8ARcAQcgWcJAb7NHWCpmaXxhKif&#10;j3pwBBwBR+CZRiDV3pPlx8ozP7M9VI5tbyeuk+6Y+rS3vSLbb0zXZqzLbM5p15N4TcyH0Tkx3/Qi&#10;P1WZ1RltGs/Jbb8OmSW6B4qvpfETxsmkyRODTZnde3fI4SP75az6Xj534ZRk7d8l369fLZ/8c2Hg&#10;0cyY9Y5MmTZJxr32svz5L3+Q1177k7wx8b/VvsF02b1zk5QV5uv3NGpfgO3/jp//EbPrNdzgJHAf&#10;ieiJfuBl4yTTtSMHGdiTZc80MVg/qe6P6ZMqxZ5CjB/yOTddU7Wz/ER9LB99ko0LyimzMZ7Y/knP&#10;rb9UqeFNeWKI8xLbJ9b9Jc7pA0zAlvGQyFf5JfpIJsPGhpWhw6PQFzgxX6/4TMaPe1mWfrow+C9n&#10;gLNmRUBvZFiMcWOfnm/N8IW0VX0ufbFkabBZcWD3nmDr5abyTrI2bZEvdX988Zz3ZZFyY1Yon+Gn&#10;XXukIu/e8PPwmMyhPkPnkQ0aeDd3dN9+z/Ydsn7Nd4ErgL8VOBhlZWVhzQzbEvj52bx5s+zduzf4&#10;Lk+0AR3k6n+MDTUfNcyRuX1D7Yp8qvZtli2Vu9cuiahfdIJdP/UtgqGNb8pTxSDgKf9LJTPOzyQ6&#10;rvs0x5nkU867yQK+cCzk6xrqDz/8INnZ2cHmB9jFAX3a+gbtsOSo36N3p0+XV156Saa9PUUWzH1f&#10;li78WGaof6DZs2fLvHnzgi8f/PlwTB5l89+bKbOVGzNj0mT5SI9XfbZMsrP2S1NF1eCcI+qQ/iyg&#10;Cz6hNq5bI+9OnRTihu9Xy9VL58I3j4Prtr1WPWUKP8Y4Mi1trfKTcjiWLVki2/RZqCwsSjku7F7E&#10;7wDeC/F3k3Ta1dIqRXl3g+0l/C4t+XixnFD+0IPaOlUxM4eqT59NnlEittLxhzZv5iyZMG6cvPrX&#10;v8m4P/9FXvnjf8pL//7HcDxTcdykvJZy5bQxZ7NnHl2ShcS/S6yRm5+td5Vv9va412S68mLmvD1V&#10;Pnz3Pfl03oeyZc1aycu5IgMtbQEf5IIH94T+4mC/gUhZG8/KygrPNWPLAm0T22XS29p66gg4Ao6A&#10;I+AIOAKOgCPgCDxXCETzY/zTlul3BHu2bVefwe8F/6zYjTmm613EXds2yZ2bV4MPpbamennY2zls&#10;L4bvYWqryoLvI7g0+/fskIqSguBP6Ybaozmy/4BcU85/R5PadxmaTzxUH8p8o9LY2PjYHNDwYy4z&#10;0DNojwZ/S3yPU3TvtjQ31gTfS421VdJUXy31NRXBDxP97921Vb9FmyaLF3wgPx3KCvJtzl1cXCwn&#10;T54MNmvgyF+6dCnM+R9fzxicS5gOnjoCjoAj4Ag4Ao6AI/DMIaDLnQ91WZyYyJGReJvmmVPcFXIE&#10;HAFHIDMC7N0wh4v33+JWtpdKyr5NYj3OE/Pi9pmOM7XPVJ5Jvs1PTf9k9emDcqsb71cZ1yLOMxmj&#10;uW6TQUofFtDBQklJiWzbsUlmznpXpk5TGxefLJAP58+VmbOny8KP58uSpYuVG/ORzJs/S6ZNnyyT&#10;3n5dprzzpsx+f7rW/VA+++ITWbv2M9mx4zu5eOGYzuX1+xdIn6wR8PdL49NcA23AA8zikE5WYl3a&#10;sQZhmKe6P8hMF+P7Ao74fI65OOnaUka/pKlCpucjVTvLz9R/pnKTk5ia7nG+yYrz7NjKSDMFkx2P&#10;y0xtxrKcfex4L54x84jX0BfWp/i+bNrbb+r+/mKpqSxVdcze8uAYt/H6s/sNHEOxub5e9is3hvW5&#10;tyZMkLkzZspMtRnz1qvjZMYbk2T9l9/IbbVZ0aF2ZaRN1846dA1NnwN7R8QYGM6s+w0+b/q8qD1p&#10;HXCBN3BW/S4tWfSxLFq0SFauXBl4MvhtysnJkQ0bNgRfLKzf2fsAedg2iXHgmC15syNTXlwqW5XT&#10;sW/7VmlQn+xKhks7ttEXuelifE3Jju3a4+dwJHKtz2Qy4zyr97RpLCvVMX52LNTrGLBrgX+HTxzW&#10;NbHtY9jbWKJNo/qzg2NyV9d2l6vNmYXqsws7Mv9UOyPzZ8+RuXPnygcffCALFiyQxepni8gxeZR9&#10;t2y5rFvxVeBh3Tp/Udru14gaCNNxooNSX6+mi+lnKXjwHWJ+3k3ZtvkH2b1jc+CKma3xQY7Mo78l&#10;tKNNYtARLDpKoEyGYXr3Tp6uL++Rq6oL31tmwv3Rc6g96nMZv3tDX0PPFr7G7ui3mnfV7ktXa1vo&#10;DNvnmeQP+6wCDn1+6u9XB84NnLYC1fVuzlW5rPadTiiv6Nzhn6RSeWsBP6gqPYPvdvRKhWOMR/y+&#10;q6qqCmvZZw8dkey9++XU/oNy48w5qbybr89/vf7x0r/Z9KEB2fac2nkoGCrjGFxu3rwZ7LmzNs66&#10;vAXeSXF78pPlWX1PHQFHwBFwBBwBR8ARcAQcgecWASawOs/gdz58+MbqGsm9cjXMw9etXi0LPpwj&#10;1y9fkOtX9FuV3dvkntpIDn6UzI6LznGZ6/SpTWXsZ1aUFsjRQ/sCn+Zqzrkg76T6UVq/Zo3s2rpN&#10;bqps5hC9HZ1hDsI3Ecz/sPHCNweJfBnzmRTmU/QZ/NcyW1KbN/fL5eK5k4ELc/HsSanSOXfB3dzg&#10;9+lA1s7A58GPE9+4MLdAfnFxsWC3hrk+38PU1NSEeX2y+Umy+dpze59dcUfAEXAEHAFHwBF4cRBg&#10;DVR/DvV16Rpoly5Y89OIPIsvzpX6lTgCjoAj4Aj8yghk2iPEvkRJSUnYo2W+jU3YK1euyMWLF4Nf&#10;CPLw2XFN7Rhcvnw5RI7Jo4x9XuONME9PNhf/lS/Zu3MEflEEGNfwSVh/InIc73ePtDP2peGh3L9/&#10;PzxvPEPYeygqKgprWqyfJbOPnE5+puebZzNdTCebskzyM7X38vQIXLhwIbxb4cjYeia8OcYKkfcp&#10;KXmMDcYPa6KMFfg2nKeLo71/v3X79OiNfelor3+sNXzW9Rvr63f5joAj4Ag4Ao6AI+AIOAK/XwT4&#10;Lcy8nG8NiINz9EG+CbyXC2dPSPbRg8FeS1VZkZw/k602V7fLdf1uBF5Lh3JZwncmQ7z7hzrngtjf&#10;rrZhygp1jl5SKq2ND9SXeG2wGbNb7dEU3b0nlcUlahM2W778fFnwqVyrPo9pF+LQ7UAfOCvM3ZjH&#10;sW6Gvszt0DNx3Yw61N2gPpo3rf9BTh07LtVl2r6uXqpUjybsZGof2KXEty5rcaxLJMqJRwPl6EDf&#10;HhwBR8ARcAQcAUfAEXAEHAFHwBFwBByB3xsCmfbQmKPzjbmtLTA3Z0+dfVe+gbH9Wb7nt71Yjm0f&#10;l/p8w84awEi/p/+93QO/3ucfAca3jX+ORxp4fngG48BzwnODPHt2zJ5QujWuWIYdZ3q+M5WbnFTp&#10;aNunkuv5gwgwBhgLjJORBMYH72rGC+OQduniaO/fb91+JJiMZZ3RXv9Y6obsZ12/sb5+l+8IOAKO&#10;gCPgCDgCjoAj8PtCAL7HIBfm59fNXCn/zs3gExm/yDevXpLjRw4ErkzO+dNy9PA+Obg3S65evKT8&#10;l5LAfWlTDkyb2nypKC4J+aUFhYJN1qydu0LaoFwa6e0LXJU7128Em63YqGlpaAz2aW5dux7K4NIU&#10;qg9YvodBP2zJYN8FWy9wX/i+gXmfBX7HE7geeCx8u8Z3EHlqG/K6+nLKvXpVkA1XZu+OHXL+1Omg&#10;L3Jra2uDXOaDyInXEOwYHeDTIBebNiOdb5p+njoCjoAj4Ag4Ao6AI+AIOAKOgCPgCDgCzzsCY72H&#10;xtybPX8i827m5Dbff96xc/0dgdEiwLoVz8aTBFvnGsk61lg/32Mt/0lw+T3VBfcnHTfJ8Bnt/fut&#10;2ye7pl8zb7TXP9a6Puv6jfX1u3xHwBFwBBwBR8ARcAQcgd8XAsnWm8hjXYq5d1O92odpaZSWB7WC&#10;7ZjCu7eCP6Wb1y4FrgycF+zEBPsxyn3BPyt2Yi6dPSeb1X7LtUs5snf7Dlm7cpUc2LNX6iqrhm3E&#10;dGi7bvXr2t+p34i1tYd2VcqDKVQfrRfPnJUD6lcZXgqBbxrgpjCnQz/4Mfx2J9j3Z3ybVqJcnbNn&#10;z8r169fDN2rYikGnzpbWYD8Gjsz2HzfJ6ePZgz6d9DqRbbKQF5+DA2WkcG7g0/BdBucjWV9AngdH&#10;wBFwBBwBR8ARcAQcAUfAEXAEHAFH4EVAINMeGnNlYsxxSXbdyGFOTYzn44nymf/HMZksz3MEnhcE&#10;GMvxeDe9yaMsU0i3FpVKrskeiXzqpouZ9MtUnk42ZR5Gh4C9e+N7Da68ZykbbRjt/fut24/2+kfb&#10;frTXP9r+M7V/1vXLpL+XOwKOgCPgCDgCjoAj4Ag4Ak+DAOtXcGJ+Pmfqk662JikuuCPlxfnS1FAt&#10;D+rvS2nhXbl1/bJIv87hlRsTItNZjb3tHXI395Yc2b8/8FBuq/2WM9kn5Ibac8FeDHVCvQ61AzN0&#10;rJPwweNgU6Yh+EW6X1o2fCnwX/ClmxjQt6KiQkpKSoJtGWzNnD9/XnJzcwPXJeg1MCRbE3wsBfs0&#10;6ndJegbnh8iI+S62lpfYl80pmTN4cAQcAUfAEXAEHAFHwBFwBBwBR8ARcAR+bwj8kntoJisdhtRh&#10;v9diurpe5gg8DwjYmGaNicjYJm8kwepa/ViWrWXZsxLXpZ61SdeP1UuVxrKTHaeTTVkquZafqb2X&#10;p0fAxlOqWoyRxHEC9haS3dM4z+5TqtTkpEpTtbP8VO0s3+qlSq3es5qm0tvyf2u9TY9U6W+tn/fv&#10;CDgCjoAj4Ag4Ao6AI+AI/NIIMN9hHhUH8gZ9GfXJw75O6els0WLsuWrs75K+rjYMtEit2oW5r3yT&#10;uqr70qO2YIzzgl2ZtgdNgUPTp1yYTvU73qW2XLDpop0FTg11Optbgm8lbNEIXBaNXWpbhnyduIW1&#10;Auy2XL58WbKzs4ftysS64o8Jbgz18LUEZ6aqqirM++DkYK/mIf0y7SPGnB49xSc6PpzgCFmweaOd&#10;e+oIOAKOgCPgCDgCjoAj4Ag4Ao6AI+AI/N4RSLV3Zvljhc9Yyx8rvV2uI5AKgacZ00/Thv5H2s7q&#10;pUpTXctI81PJtfyRyvF6I0PAcDWey8hapa5l8lKlqVsOlqRqZ/lj3T6T/LEut+tMlY51/5nkp9LL&#10;8jO193JHwBFwBBwBR8ARcAQcAUfgeUIAv0KJ/Bj4JSdOnJCNGzfKvj3bpSAvVy9pkB/T2fog2JSp&#10;r64IeYHPotyXPvWXNMxBUVswdtynPpGCrRnjp8CDgaMyZNvl1tVrcu/WbcFmTFvjA2nVWFtRKVV6&#10;XqMp/pXKy8vl8OHDsnPnTikoKPjZNzbG57Hr4Jrwv9TVpTqpLgP4a1aezoBycjg33Uj5nQ8/prKy&#10;MnBs7N5hW2aQIzToeynIskJNaefBEXAEHAFHwBFwBBwBR8ARcAQcAUfAEfg9IWB7ZanSRCyoZ/uz&#10;pGbnIJ5TWx2b0yfK8HNHwBH4dRBI9Vxb/mi1MDmp0tHK/723B1fes3z3x7om66MWOR9tSHXfLD+T&#10;fKuXKh3r9pnkj3V5quu2/LHuP5N80yNVmqm9lzsCjoAj4Ag4Ao6AI+AIOALPEwL87o0Dc6b8/HzZ&#10;vXu3fP755zJj2tuyc9uPUlKQJ2XF9+TcqeNyMGuXnDp+RHKv50hDdU3gtcCR6Vb7L+WFRXLzylUp&#10;LyqSh+rLqFe5KaTGiTFbMcZTgRcTfB6hButlymuBV4O/pk7l3jQ3NwfbMOh07do1aWxUX00pAjwW&#10;bMmYzyh4MsN8HOXkYEsGfbBfY7wdrh/bM/Rj80XW5WLukJUzxyRQbnVTqOLZjoAj4Ag4Ao6AI+AI&#10;OAKOgCPgCDgCjsALh0CqvbPE/Ke98MQ1iqeV4+0cgWcRAdaVko1x8mzN6Un0tufO2iSeW/5IU2v/&#10;tGmmfjLJzdTey9MjAL4xJzFdbavLGidxJONvtPfvt26fDo9fo2y01z/WOj7r+o319bt8R8ARcAQc&#10;AUfAEXAEHIHfFwLMneB7JHI+sK0CL+XsyWNSnH9HGmurpLaqTKorSqSxrkqwI1NccEe++3al7Nq6&#10;VU4fz9Z4XDav/0G+/HyZ7NyyVfJuqv0ZuC8aH+q3C8N+lkKe/odNl/6B4TqNNbVSUVwizfUNgSPT&#10;rb6bzJYLdwWuCvrym518UuzMWKitrQ12ZuDRcD3UKbp7T1rV31Lg5mh/HerDiXPSHuXhEJgLxoF2&#10;cGQstLe3S1NT03A9+ybDyj11BBwBR8ARcAQcAUfAEXAEHAFHwBFwBBwBR+B5QoC1ENZVLMTHluep&#10;I+AIOAKOgCPgCDgCjoAj4Ag4Ao6AI+AIOALPKwKsdcDtiIOtf5Bic4UINwQ7LHBC7t+/Lw/q72sT&#10;tZ/S1yUFd3OltOguhBdpa66Xk8cOy/jx42XRokVy9OhRgaNCO/wh5ebmhhSZyLNvZUwPOCwxDwXd&#10;4LaUlpYG30rBBkykLO0TuSwU9w/5eIJ/U1tZFezYPFCuDT6g4MHYdWFjJr5++odzEwfjvqAX9Y2H&#10;g86pYtzejx0BR8ARcAQcAUfAEXAEHAFHwBFwBBwBR8AReNYRsLWZZ11P188RcAQcAUfAEXAEHAFH&#10;wBFwBBwBR8ARcAQcgadFAP5HzBFBjvE+4J8k2tSEW1JXVxe4MV3tTXIt57ysXfW1bFi3WvJyr0lH&#10;S6M0NVQHn0ynT5+WqqqqYdXwd1RTUyPYosnJyQl8Gbgv+DOizzjARYnz4MGQZ7wa2sC7aWlpCZwV&#10;+84JfamH76RhWzXKk8E2DHyZXtW/qa5eTpw4ITdu3JDq6uogM+6bY/qxCDcG7gzRMDGMUqWJ8vzc&#10;EXAEHAFHwBFwBBwBR8ARcAQcAUfAEXAEHIFnFYFk60PPqq6ulyPgCDgCjoAj4Ag4Ao6AI+AIOAKO&#10;gCPgCDgCT4MA/A64Jck4MuRRRowDHBHsqEh/l7Q01sqtG5fl0P7dkrV7W/C/dO/2DSkvzg+8F/gr&#10;MccGjolxW5Bv/BL6QCb+kbBRU1ZWFmzPJLa3NuiDnyP4OrHNGfI5p12P+mMyjkycdqsdmarSsmDf&#10;5vbt2wJvh4Bs9EMngvFvsCljPpZiLEz3VGkQ4v85Ao6AI+AIOAKOgCPgCDgCjoAj4Ag4Ao6AI/Ac&#10;IGDrIaYqayCslXhwBBwBR8ARcAQcAUfAEXAEHAFHwBFwBBwBR+BFQIC1D9Y74LAkrnnE59TBngo8&#10;ESI8klCuPpa62pqku71Z+nvapbmhRvJuXQt2ZbAnQ6BtzC+BvwLnBC6M2YMJFYf+Qyfy4b9gCwbd&#10;OMdXU35+fojYsEFuqkB9eDjYjJE+rQflxaKeN9c3SFlBYeDhUC8O6Bds0Og1wp1BV3g4qXRNxY9J&#10;XFeK+/BjR8ARcAQcAUfAEXAEHAFHwBFwBBwBR8ARcASeZQRYl8EuML6vPTgCjoAj4Ag4Ao6AI+AI&#10;OAKOgCPgCDgCjoAj8CIgAM8FDgox5nRwDFck5slwveTBG8FGC2slSkCRvu426eloCcc9nS1SeO+W&#10;YEemoaYyyIRvAg8l0R6M5cM/ifkuHJOXyF3BP9PZs2eD7Zfc3NzAsUEndEcWEf04J4WXM8yL6VUO&#10;ED6W1NdSS0Oj1FZWBTsyZieGuonXarLRh0h5jBHlnKeL1PHgCDgCjoAj4Ag4Ao6AI+AIOAKOgCPg&#10;CDgCjsDzhABrIAUFBXLy5Em5efNmWHN5nvR3XR0BR8ARcAQcAUfAEXAEHAFHwBFwBBwBR8ARSIYA&#10;/A7WPRL5IdiJgQODrZeYvwIPBXsu+EKCswJHBvsx3R1qi+Wh2odprperOefk2JH9cubkUamurpb6&#10;+nppaGgYthuDHsiEnxIHdODbpLt37wYuzOHDh4OdF/gyBHgv+F/ClgwyCbTBvgt1kvJczHbMgB4o&#10;T6ZV+THlRcVSfC9fKktKg07YpOGa0IfrtpCIieXHaTp+DGUeHAFHwBFwBBwBR8ARcAQcAUfAEXAE&#10;HAFHwBF4HhCI13/4PurYsWPyzTffSFZWVljfeR6uwXV0BBwBR8ARcAQcAUfAEXAEHAFHwBFwBBwB&#10;R2AkCMR8Do7hnMCPgYtiaWFhoeTk5IRYVFQU7MLIw97ga6m3s1W7UVs0vZ2Sn3dTjhzYK9u3bJB7&#10;9+4FLg3+isx3EpwW5MKFgWeDfMrM9gvnlZWVQh95eXlhHYayVAF9U/FZejs6lbqjvJchrgw+lm5c&#10;viIXTp+R6zmXhWuCd4Me8HPgyWDvxvSN+6SfJ41xez92BBwBR8ARcAQcAUfAEXAEHAFHwBFwBBwB&#10;R+BZRYD1Ggt8S7R582aZM2eOrFmzJtiUsTJPHQFHwBFwBBwBR8ARcAQcAUfAEXAEHAFHwBF4kRDg&#10;uyE4IvBY+G4Ivsq5c+fkhx9+kOXLl4c1EuztEuDGNNRWSk1labAhA0eGvKaGaqmpKpXS0tKf2ePF&#10;Vgv+rK9cuRLs0cCJie23INfsw3BMSOTAWLnxYzi3Y+zJoHt5eblUFJcE30rGkWmqq5czx7Nl746d&#10;cnjffjl06JBcvnxZKioqAj/GODKmD9wcjon4cAIb48mglx2nSqnjwRFwBBwBR8ARcAQcAUfAEXAE&#10;HAFH4JdFgLka0eaKzMmYs0m/9pMQH2p2n3520dsl0tmm/oL5BGOoTr9+UhGfj0RL5o18Y2F9k4a+&#10;o8bMHZlHWh2K0DFZiOskK/8l8kzHgX7VYegbEktRq7tLbcm2DdpwpT/D90n7pl1iAJtU1w5OMXap&#10;6iHT5unUoR/4HDZXJw38joRrs2sk7e8bSFTtsfvzs8JRZKAj14WepLaWgMh010i9OFA3bmtlibiR&#10;H+QmjH0b58OpCRiqj36GK0X9A3qvgEnllJfUydrVG2TKlCnyzarPpaji5s/GToxvaIeQoYA+jLtU&#10;18s1sH5DRI/wHAzdP202qEd0Pwceh8a6SZrSp/VLythgfYs+sI8cjzn6j89NYDLc25p1zEEjinB+&#10;qMe8R4hx4JqIcTC9UqX2vVZiO2TEeQGrWLAecx/pjdglA9KuCrXpy61DgbN8rtNwQUYyHZFjY4I6&#10;4GZ905Y8sCEm0yNBLT91BBwBR8ARcAQcAUfAEXAEHAFHwBFwBJ45BOL5LPNbmwcPK9qvk3+ND+ru&#10;y8F9u+TrFZ/JudPHpa+7TXo6W6S+pkJOZR+RrF3bJC/3mjzs69SmugAZR2zNtDdJR6uuIfay5tYX&#10;fDPV3S+Xa5dypLSgUOCuNKotF47xg9RYU6sT/D7pbGkNx5RzbusvfbqG0dWqOrR3SJnagsm/fUda&#10;Gx8omeZhkHXp7FnZvW27HDhwQPClZIG5Pedwfr766itZuHChHD16NPBjqGNrV+ACFqS2fmAySG1d&#10;gDRdjNv4sSPgCDwZAjx/Fu05iyVYXqo0ruvHjoAj4Ag4Ao6AI+AIOAIvFgL8BkwWujp0P7hT53M6&#10;lR3QPWv4MexhW9StYy14FG1/G55M4h53MvnkJfY9kr1i2vDbdqyD/X6O97DJs9/M9N/frz6Lu3Tv&#10;vL0z8GI6O7ukt6dPBjTf6sZ6kgePoLlZfSyPMJgeyapThn4xjszF6SNToA7t0wW4MN3dPdLZ0aV8&#10;iG7d39dvXnqVi6MxWYixSVb+JHkxByFdO64f3gbcg0zXgxzDLJ3MUDY0thn7PAOMa6W9PBrzGQT0&#10;9vYMc2Sqyhrku1Ub5K233pIvv1kqheXXA8+op7tXbQ936rdV7SHt60uOa2JX8f22skTsGZtB/tDY&#10;7OrsTsptituDucVkfVhdS6kL/hbgzGBLmbZxfiLmYb2MZoox7w3w7db3TeDMDOEet0c+50TTy643&#10;VWo6UU5/6BoH093kxWUct/bomNI0WexOJDENNeY6ialkGrZD1UM9a5OundX31BFwBBwBR8ARcAQc&#10;AUfAEXAEHAFHwBF41hBgPmuB43j+zfy4ubFG4LI01FRKaeH/Z++837JKln3/3927f7hzz9kze59x&#10;nOA4xjFjwCyogDlnxJwDmMWMYkAUlCAqoi9KlCA5I9atT780LF8BJ+x7tnOe6sfFSt3V3d/u9T5W&#10;9bernktBXrZUlb+RmspSx5UpyM2Wp/mPHFfG8WJ6OqQk9EKe5Ggco+dPpKmu2pV9mvdIMu/eksqy&#10;Yq0OHb9bXhUWSH72I2mqfacGBpE69eN74/JlObhnr1w4ddrFRPKcmOAZLk3xiyLHpelWu0xZ8Wt5&#10;nv9ESl6F5G1pmePL3Lt1S65euChPnjxx+/voF3YP7GnYofBjk5GRIYmJiZKenu5iLWETIU8wwanx&#10;MaKQEcSLfGA01BGUZdeGgCHwxxCI/Mb4Djkin0fe/7HarJQhYAgYAoaAIWAIGAKGwJeMQKRORluD&#10;/z8M6o4DXb/vUh8kHcpPaO9WXoj+n5I1b9VHWT7+LRyZyPrRE4Pr4pHvB8KS/AOtfw+U988887gM&#10;JoP/P0cmYg+jFwffBf+fHZl/sHt070j9mj4jC50c/Zvz51JkHwbCF54Jsgd69zn5/j1jEtle/+73&#10;nGlDEC+ukc08oY2fS8Gywbw8H4xPg3xf70Bz/qNnQaER18jpVI6Fy6/fRUXJO9mVuF+mTJkiWxPX&#10;yeuKgogSn97SR+TQ3oGS/14Gez9QmeAzyg+VwOhzsiPHAuwox3PmZTAF63PzlW71HvxmdOlvCb8j&#10;/pmf40EZwWvaNtTh89Im6sOvDG3yc4dn4BtMwf62d6s/KB3DprZWqW9pdkejXrdoubbA/AuWQRb3&#10;vo6g7OA1trFg8v2grf4IvrdrQ8AQMAQMAUPAEDAEDAFDwBAwBAwBQ+BLRSCoW6PTBu+xD70JFUrq&#10;uVNyeP9uST52SM6fPil3bl6Tm9cvyb5dOyRx60ZJu5oq76rLnW+Y7My7krR9s+zcvkkuXzjjYi61&#10;N9dLqOipXE09Jw8y0oX7loZaeXAvXcpfv5Ee3d+FPaFb964VPM6R66mX5E7aTXmamyc5D7Ok6Okz&#10;aaiplQ+69wu/MmWhYuXHFDpuDOXwJ1NTXuGe40/mUeYDeXgvw/moAXdvWwjaNugndoZClUNcJvqK&#10;DQ/7AzYHr+sTf7u2ttbtl+M9MoK2BJ9vsPOXOu7WLkPgr4iA/43iO/Tf4mDfXvA7/Sv21dpsCBgC&#10;hoAhYAgYAoaAIfDbEGBtG13N8weIJYQvCnxbdKkvUg7nQ0Tv8S/CNX5F8Jvi17X92T37TLVunbw3&#10;D3ol9frE/1eDeqd/Hnnm/6qeSxD57l9179vi/9/s5ba1qz9WjZHco/5e+52L6Bp/r3Od4P+j/2g7&#10;qZsjMgVl8w78gjYIn5+y/rlvQ2RZ7hkLdPkg5u0d6g/E7csJ9EkD49Bn+u7rDZbx9UbW4Z//3jNt&#10;Z3xpH+egXHgGkXXTX/Iyj8nLnKJfwblFGwbClHKeb0S9LeprFx9BPepj189r5j0+dZoaw/2nfsoN&#10;1A5iLblySsMoe10jSTv2SVRUlOzau1WqG0LS0PhOWlqbpBufw71z5r06rWnvaJHmlgYnE7n+GKjN&#10;9JHnwXc8o/1t7S2fzE3Gs6MzPH7gAqbBssHx8fPGP6Md/rfBPyPPQP3nPfJ98m3y99SJzyUXs6uX&#10;J8NvDb5u8MnEQRlkDzZ2vB/qII5bZFnayzMOyvrk66LNvt+9zfJD/8mZsr7/A9VD20nIDsrlWSRH&#10;hmckcEFm5HwKv7W/hoAhYAgYAoaAIWAIGAKGgCFgCBgChsCXh4DXo2kZeq3Xt9Ft0c2vXDwrS2Pn&#10;y9RJ42T+nBmycN4sWR4X62IubdmwRnYnbpUbVy86HzMvC5/IxbMpsidpm9y8dkka31U5Pgw+Yz6o&#10;PerNq0LBn0x5ySupr6l0/mjCthe1XaldIai8v1e7Q4NyV/Yk7pSUY8cl+36m1Fa+dXyYRvU706ic&#10;Gbgx9VXV0lLfIF3Kd+GeGE1VZeVCng9wb3pTsJ/06636oon0E03fvR2HM3YX4jIRZx5/MtgHeO4x&#10;QjTXQx2+fjsbAobAn0eA3yi+waB90L6/P4+rSTAEDAFDwBAwBAwBQ+CvigD/F+T/h/w/sT+FV4k/&#10;qIOYHl3v7/GOYoIK5yDXxJn5XArWFcl/QO8Mvv+crMj39OfPJngW6K6sddM+2vSxXLgxyhF63yrN&#10;bfXS0FQjdY3VUt9Yo9e1n7TfY4wssP5c8jwPn4/y7EVh7wn69evXr6Wuru6jNtFW2hxcsw/q8F4H&#10;8DJ5R5mP+xV++/4DHIdwH5VtIh3dLdLeqZyOHuI49ftxoexA5X0df/T86Xz8WFKwXx+/+fiOtn1O&#10;1sB5fgtLImz/iZyrYTy0PCKUI1MSqpI9SYckOjpa9hzYLm/rXumLMLaDn/v7gTzqiKyHHDwL1/dx&#10;fsaPcUO+jrKbp/6eZ5QBQ7BhTvp5ybNIbLlnTpE3Mvl3A7XN5yVPsI3M7camBuUDwYXBl8tAWGv8&#10;JZ2bzHkvm7NvA/KGOnzdv/VMG309lGlVDlaHtrNb+91D+/V4rzzBTm0Tz33yOAbL8gw8OdNe+hv8&#10;JskbiYmXx3PfR//MzoaAIWAIGAKGgCFgCBgChoAhYAgYAobAl4oAeqxPQd0YXZh4RJvWr5KEJYtk&#10;/+5E5y/mxNEDjh+DD5mjh/bK9SsX5HbaVRd3CX8yZ08dl2uXzkvZm5cqtlveVZXLqxcFjh/T3lKv&#10;hhDVy1sbNC48/mt79yepvt6jMcI/Mi8oZ4YYTPiRyc3KljcvXwpxlciD35mG6hqpVt8xt2/ckJfP&#10;nkuH8mM+Ku9NFVoLffG6Orr+q1evJDc3V4qKitxzdH7sAAMl9mNhq+O9twUg47ceA8m0Z4aAIfDH&#10;EOA3im+Zb5bjc9/hH6vFShkChoAhYAgYAoaAIWAIfMkI+HXaoC7r2+vWaXs6paWtSaqqK6RI92k8&#10;zs2SjPt35Fb6DUlTn6i3bt9w9481PvAzjQ9c/PqlvNMYwWG/Kv36sZc52Nnrz/y/FM4HeytYFyfx&#10;zr/nnjzs1aioqHC+GAZqO/n5/+2fTdQVrBt53KPb0oanhTmS8eCWnL1wQvbs3y7bEtfLzt1b5PCx&#10;vXLq7FE5f/683Lx5UwoKClyfgu1h7f+3JvK+VD3+ssZT3rNnj2zevNkdsbGx7j4rK0uI6zRQop3w&#10;aYL9iOTQ+HLoB9guHjx4IBcuXJDL187pcVYuXjkt51NT5OqNC5L75KE0tFRrkU85UNTheRb/Cvx9&#10;uzjT5srKSmd/uHr1qqSkpEhqaqrDBFyuXLkit2/fdv5th8KW+RLEwutBwbr8dUtro5RVvJFHOQ/l&#10;htpqrl2/LA8eZkiouEhqdR8T+38Gsn8gP1yHzkH9hzuZ8je1avdJlrlz58rGLaskK++mVgOGnfK2&#10;pkTyn2bL/Ye39EiXx/mZbm5FttW3C9nBeR+JNe0Cq8KXeVJQ+Fge5WbI3ftpci/zpjx7kSvN7e96&#10;6/YS1aKkY8/+pzdv3rj5At4k6uJdZB085/vwifaAe7jf/mn/GRkk5OB/OC8vT06cPCrJp07IGd0f&#10;diH1rFy/cUUeZt13vzVv1f7l87uL3j/ez49/58dvoDN5sGE9ffrUxQW/d++es13xbKhEHfDQahWP&#10;klBICtTmla0+lvMfP3Y+mDvUvxDj6vsUlAUOHJF4kQdM6TvfI2MEXsyfgfIOhmOwLrs2BAwBQ8AQ&#10;MAQMAUPAEDAEDAFDwBAwBL4EBIL6cVDHxVYFlwRODDGTqitLtLndjuuScSdNnqidEb8wRc/yJe/x&#10;A7l/56akp11xXJknamusKA1JS2Ot8xlzJuWYHDu8T/X0F05GZ1ujVJYWq+5eJiUvX0lzXX0fv6VT&#10;9Xb8wrwPcGaIwdTVy49xOr1eV74pcdwY4ipVlpS6OEy8U8Om49A0vatzz9Hf8ReDvcAn+oZtEh2f&#10;9/iL5ewTtgf/LIiJf88Z3d/bEMgz2BEsY9eGgCHw5xDw3x2/WxyDfXf++Z+rzUobAoaAIWAIGAKG&#10;gCFgCHyJCPh17eBaN9chXRfOyMiQkylH5eDhPbJl2waJXxYr0XOiZOLksTJ67M8ycvSPMmv2NFmw&#10;aLYsjV8ky1fFydYdGyX18jkpq3yt3f3U38RAGHhdkHf4RYGbcenSJXnx4oXTFf0eC18Wzkd2drac&#10;OXPGrXfDqQkmz9EIPvtXXVP3kydPHC/jyJEjMmHKL/LL2OHy7ff/If/xzf+W//v1/5J/fveV/Dx6&#10;mIybOEKmTJkis2bNkpUrV8rZs2edXWAgTsVQ7WMt/e7du7Jt2zYna/z48TJhwgSZNm2a/PrrrzJn&#10;zhz3Dn4I6/o+MY7gBJ4XL6q/WsXWJ68L+HvO8JKoZ9euXbJkyRKZPXu2TJw6SqZMHyuTo8a4vnKO&#10;jZsju/ZtkfOXTkpxcfEn3By/7h+U/Weu6T8cB/gwO3fulGXLlsmCBQvC7Zs40WEMFpMnT5apU6dK&#10;TEyMbN++XZKTkx2fBnsFOo1PzLcg/4Dr4HuuS0tLBd7RshVLZFHsXJk2Y5KMHf+Lm/fM/1mzo2Rh&#10;zFzXJrgewbg5lO+f03rdrTYO/RTqqlvl/JnLbrxmz5sqiXvXybWb5yXl7GHZnrReliTMk5lzJsm0&#10;meNlevQEiZ43xfF+MjMz3dgF7TD0xdufqM+3Hw4G3y4cor1790rc8gWycu0SWb0+zp2Xr46VDVtW&#10;yIEjO934PXv2rG/86DPz5OjRo3L//n1hrvt6IucsXJr8/HyHL/PGJ/+t0h7fPt7x3Mvw85kx+ue3&#10;/ykjRg7X35RxDtP5C2dLzOL5Eqe/NfyePFZOCvMWPEm0Ec7Zw4cPXft83wc7gwd9WbNmjfteFi9e&#10;7H43kDNYwraVnp4uBw4ckISYxTJ/5iyZOHqMjPz+Bxk74meJnhYlq+MTZOfmLY6Txe9UkHPj9Wsv&#10;3/ebe36r0tLS5Ny5c65d8ABpo++fL2NnQ8AQMAQMAUPAEDAEDAFDwBAwBAwBQ+CvhEDQBuBtFLQf&#10;PRibTr7uPXpVWNDn9wXuS/HLZ9LSUCuduj/J2RA1jjl+Ybp0r153h+6bU18xGlxJz51SU1kqGcqp&#10;uXn9kpS+LnJ5qnRP07P8x/I0/5EUvyhy/mLgtqiRRDqaW6SNvWSYg3qPDxor/gN7fbjXfK3KeSGm&#10;Up3GWSK+UrisvlPfM+TlWcmrkGTeuePsSNiX2AMXUrtL0A4QtDFpaZewjbF3iX1okXZLn4czWHm7&#10;1GC2jSCewbJ2bQgYAr8PgchvjG/Pvr/fh6HlNgQMAUPAEDAEDAFD4H8KAvw/EL2NdVqvl5WUlDg+&#10;x6pVq2TewlkyZ94MXb+eKjNmTZGZep67YKYsWjxXlsQvlAmTx8jEKWNl3K8j5cefhylv5geJXx4r&#10;abeuyLv6t78JJvRKX/cd1TtZx16+fLlbC2d9mfYF15DRMeGbkAceD+31+iJn5AV189/UiEEyIYe6&#10;wQe9Fh4KPlzgqXz11Vcy/Ke/y6hxw5XT8KvExs+RVeuWyPrNy2T9luWyTs9wWUaMGCE//fSTzJs3&#10;T44fP+5sA3BZBvP7EmwKfYEPsHHjRidrzJgxMn/+fMeJQRa+VOAaMFZwW8APTkFxcbHjMKxfv95x&#10;SeC8wC0IrtdTj7+nn3AekIF8jhUrVsju/VuUT5Eo+w/vkM3bV8miJdEydcZYmRQ1Wrkc4xyHo7Cw&#10;8KPxCY5VsC9/5BqM8Fu7R33nwDUaPXq048IkJCTIjh07HA+GuQBfat++fY4/M336dMcdgj8ENtev&#10;X5eqqqq+6mmfny/+YfCevPilcZjr/I6aOUnmL4yWxUvnu3nPNzB+4igZ8ctwhy1cCvzqehmc+a5I&#10;xCfr6lSCjFI82pp65NrlW64fP4/6TmbMHa88mMkyd1GUxCyNVj7LfElYudAdXC9JmCv0Ze3ata49&#10;kbwOXwf1cTCWzFH4ZfgXGjZsmCxcPFM5McvlaPJeOXPxmBxP2af8ps2yNXGNG0+4I9euXXO+d+Ag&#10;wbdibjMP8FtEYm74ecI9+6bgUu3fv1/giTFvyDNY4h3fj8+DTenw4cNujBbGzpFNW9fK6XMn5Pbd&#10;G5J+57qcOXdSknZvk7UbVrh+wNlhjjGvjx075mJVwZOCB+T7PtgZDhDzYuTIkfK3v/1Nxo0b5+rm&#10;N8MnrwtzTzv53vievvvuO5kzbbqsXLJU9icmybmTyXL2uPqL2rZd4hcukukTJklcXJycPHnS2cf8&#10;vKeffmyQCSfI3+OjB64bv3FJSUkOS/hVHhvyWzIEDAFDwBAwBAwBQ8AQMAQMAUPAEDAE/moIoNei&#10;m5P8mWvsX9gN8h8/lJfqfxr+C7Gf62sqXfykupoKKXya2/dcrRAqQGOfdKn/1/f4t8Xe0C21VWXS&#10;3Y6/6fB9V3uTULatuS78jKrV3kMcpffqLwaeC5wX/Mi0NihXhnsO8ukBB6ZF/c7ApXHPsGvwTuM1&#10;BX3PUKZSbQjYRbBPYc84dOiQ5OTk9On62O7Q+4O2E2wEcGP8nipvKwhio7W5NJhNI/jc57WzIWAI&#10;/H4E+D794b+roBT/bLBzMK9dGwKGgCFgCBgChoAhYAj8z0EguD6L7wj8jsTHx0tUlPpLWL3a+TzA&#10;Vwb+Ux49euTOcAJYQy8uLnbr5ZRhLZu131GjRrm141u3bjld2K8d49fErxWDXjiWEoqp3iiHoPR1&#10;jezfc1RmzpwpG7euktxn9xzI/P/Ul+OaulmfhzNx8dwReVddrPmUR9OjXBvRuDB616b/9+2PAqMa&#10;dMS6NYJ9v9Fh/TXP0W3h5YRTWPdubVeuhu5L2bh5nfw4Yrg75i+Y7bg6+JzAlwTcAfqKLHRg/Guw&#10;V4a1fHg1M2bMEDgu+GeBV0E8o+b2am1vs7a7XVtOi8PcCuruaO90+B08eNDxY+AvELuprKzMYcfa&#10;O4l1fXhDjA9tYc3ec2N+/WWcDPvma0lQfkde3h0tV65xfyinoPdX5XzD0qaFCxe6tsKnoU/4LgEP&#10;5gXr+9g1iGmEfDgo82fPkAtnkqWpvlplhrF636H2Bd3jE77X0xAJvPz4Bm0JFAHPV8WFsm3HJvnh&#10;x2Hyy+gRsnX7Jrn/4I5Uvi2Vto5wnCOw9v44OIMDPlSio6Plp+//S+bMmiYXNZYPPnhdm9TW4tqo&#10;7e1UGDp07nVo05mG9XW16rdX51bURJkw5ifHZyA+D/1nXDm45hlch0mTJjk/NnAq4Cf5MaH9Lqns&#10;D3q87/ogDfWNculyqkydNkn+/s1X8sOIb11ZbCvME7gjyGbu+bkDBwW+C3OHOY//Fp+oi7H3iXHC&#10;7wo+i+Bmwd/gGwyFQn12Gr4jZDOOzMstSbskTvPPnj9PpkRNlp9GDJPRo4bLrsR1up+r397jx4i6&#10;GCfm2dKlS2XZ0jlSkH9fPvS0Sken7vPS/V3Mgvbe7482BRMcHuYzfDF+Y/BzBPeFsWYcmW+c6Se8&#10;mL2HTsrsBYuVizdN5s1fINOmTpEfh38rcbHzdB/XDSe6/1vt53zxAiwzdI/Zkph5MnvGVEk+dkgK&#10;CzTOVH2Nvg3PVQa9vc1/6z1SUh6SLTvWyYLYmY5HxJhg0wrOTa55xjv4N57Th7+agRJzBhyY6/iX&#10;XrdunfvtYtzxWeN9eAUxRo7/3RxIpj0zBAwBQ8AQMAQMAUPAEDAEDAFDwBAwBP47EUBnHeros7mo&#10;vv2+U/X6stfy6kWBlGqs6nfV5S7W0vOCHHlb/lpyszMlK1P3eL16Lk/zHsmZ5GMuzhJlOlrUtoZd&#10;SXk0XndvbqhxzymXrjGanz/JkTKN9f7iWZ47K3nG6ehBPIJ6vLPVqG6Ovxj8wlSVlQtxl5whCGMQ&#10;xyCpTzfXPMRdep7/RApycqXi9RvHvYF/U6e+aCJtnogDL0uGgCFgCBgChoAhYAgYAoaAIWAIGAJf&#10;HgLBNXZ4FviggP+Aj5ZNmzY5Py1wMtAt0fdYv/Z+XfzaLryEmpoax91gTR6/F/Bc4CikpaU5Py+s&#10;zaMbUsbriGF9VfVFVEblEVSUvJMjB5OdD5OdezZL0ZscB5jXwT16oVDI7duYO3euXEk9IQ3v8Amh&#10;/JsP6gtHiR+sfjdre9vwr6qJuqmrT691T1XTVv2YxDn4jjb6d00tdeSQ+sYaSTl9XKZMnSBjxo6U&#10;DZvWqK+ca04HZ73cY+EE9v5BBnWjixcXh7lEcB7gHflYQXfuX5XSyiItwTo9+n8/caW7q0fwg4Ev&#10;FPhKGzZscBwlxsAnjyX3jAtr7vjBwMcKcZ7Gj1SOzD++keUJC9UfbIbyAd4qZ4N9N4pNb1VwCeDe&#10;xMTEuBhLzAHk0H7W9umDT+DkY9EkqR8MuAeJ2zZK9oO70t5cr9nANHj4kp8/B+uhL/j62KacmJjF&#10;CzSe1xzZuz9JcvKypE5tI93423X1fCqXsvB7mIsJSxdJjHKZdmzZ4Gww2GzYi+T2Hul+pHadd036&#10;p63zvbzT/UPXrl6WJbELZO6sqbJp7TLHL/E8D/ru5wnP/DyEw0KMpy1btigPKa9vLrix6eXI9Oi5&#10;XuNgX7x4QaKmT5Gffh4uM6OnyKlTpxwXxM+3YG/4NsEaPy/wKvgub9y44bgfPl9w/OG+8B4uFXGn&#10;4G/QxoH8FdEPvtvc54Vy8dp12aYxrObMny3f//BPGfHTPyVpx1opKc7vG3vq8ePDXAdbODLL4+bK&#10;0yeZOp1apbOruY8j4zlqjEUw8R0kJibKokWLHI8JLkxkHvKDL/58nha9kWMp59Q31SqZPmOmDPv2&#10;v+Sb//xK1q2Kl1BhnhMd/A0L4sjv2emTR2XNing5uDfJxStn3N1eNL419qPpZ0By8630tfNhs3Jt&#10;nPpP2iqP8u66sfRjHs4Z/sszcICPtXv3buG3CL9DfHuRMbF8XkrSf+PIBJG0a0PAEDAEDAFDwBAw&#10;BAwBQ8AQMAQMgb8CAtgFhjrgqbS31EvoxVPdz5Yi2zatk107tsgdtZ1VV5bI/Ts35WXhE3n8MEMO&#10;7d8le3dtl1s3Lsv9uzed7r5j6wa3Byvv8QMhDlOQc9PR2iCVZcXyMOO2ZN69pfbDkOPdwJm5fuWC&#10;480QA8nbGLw9zuOKXv7q2XPJzcqWHNXbiwtfSH11jbQpv6Wtscn5ksEGwV5A7En4vvE2EGSh/79X&#10;G0275m1S20uDluXcova0FrX14I/G5/d1YofE7oLNDbuhJUPAEDAEDAFDwBAwBAwBQ8AQMAQMgS8H&#10;Ac/tYE2atXhi8rDey/o6fk4+8Yvxmaajd6KXwtHAl4WPiYKfCBL1wfEI82N4otwZKBjKIXhbVi8n&#10;j51xbTh4JEnKqwvJ4PTMIBcA7gRxhlhnv3YZHyZlmutjjkyTrs23dKvQ35CQTbt9Cuq1VbrXpUp9&#10;t6arz4qYxfNl/K+jnS+TZ4X50vX+Yx8ZvvxQZ3gMaWlpDhfiL63ZECd37l9TbkGrFtO4yAoEa/4u&#10;Po+u32dmZgrxcPA9g38Y9P3B2urrRZf3nBc4MsP/+U9ZvXKx6vlZ0t1V6/gMjhwAlUUTfnng4eDb&#10;A18lcAt8CmLhn3FGv8ev7OKFc2VF/GI5deKIEAf6I36M+hT5rQmOguc6MB6MMb5sJk35VeISYpW7&#10;kCwlZSHFJ8i/6e3AIJUw17Lu31G+x2ZJWLLI+RHBptLfxi7lx6j3HsW5W4/naiPZtHG9zFA/L0nb&#10;N8rLZ2GOlhePbYMjmOCG4X9n7NixjhcGv8h/M27O6rT6QDNVfn1dg/odOqPcmCg9pkli0hbXz+B4&#10;BmX7a+wpxJPiW9q6detH/nx9Hmw2+Gg5ceKE8+MEpwpfN0HOCHmD3xH3ePspUx5O6tUrykOJk+Hf&#10;/0N+/OEb2ZO0Qfd2FfblD34jjBVjg/+UFQnz5HnBA5XSpt90i85e9bXDnfoiRjZ9oywHc4nfBmJ4&#10;xcTEOD5PJJ9Ei/QlZ4dS3F6XV8uF1KuyZGm8fPP135Uj839k68bVUqY+hpDrOUwU9Fhyxq61c9sm&#10;zbtWMu/d0re0TA+4MXCs3uuh8kmM2ZWrqbJiVZzGeNIYbg/T9JeJb/LzCZzpz8SJEx1fhnEIJt93&#10;njGvPUcGfzpwoPxvcDAfeX1fuLZkCBgChoAhYAgYAoaAIWAIGAKGgCFgCPw7EUBnHeqoKn8jddUV&#10;jr+CDn7iyAH107vP+XfFFoPPGPRx/BCfSTkmK5ctUV/SiZJxO03ycx7KNvXbfOLoAUlPuyIFudmC&#10;vPD+pg7p7mh2cZnwG1MSeqEwYG8Kx18qyMuWJ7lZLg4SNgf2+WFrwO6IvcDbmtD/8flSrT5kaio0&#10;zpP6fsGfTG3lW8dzgR/Dvhd8xBYXF/fZLdHNkUHexppal7dWy4fUhvRSeTdVpWXS3qT7cRSfYMJ2&#10;gj0HvT8Y/zuYx64NAUPAEDAEDAFDwBAwBAwBQ8AQMAT+vQgQA2TXrl2OJ0FcIGKgoM/5FLl+yz1r&#10;u+iJfk+FX+ulDHop8W6IxwP/glgyfs2XMv0cGdUhUSOVS1BV3iDJx886/xQHj+6Sihr03jBHxl30&#10;/kHfTU5Odmv0ly8el3rvR6an349MS1e3tH+sngZFfHI9GBekXf3Dpmu8FngaM9S3yF7d6/Km9JWW&#10;711v75VEefrHOagX08/gPdnRj4lNBedhevSvcubCMWlqrdE3cGS6nS7f0aH+dpQ7BEeGfPjlOXfu&#10;nOMXUQf6Prgjm4OxCnIF8D+Dz5oJo36VH4cNk/Vr46W4OEfzwlWC26PgdEBOEhdDKTU11fk0Ydx8&#10;Cvqr8bYFjxN1ufX+Vctk7coEx5EhNnQfLs7PCzaLoROYMW+Q5+cEfcnKynLzcbH6gUk+dUxK1Rev&#10;l92hXAz1DOTuI7Glfb6N1Iw9hThLsQvnyOb1q+VJTpZ2PVwWefBj3KHz7/oN5X3ELpLFi+bL3VtX&#10;tXRXvy1F78A8yOnwdha+FXyI4OcH/yqeI+Pq10+oh6mi9bxTn7wpp5JlrvprWbNuudy+e8ONJ/lI&#10;9N/zxxhbP57g4+sgjlKkLxlfltg/xDuDe0UcMmIVeW6aq0D/gA2YURfthMfSqN9j5qNs2bR1o4wa&#10;/aOMGf29HD6wXWN9v3J5KUsZ//3SLtoAL2TV8gXq21gxVT9I3d2tn3BkKOt/H6gTexN8L3zdwMGD&#10;M8Z7kp8L7qb3jx+f0opqOZmcIpMnTZSRPw3X/Whr1L9xlmuXx4kifuwZJ+LCrV+zXDZvWC0P79/W&#10;t4y7+sNqJeZWeA40N4V9MuFr52TycVm+cqmcSDkoZW9fap5+DhxyaSeHr0MzuATucMvgJeHrB7sa&#10;Kfj9uAf6h28GP1vEzrJYSx4VOxsChoAhYAgYAoaAIWAIGAKGgCFgCHzpCGAXGOrA9wsxkXq6lJ/S&#10;3uQ4LTx7V1Uubc110lD7VruoerXyXe6mX1e7w265fPGM5D164OItEcf7auo5uZ121fkqJk5TY12V&#10;KvrYJrEbdLt4S/iqcffKt4GT4+XCQ8G2STxn9HFsBTzr8wmDjVD38/SovQ0bzfv2Dil//UZePCmQ&#10;V88LnQ/e0tJSp7cH7Tr0GTsAcZbwFwOn5kXBU3lw9576pMmSmvIKJw/bDTYDb9vALkE7sHF5e4q2&#10;wJIhYAgYAoaAIWAIGAKGgCFgCBgChsAXggC+SfBTgX+DpKQkt3Ydub7L+nbk2nBk89kf4TkE6KAZ&#10;GRmO2wHHA04Iz3zql6WKqdNTw35kThw9LcSu2XcwUUoqn7rs/XnDpYMcmQtnD+tafkhfqM7Z06ai&#10;wrGWOlSHZf0fPZTyXqflPvgsLHHgv+ixNe/eyj7lxcyeM0P2q/7+tjrAA3E6+sBlI5/6+nmO3sz6&#10;PRyiWfMmy8nTB6WiGg5I2I8M7etWHzjdXe8dhuAxZswYwe8EGJPoE2OCXBK4887f+xg9U8dPlpE/&#10;/CCbNqxQLky+5oQfoH40FKkPGmMIOdgNGBvKeN4HcoIxetDzwcNjCbcB3tPyuFjZummt3Lx2SZrr&#10;a1QudgvlH+Cr43fgo5n7EraIy5cvO67Ubt1TlP04U1sb5jR0dbfJO91z1NbRpPnD3Iq+gr0XtLEv&#10;feiUa5fOy6L50RKnMZSuX74Qtp+oDxHiYxNrqVOzP3sRkq3bdsismdO1P+s0tvUjFRHec+Qx7ZOp&#10;Fzzz3Axwwg4DLwkfIoyvT51K1PIcmRrdb3Qy+YTELlko+w7sktKKkMPT5+XM2CObPiDHc0jgVjD+&#10;cGSIz4TdxtteKEd+xv/KlSsyffp0WbhwoTx+/Nj5HfJjSr7IpM2TZq2n6HWxHNO4RLOip8r0qPG6&#10;d2uX+kIu6ptPtIn6SMw1fE4RL2ztyhj1lQxW6ndYvz9lirlRadN+eIYd5WgDB/uxaB9xwJBB//x4&#10;cSYPGPhU29ge5jBp1fczH8rSJYtlwvjRsn3zWnma+8Bl8+PAjR8rxoTfn/jFC2W1+sdhH1pXm84Z&#10;HfdwrCX6ony0ljAPBt9J+/bvlo2b18iD7NvS8b5BR7+p77eCtkUetJMxos137951nD38cFEvbfK/&#10;ha6RvX9CoZDzowOfxjgyQWTs2hAwBAwBQ8AQMAQMAUPAEDAEDAFD4EtGAH17qAMdG/4LPoaLi57J&#10;m1eF6i/6dR+PpehZvu6xyXOxl44f3u98yeRk3Xd7mbApuZhJqrs/enBPil8+k/qaSicvbPsJ6/Bc&#10;Y8tpUFsdvmZu37wqz548dpwcsMOehJ0Bexk6O7YBr5t3tymnpqpafcno3jG1hXB0KocFvzLv1C5K&#10;34J2NuQF7S6+TEdzuEzJq5BUKz/mAzYglYVtgLqoExsbfodpj7d5IM+SIWAIGAKGgCFgCBgChoAh&#10;YAgYAobAl4MAvi9Ye8cXBuu7kfFk0OfQEz+X0B09P4A1Ytb1ExMTZfny5S72UtBHiV/Ldookuqku&#10;i+NH5oTGWiKGy/5DO6X07TNXJfX35w/7YvCxli6eO6IxiIs138ccmXYt089UcGJ+1x/6y36T1Mvn&#10;ZPOW9eo/JqnPl4miMSRHg4oGwizYBzgVxE6KWRotKcrzKSkvkm7lGGhJ105VzV28JeK4xMfHO98g&#10;cI3y8+G59Cd4Kz4F9W50ceL+zJo6U8aOHClbNq0Kc2SCfmRw0hGRPtL/9R06fmQCG/gx+LWZFTVZ&#10;9iRtc7aJ9uZ6NSCoL58u+uHtF5Glh77HhvHmzRsXM4iYX8dOHJZnz+mzl6dzTHkyjAHPaO9ACawd&#10;3sqRuXvrusYEWizL4mLcHiX2GYV5POp7R4u3dHyQjAfZsjQuXmbOmK78kEPqG/il0nzgE/WnPpn9&#10;jz7yGRN43HfZrZPQc2Sq3lZLcspJWaacjVNnT0hbZ+NH87qvUO8F9fn+YWOBx8a3hL+n58+fu1zB&#10;8ecang5xzshHfodBQHBwjvC4VfdQ8Z3UN2usoeuXJXbxPJk7Z6r6c9qj8b/D3x/5kON/A/h9gItD&#10;bK71qxdLqChHc/hYZ59yZCjL7wLty8vLc983cYn27Nnz2ZjcDa3Kr9HfhtaObsnKfiwJ8XEydtTP&#10;kqjfZPnrQpo24BzFDsW3M3vGVDfuGXfSNGf/HOLaxTbv/QT4bVqzdpWs27BSnr6gP/ikUr84Oh8H&#10;S7zzXELK853C/eG3ie9voMT4LF26VKZOner8PMFL87+Z4BQcn6HqHki2PTMEDAFDwBAwBAwBQ8AQ&#10;MAQMAUPAEDAE/n8hgM461OFsNMqRef3yueO9PM175M74jLl4LkX27tru7DM52fcl5fhh2bBmhYu1&#10;RIzst+o7+PmTHMetIRZTUH9Hd8fe1NZUp9te1Bes+gbGl8zL50+cz9hQ0dNeO1TYduF17EgciIeU&#10;kX5bjuw/IGdOnJT0a9fl4b0MKQ0VO9Mktg5smfSRhE6OLabPLsZjf6gtRYjvzsF1T9hmQl78+WJP&#10;ZA8VtoHgvh4n2P4YAoaAIWAIGAKGgCFgCBgChoAhYAj82xFAXztw4IDMnz9fDh8+LPhT8MnrhayN&#10;+/Vx3qFv+rV7rn0+X86fKZOeni6bNm1yHBy4OF439PJ0VTisY6paWVPZJKeTL7r1/eMpB6S26bUT&#10;5XVwLzcUCrm2wqG4ceWUNDfCeaAd6iNC5bES3qD7Q5o6uxzfh7V52ktbWdNm/Zx20IbgmrSXzxnd&#10;mFg1CcuXypZtG+SOxlLu82Xyvk05Ms2ai5rCiTaiP/t60Iupgz0kHp/gmje6Mr515sdMdxyZ8rfF&#10;Kh+2Qpgjg9Se9x9cG/Afwpo6vIIk9fPDOjuyqQvfIT4F+8KelatXr8qCWfNkgvqg2bZ5tbwuztU2&#10;1inerVpEFfv+5jsRlKeNQTnUwT3YoefTbnzg4ANj0aJFMnvmVEk9fyrs/1Z9x/R0IhvB/nCiB/3j&#10;MfF1gBdz8Pbt287PzoOse+q7pzwgz8sNnxlDDt9OKvJjQZtpx4OMdFm3epnGBVoqN65edD5+ffta&#10;NAtUobyCQomL15hWM6Lk3Olkaap7q4LC/CDfNuYRB3I9RpF8Mur3yc1xnddwZDgqKirVB0yKcjFW&#10;Ou4V403/ffv9PPHlg2fG++bNm7JmzRoXz4eYRST67RPX2G/AbuvWrY7zBheLuUB5DtrvE/lBiKO5&#10;o11Sr1yUufNmqC+diXLq5D6pcfGGwrnpr+uP3vL9wL/i+9uwdokUv8pzUjTiV9/35/3I+PHlzIEP&#10;KOYwvmTglOTm5ro9XuFaFCetJ4gDYwOHqa6xRR7n5MmK5cvkp++/lY0aQ6m6LOSK0Sc/Hl4OfSWW&#10;ExwuYoHhu9mPuT+zv43PgAP/NnHxS2TVmgQpeP5IHzL2cL2GTh4TfDnDMZw2bZrs3r3b+fmJLAne&#10;+PbB/87kyZPl2LFjzndTeJ6G522wHx67SDl2bwgYAoaAIWAIGAKGgCFgCBgChoAhYAj8dyOArj7U&#10;oQ5VXLxr+CvEWupobZDS4iK1212UPTu3yYG9O+VNqFCb3e34MDu2bJCNah9hXxOxmKorS9wBF8br&#10;7fiLKSl+4cpx7eIs9WDF6HJxl/A1E46nHLaHYIvzNhaPD3p2XV2dpF25KosXLJRh3/xDxv8ySlbG&#10;J8jBPXsl885daVC/v9i8yIedx9swsFF5O0pXi9r31M6oIKjxQrHQmE0848BHDfVwoPvTDmwnHFwH&#10;dX3fLjsbAoaAIWAIGAKGgCFgCBgChoAhYAj8+xAIhUKybds2x3fAN0Sf7qe8g8ESedD5fEL/DOp8&#10;6JI8Qwd88eKF83sRFxfnOCHspYCnwho26b2SB3qUR4AfmXfVrXLh7FUX8+lc6kn18cHekY/XjtHH&#10;i4qKZP/+/TJr1iyNYXxROttrNVd4tR+OTKfWW626bY3uEWFNGh8P8F3glrAmzzP8seCLI9gPV1nv&#10;H/TinJwcmRkdJdsTNwtcjRbV772ezjnoqYZ2IWuodW30bK+v04eUlBSJmjXexVqqqSOGE5iHdWpU&#10;btbuwYr1e/gE3333nUyaNMnxU+gD2BInyye4EOj0JPTwrKwsiZ27SCaPHyfbtqyWUChH26hY9ei+&#10;G4T30nFYo6dtfr2f8vTH33MuLi4WOE4nTpyQzZs3O47D119/LauWLXX7gvpwUZuIvw7HiEba70/M&#10;D/zJdKgPXS+vW2NQv1ceVPB+KMmMBXGwb13XuE2x8yVmwWy5dP60tDQyX3T89F1VXYvjyLwsLlGO&#10;RIKMHzdWjh0+oPGY4F2FY1lFjityeQZG3gbCOOETJMiZcXNc5zX8mC4N6FReViGnz5yS9RvXyJVr&#10;F5x82o+8IO+GZz6BPfUgn/HkW121apWkpaX5LH1nz7WAF0Mcr5iYGOezBQ4cfJGKioq+75tCtA80&#10;GbHahnr12XNEJkwcI1Mmj5azpw4qTnCTwol++vkADyc1NVXmzJkjG9ctlddDcGT8d+7lMC/xb4MP&#10;mujoaDl69KhrG9hhe+LwfaYMHJlGdfZT19AiL4peyqaNG+S7b7+RhMUL5M3LAid2IOz4jcrOzpaF&#10;c2cpP2ydi22Of6PWxnfu8HOoo13nflOL3LlzR1auWibrNq5SvtRDlfsxR8aPeeRccA3QP3x7R44c&#10;cT5i4LSF9Hc1mMCPb59xADe+Y/zNmB+ZIEp2bQgYAoaAIWAIGAKGgCFgCBgChoAh8KUigG1iyEN9&#10;/orabby+zRmeDH5eMnXf2buqcseh6W5vVr+1IWdLysq8I7duXFYbxHG3twUfsPfv3nS+iguf5ro8&#10;hQW5UllarOI0FnNro7PpNDfUSH1tZR+vBq4MNj50c+wK2C04o8OzDwuf2cuWLJVJ48bLgujZkn79&#10;uuO24AemR7kumMjISznsatgAfOKafkuXGnf0xNGlsus1blN9dY30tGuf9VmwjC9rZ0PAEDAEDAFD&#10;wBAwBAwBQ8AQMAQMgX8PAk6P662adVqfuEbvy8rMl0ULYtV/RLTcvX9D2ruJL6P6n2btaPW5//iZ&#10;NfFTp05JVFSUrF271vEeaFP/2rn6X+lWPVtVzYbadseRSUhIkGMn90tTR0Wfjsk6uF+jh1+yfft2&#10;t9Z8+fQh6Wp6qw1U3x4dTXoOc0zuZz5Q/y87/h975/1VVbLt+//ujXvfve+8E97t062trW3OYG4B&#10;MSvBnFFBzLGNKCqCIqCoCEaMoGIkiOTsfPNT24Jyn61tn+5zb/8wa7hcYdeq8K1ajDFnfes7ZeLI&#10;URI/brxMnTBRJowYKcO+HSQ//P1bGTf8R5k+abLs3Z8t129c0fewf9Wo/Wjv1r5p1NjIp2R23Cg5&#10;ui9TNSseuzoo3/kEXE2aHTv5KxJ4e/4R2YlVREycadOmCWvq6FD45Hk03FM+fB34EdnZ2U7vh/V1&#10;dDjQceEZB5wF8jx+/Nhpy8AJQs9i/OgfZdzo4U7T9tXzqk/jIKnuC91ub+3RI+ITAIAm1bC9fbdc&#10;LhSeldwzJ+XAob2yRnkGcxJmyqQp42TGrHhJVx2PrOytjn/kuRe0lXFibH9P3wDl4qugbDBkHoCn&#10;w/7jeLW3dSovqFXgPPgxdGf1yezbv0vGjB0hCxYlS+m1EmnX/Ux9yuXpVj0gOBjNGszn2o2bskHn&#10;y4zp02Th/CTJOXpQnj684/wjaPXA7aqurnbjBr/K867Kyq9KzunjitEeycvPlQfq+2lsqtOR0wnt&#10;joifhLbDueIbQAsG/gbtByf6xuH6w6B/TPxG+1o6+qSxuV1ulN+UtNRlyvWZLQXncjRu9rtP5pR/&#10;D/yJaQSfKSkpyWmbTJ8+3enPHD582HGdaD99qlHeTl19g/MlZW7ZJKOGDZYJo4ZIzuGd8qGdfnwa&#10;y4g20hfmGjHR1qQmy70bRZpLce9T7aTWSHwqbba0tH6qo0RZJP7uoHUD1yohIUHgz6WkpDjuT1ZW&#10;louRhL4VY9zVrX+L9B3wuVl+XdI0ZtaEkd/LtvVp8upJJO5YONfIR8IXhobV3HlzlPs0T+7dv6Wx&#10;zAY4Voy9Hx/yorkEb4exgZtFCst1D2L8579VOEz5+fkOE/qFby7W+3fu3HFjgi4Ufxd5PzofGNN3&#10;S4aAIWAIGAKGgCFgCBgChoAhYAgYAobAHwUB78OI9l2wdwtb9/WLam2q6h0rX6XydrnUvnoujypv&#10;Ox0Z9H25flf3Sloa6xznhfzwZu7dviHHDu+XzC0bZHnKYpmrvif2OW3bvF4unM91OjJwbXAO3L99&#10;R0ouFspj3QNXdqVU9qg/LFfjgLc2vnccG+I7VVy/IkUX8qTkUr4Q1+na5UtyVv02BbrXiH06+EXw&#10;ncVK+DvwY3LAl8Efh93uk/eJ4HfhIL/Hw/sjyIuPAFw4wvd9OXY2BAwBQ8AQMAQMAUPAEDAEDAFD&#10;wBD41yLgbTVqCddduWaturjwuuPIzFNeQFlFiVImIMYocUJtT3grvzVhM+bl5bm4LAsWLHDcAOxD&#10;7MhIUn6MLgdTV8PbVvn54EkXi2RL1jp5/qbSrY2TD16EtzfRydiyZYtbXz+pMWHaGmo0R5fGJ27Q&#10;c2Rt+cXLV3KpqERKC4vk8oVCycs5JbsysyRF943Miot3/JhZ8VPl0M975crVImlWXkhvr8ZmUp5F&#10;W2unPKyski2btkvitLFy4mC2NLyuphX95bNuH6lJLzSF7Ys8ifzveT1hHjgXZ86ccWvlI0aMcNog&#10;rKn7xJp59Lo5tjn9LikpkZMnT7o4LXBrUlNTHVcGvgL4Ll26VOAZZGRkuHguo34cIj/+MEg2rVsl&#10;1Y8Vz/4YUQq48kR6GQYdbsa7o71TKu/fk0Pqm0hJWyxzEmeojk6cJCTN1phTC2Tt+lWya0+2nC84&#10;Kw8e3pV6jUfEHBoYy0gPPoeF79+vOYNDOIfDd5nDbapp266atj3EgA5Se1uHanTUKX/lmHJj5srE&#10;yWNly7aN8qTqgY4bnVbNH+1/U3uvNOtx78FjydiyVcaPGyOjfvxBEpQHtCJlgcybN0+Sk5MdfwJe&#10;0vjx42Xs2LEu7hU8h2kz4mTosEHyn3/6d/lu8DeyNGWRFFzMc/GhepQzQvLfHbwl4vGgA4OeiB9j&#10;+herjzzzHJkmnZPXrpfJ/HnJGt8qXvLUv9Pp5rurwv3HOPi6GAO/V+qE+ouIjYWezLZt2xwPBF0i&#10;uGjpy1fKxk2bHV9l9sxpMkz7MH3yaDn18y5pqa125YbcLtrEPe0HlxVLEuRu2SXNB6aqddwOT81N&#10;J+Ug8ZVEEu3iPd9n5g26TnC7ONBUWb9+vaSnpzsuD/HZVq1aJcdO5MjPR4669qelLJERQ7+V77/5&#10;k2xctUSeVpa5wn2Z3Pi/EV/LkQEntFwOHTokkydPdt8P3xmJv11fkyijpqbGcd3gr8GzgccXK1E2&#10;fYTfdv78eed3C/HlHT+Gsd63Z4aAIWAIGAKGgCFgCBgChoAhYAgYAobAHwEBfBDYwmgOO43YkkIX&#10;hxt9lxdPdf+WnuHFFOaflZs3SqX1fb2LldT8rtb9jk5M+bXLcvrEEdmWsV4WL0iStSvTZPXyFJmn&#10;e4MWqX7sEd2zRVluj4v6feo1hvWje5Vyr+Km48hc1r0xd8orpFZ9gPBvInGX1LenPJzLlwpk/271&#10;YZ3JEfaMoTFD7HA0ZYgDjX8j2lfBvfcrgDHXngvDPe/gA8CvycE1z0jk5ZrnVVVVUlxc7DRruY72&#10;m7kX7D9DwBAwBAwBQ8AQMAQMAUPAEDAEDIF/GQLeVqOCcO2Va9apz5wqkMSEZElJXSL3H93UXB9J&#10;E5h4n9IO9MGvT9iL6GfA3SA20qlTp5zOyUBbojgyh0467svmbWvk6as7/bYp5fi1cHQeiCUDfyH3&#10;yG7paHypDeuSNtVajZA+tK/a/vfKd2l936R6G23Sq9qnnbqPo0X3lvCsz8UQFnlb/0Ja2xv1/QhR&#10;pKmpWerrGqXwwmWZPSNJ5s+eJLlH90hTHTycz3NksIV9n2gre0XgvWB/oxlDjCe0M4hnxZ4V+AmD&#10;Bw+WYcOGCXwAtEk+N1Za8ScJ+5zyPWcmJyenn2MAT4Y1eLQ5Bg0aJKOGD5GhyntYvSJF8D90Ow5D&#10;j5YXObo6FCgl+xALqFz9Chs2rpcpcRNl1JjhMn7iKElfsUwyszIk92yO05Z5W/tSutDP/fj+Jw0L&#10;bsDCj1fw+DdfUi5Y41+AWwB3KNrXwD4f8EYbZLTqx4xSHZ2Fi5OlsChfx7pJ2zDQf5WQcTwUODKp&#10;aekydMhgmR4/WXZmbpbzucddGZSTm5vrYgTBpUCfhThZcE/27t8paaqpM+zH7+X//vk/nNbO5SuX&#10;nGZJpJ6BLj9//lw2bNggy5Ytc1ynWPiEc4A3NcyQtOkn2dbZI8UlV2TWzBkydcrEjxyZ+oHC9Qo8&#10;mHvRif1P+H+IzVVaWur0S+CYOR2XpGSZmzzPxT0aOXyofP/3v8hP0ybIaf2uap9XuqLA2yfwx99D&#10;/K/ExERZmjxdKlR/ynNkOlRHhvHgz4dOq/7k/USx+kwm2k4b+Vb4Zi5cuCBHjx5VXlOWpKUvdxy7&#10;0SOGyZ//83/Jd3/7D9mkHJknd6668sMyfVu/liNDfuqFPzRu3Dj3XXqOTDR3pb8zUReUgQ4U/KMx&#10;Y8Y4jszn9qSRD9z5TuHJ4aMDT5/8/Pb3djYEDAFDwBAwBAwBQ8AQMAQMAUPAEDAE/ogIYMti+2Lb&#10;sler/Ppled/wRtqb30nd6xqpefpIyq4WS2nxRXnz4ql7Do/l7atn8uLZY7ldfs3xV3KOH3Y6L3Bk&#10;DuzZISePHpJV6ct0f9AUt98LXxb+lTb15RHvqEm1cG+V3ZBbuo8Izsz7unqp0j1JxF+Ch0O8J+I5&#10;oSWzblW6i+PU2RqJS15dXe327rFnBx8N7cd3x5n+ED879DFh7/v4S4wBvg2ekYeDa+/HwZ73ycdv&#10;Z38R9YS/+Tx2NgQMAUPAEDAEDAFDwBAwBAwBQ8AQ+Nch4G01aghtMq7hyBzce0zX3efICt2rUfWM&#10;NXHWt3VNnEVu5Q/81sSaPevCxBUi3gv8AmxFUqQ9Wlu32pFaV9O7Ljl14pzjd+zcu1Vq31f3r/lj&#10;d/r2+zVteCCFZ35WAZQGLU1j57Q1Sl93ZL2Z5g9Yp9T2uQSnAA4AnVWNDI3V0/S+VfVci2TS+Kmy&#10;KDFezp3YLy0N8HCiODJUosm3K3Inbs0d/gRclZEjR7q199GjR8uQIUMcJwatiUmTJrnfWCtHQ8Ov&#10;y/sy/Jl1+rDv/nmsM/o0cG3gGOCjgJc0efxoGTPiB9mosZKePLjr/AT9HJEP2h/t9gc9njzSNf6t&#10;mTJlymSZPiNeNmWsk5zco/L0+ROp1b0/nd2tWiU4RQ7dOeNiFdEOOAohh4lnpHDuRZ78c//78mNz&#10;QBjlPnWTdMhL1fG9Uloie/bulCVLF8m06XEyeMi3Gkdshhw9fshpu/j26xv6nvo1dAw5qp+/lNVr&#10;1kp83GTZkbVV6t8819/J8+XUpnGbbt4uk+XKQRryw3eSkDhL4zkVO7w6u9FkGpgfzFs4MgsXLnR8&#10;qVglM5fC+dTSqfwRHZ8O/UYuqJ7wtKnxMnvmVCm+cE562t87H06Is8cKX00sjgdlwx9hrsDPuHO3&#10;UkqvXnPfZXLiT06nZVb8OBdrqb4mom0Utse/j54RsYkWJ02V60VntSvaUMWLWEv4lHp6lSP18fv4&#10;XD9Dv1OsPPihHjx8LCWXrzhe2Yq0ZTJ+1A8yeti3krkh/XfRkaFedGT4BtEJ4putqqqK1ZyYzzw/&#10;h7bCmyJ2GhwY+EihDg24cVA2nLjZs2e7GGnEuwp5TVzzvVsyBAwBQ8AQMAQMAUPAEDAEDAFDwBAw&#10;BP5ICGCvhv4B2ob9D78ELgg8lA/dGnO5ucHpx5w6/rPThzl+5IA8q3rg+DNwZd68fOq0YYijRDyl&#10;g/t2yt1bZZJz7LCUlRbLw3u3JP/cKcdvgStzuahAa1L/je5/E/Uz9KiWcNWDh1LzpErlkXU/nXJb&#10;uIeb8/blM1c+GjZPH9+Xa7qHCY5Nbyc+rYj9DycGmx37nGviRMGZaWho+EQrGdscvylxk8IEBvwW&#10;7asL97+QH18N/hez8UP07NoQMAQMAUPAEDAEDAFDwBAwBAyB/x4EwvXz0JblGltvR+Y+mRo/Q9f4&#10;U5UnwJq47oPo7XS8id+DI8M6ODFf0GlgTZ11ZHQtSJG14QGOTPNHjgwcguxdGfKq/lH/+nFoe37K&#10;kTkiH9rrXbvVUFZCQoTXoKao48iwTO+PbuVytLS1SqP2+51yBDizrt/d26a6M93S1d0ZidujpIkb&#10;129J4k/zfxeODDFcZs2a5XRviLUDBnAM0NfJz8939jhjESthY/t1eMYSzCK4RXLze2hv+/GGA0HZ&#10;CbOmub036MsSC/pDqAGje2sY4862Xim6dFkWzF8o8fFxkr0zS6qePlCOQ7uLR+RjE3l+Cedefddz&#10;QDwvw7fT98O3xd//M2f6RrnMV++HoM/MIfpY1/BKKh/cklO5x2T12nSZOn2S/DB8kPx90N/km2//&#10;Kus3rnbxlp7XVGn1EX4P7e7uhUvVI7WNbY4j09TSIceOn5C01GWyf89Oean7nZgbzF/qpy+cuffP&#10;Iv3pkcdV92XDpjUyZtxIF2vp9t1yxx9qIV42peiYkdAgJp5QUlKS0xOK9p+QhzrC8URHBg5Pc1un&#10;nM4943Rklqcu1RjcN7T5bc7f4svnfRLv84yyOIObbz+/+XuHqebn+4Avc/jgPpkZP0FmK0fm5KEd&#10;0vQWzAY4Pv4aH4/nyKQtnP0JR+aDBu9yc1aFnGAvUW+seeCfk9f/Ttv8NXXxmytDrxnrSxfOy2KN&#10;ST5pzA+StXG5vHzMXrIIZu5C//PYfa2ODO/h70IriHhlxMHiu/zaFNaHPlR8fLzjQcF5CzkyHnf+&#10;dm3dutXp9hBLijnBOPnkx83f29kQMAQMAUPAEDAEDAFDwBAwBAwBQ8AQ+CMggO2KHyFM+EfYB/fq&#10;1SvHTXl0/7bjx9y4ViLZ2zbL0kXJsm/3dqm8U64Gu8ZdV23fTvWVPK9+qPuTMiRu4lhJXbpArl4u&#10;dLGSXtdUS2OdasOoHs1Vjd20O3ub+gLOaZXqHMF5oQe8mM6WVpWLUdFdnul9c8O7SJ6Pfh8lznx6&#10;755H/AfY6t7/4P0m3Ie+FZ7TJ/g/3oepBbqE38L5Uz76Wvxzyg3L8M85h76O8LldGwKGgCFgCBgC&#10;hoAhYAgYAoaAIWAI/GsQCO2w0Jbl2nFksvardsZ0jWeyTJ48vaeNiHBketX8/L04MuiKZmZmOm7A&#10;yZMn++3LiO2o3IMeNWp1mbixvkNjDZ90Ggtr1qfJ3Uel/Wve4dpxGGvpfM4Baf8Ya0k+oGURsdeJ&#10;tcRVB3buB93jodexDlWOkY4udC+U89FFPOFO6dO23Kq4J/OSFv8usZYeqOYrtnWsuECs/cfiSmhz&#10;YybGDdudA5udd1njZ5w5fFmciatDDGf0as9rrKRu1TyB99HPk/nIkWlt7pL8vIvK4VFO0OKFGtOn&#10;UDp72CcDt0Pr6lM/hvJKej7jY4jVUNpJ+36vxPijuVFeXu5i8MA1QUcoMXmGTJupsaHG/iCDf/gv&#10;GTr8W4mfPkHSVy6R7Tsz5OHjSql/98b1g76gkdTZ1dofC6lVXSpwUBpUO+jEyRxZtHCBrFFNpXLV&#10;guFbwN9DX3zyfpOBZz3ySOvYqrGZFiycK/sP7Ja3dWgOUVeEG8NYkJ85kJGR4fhSu3btcvuVGLsQ&#10;J/LRV//d0rYOnbg1r1Tr5OBhmZc8Vw7s3SXval/oBI9oJtHGyLfkWzlw5jefaDs+G5+fdnV2K/9H&#10;M9CG4sICWTw/QebOmuLii3U2ah2aeM8n2sd7PtZSunJkis+fkA8djZqF/kawokyPGu/H0rTRLF9M&#10;tIkyXFlab0XZVVm6MEnG/TjI6cj4WFAhfr6tv4YjwzvMqxUrVjgeGxpQdXV1X2xb+CNjVVVV5fRj&#10;iNeUnZ3t3o/VLv4GoKVFnKqUlBTHx2HfnU/hOPo54H+zsyFgCBgChoAhYAgYAoaAIWAIGAKGgCHw&#10;P40AfgF8C+y1wd+HFguaxls2rpWVaUsl9+RRefbkgdNwOXPqmOPHtLe802bjW1C/gfqWnlcpRyYz&#10;Q2Ocx7n34Nbwe0tjnYuZRLyk+rcvHE/mTsV13Q4X0ZBBMwYdGecowFkQHGjYROqgHvV/aJ19Xbyn&#10;e4jUD4TtjQ8m9JNoxpgJX92tW7fk8uXLThs7ZqYYD7Hj4dRg+4f2PZhZMgQMAUPAEDAEDAFDwBAw&#10;BAwBQ8AQ+O9DIFxnDW0yruHIEGtpxrRZkqp27OPqCEcGworSSpRL8dvbyTrxvXv33PozWipwZNAv&#10;9WvZGLSeI/PecWRyHIdg1doUuX3/cn8+bEv/DhoNW7ZskYSEBCk5f1w6PEfGcQYidmfvRx0LGALh&#10;0aEda+nqlHeqJ1PbhM5HhAfiSDralj7INfrvVkWlzE9eIonTxsqJg9nS8Lr6Y95I+ZjhoYUbtk9/&#10;6k/+uR8Hzqzfs8+GGC+fS+Tz7zBOjx49clqwrN37tXePR1iG5yLgqzh16pTMmTVVUpcskOtXijRb&#10;xE/Q1aYxnPtARXk22v0m1VI5m3teEhOSND7TEilX/0NPX7u0d2m+j+9En+HLtGhsK9oW7V/wfQ7b&#10;9Vuu8WHgmyAezpIlS2T8+PHy3XffyV/+8hflxfxNxk4cJonzpsuaDaly4OcdUnQlT56+uC/N7bU6&#10;lH58I5wVH2PJ9wcOiuPINLZIwYWLTkdmyaJ5UlKYp00e4Kp8rv3EWiq4eE6WpSySBbo/6sixQ/Ks&#10;5onwvKW10b0Gp4QEVnBj0BqhH/TnzZs3n+j2Mubg58eYtjW2dEnF7XuyZes2WabjU1yYr9NVfT+O&#10;x6TtVx6MH3dfT3V1tcDNYr74eeQaEfXfm7d1yn/qcT6c/LwzsmjeHJk/Z6oUnD6sAkMNLndYNmVx&#10;j45ycnKyzIkfLYdU8+nFk7s6p+jnP34f5GfO+8T3f/fuXcfhYk+W54jwN4l8fk8X87ulDX6WntWX&#10;VVpyyXF4Jo4eKnsy10l7w3NXpMeKG/9NfC1Hxs9dtK6ysrLc356NGze6v1lfws33hTO+s6KiIlm2&#10;bJnMnTvXaezwnHGnbfQrbNeRI0dkxowZ7sjJyRE4fz759vh7OxsChoAhYAgYAoaAIWAIGAKGgCFg&#10;CBgCfyQEsJXx07x8+dLpIsMjuXDhgixPWex0jE8cOejifMNxuVlWKg8rbznOTMPblxrX+oW8el6l&#10;+5Iuqz9yp2Rt3ShFF/Kktale/Ryqaa08F2Im1b2ukRrV933x9LG8Ul1gYjS9qNY4TTUv5H1dvdOR&#10;6dU9brqZy/nw8OOxL6ynU/fA6dHW1ODiLsHFIbYT5aPrio8E3ww8Fg6v/YLtTr/wx2DLw3Ehbjz+&#10;THhA5Pva5MvwfoCvfc/yGQKGgCFgCBgChoAhYAgYAoaAIWAI/H4IhOu8sTgyJ46ckZ9mJUhqoCPj&#10;+CJqX/4eHBl6cv36dbeeHhcXJ8eOHXO8AL/u3vdB48F0qU2r/1rf98ipE3ku5smWrHVS/fL2AFcg&#10;0MqAL7Jp0yanN3O3rFAXo1nLV84HvIGPa/SdxCTWPrSrKEybHhrR5ROujOfNdHQ1q5YGOg7aAIxq&#10;/cfx5NEzWbl8ncyOGyVH92VK7YvH+gNvReLWkA02QIiv3sZM2MXY2NjJX5so16+v37hxQ7Zv3+7W&#10;8NGGCfkGnlcQ3Q7W/Pfu3StTJ4+XlCXz5daNq1p1hCNDbGivO9vZ1icNtU1y/FiOxE2Jl8SkBCkr&#10;j+QFsS6NzcTR6zR6Iu936P6bl6+fyT31c8B1QB+F8aQNrPHjO6Dtv0eir/BjsrKyHLdk8ODBMnz4&#10;cMdlgJOwc2+GnCs4Lo+f3pa2rnqtkjnQrmOj+ix60GdiRbV3NjveiseAM/yZ5g79VQcTKaPG901y&#10;4vhRxWuB7N25Tf0vD/q5DWFf/LjwrE71f+HFJM9PlOUrU+VS8QVp6t8fBV5KNVFsSIw/cbYmTZok&#10;fAtLly51Phf8M2Ein/el0LY3Dc1SWHxFVq1eK+lpqXLnZplm1351wmGKcGRCvImlDRcnNTXV6ZR4&#10;ngzj4/8GcA3vxM1hLQPeyvEjh2SO7uFK/ileivKO69OID8hzfKjLjzHfNLGJRgz+s6xOSZbSS+ek&#10;UbVt+noifYWjhkYNiTH0GPB+WVmZ01yZNm2a49rQPp/oR9gX3z58V6WXiyRdNZhnTx3veGuewxPm&#10;97j9Wo4MmBMrCe4K+i7072sS/YHjkpubK8RR27Fjh/O38S66Rx5v3y78bHv27JERI0YIc5l5zfwG&#10;H9rgcfqaui2PIWAIGAKGgCFgCBgChoAhYAgYAoaAIfDfhUC07Y0fAf8c9jP7RkpLLkpmxga5fKnA&#10;+Zwe3rslu7ZvlbWr0nQ/TqLcv1PhfFNFF/Pk6KF9LhbTvl3bXX64MC3v8Q2olrFyXODQEH8JTs27&#10;ulfuPl/jT9+ruCk1VdVS/VD5M8qZ6W5TvwUOOg59lxjjD+7ddHo07HtCSwbODb+F9rb304V9ogTu&#10;vR3PPQm7/2sSvpPod7/mPctjCBgChoAhYAgYAoaAIWAIGAKGgCHw+yOALfelA47DypUrna4F+yN8&#10;Yk36axLruqG9yDU2ZWhX5ufnO80X1p+JM4J2BsmvG/v30WM4ffq002Ngrbmqqqpfo8T3gffQkSF2&#10;04IFC6Tw7BHpanqtT5W/EuhY9PT2ufV/8v9SCttBf0jUDQ8HLgOxU+CB0Aba6PNE29Jfqoe87LPh&#10;COvjHb82/rny4MikpaXJzJkzZcOGDY5XgE6Mt++xw0P9Ca4LCgpk+fLlMnToUNd+9r/AG/Btp97w&#10;fTRnpkyZ4vqLtkU4/mHZvAf+cDCSk5Nl8eLFTjfD+wEo048neb8meTzIG703h7hFq9culxGjfpCE&#10;pFmye0+23L5b7jgv3aplgx4PXI/oNlIWbfIaJdx/LjEmnscBX4FxT09Pd1yG2nodd/Wl4E/p/dAl&#10;re3vXWyudvXZvFP/zfnz593cHj16tOzevdvNk2icGVcO5s7Zs2cdv+f7778X3tm7b6c8fMR3F6mD&#10;OFCh9g1tJg4QY0lsKXSY4F6QPOac/dxhLjBfyD9o0CBZsSpVrl4v6e+Dr4czdZGYS2fOnHF/A5jv&#10;9P3atWtuHENcfR28Qx2rV6+WQT/8VUaOHSxzF86Ug0d2yMOqm9LVB+enXets6x8X2sjcYKz5/rOU&#10;G4IO0OYtG6Ti5nVhLNEmgl8UxvTiHeYsfrfNmzc7nhTfAjybMJEnnEdgxF626XETZYnGwLpUcM7t&#10;G8M31t3O37YI3rzHwZxF1wn+Ct8BGFRUVETy6bijy4z+EofTalZfG2VQD98L/Bj+tlVXV7txoTz/&#10;fYGbHyv4QHxrSUlJjiMzdvxIWb9xjVwruyJval9qnC6N4a5cIzSaKJ9yvnRoJkuGgCFgCBgChoAh&#10;YAgYAoaAIWAIGAKGwG9G4Eu2J79F7Gi1hXt0F5rqvaDN8vpFtdN5gceCDsy72lfS/K7W2c2Vd8pl&#10;/ZrlkpwwS9atTpf8c6ek/PplKSw4Kxkb1ki66vHu3rFNco4dlp8P7JG7t8qko6VR6t7USN6Zk3Lx&#10;/BkXbwktmP27s11MJngzNdWP3HPiMbk2aXsibRPny4K7gz2OLY5PiL0q+Da8XQ5QXEf7EXjOs9AP&#10;Qjn+Hp9DBIcIb4b7sEzet2QIGAKGgCFgCBgChoAhYAgYAoaAIfDHQOCXbNwrV6443QQ0IULthFA7&#10;4ks9web0NmKsfJSDdszs2bOdbkZxcbHTVPF5sSd9GWifEH+G9eMsXUNHz5TfohPr5cRaIl/+qYPS&#10;/u6FZoEjg32M8oTataq3Grlyt1/8DxvYJ18fGqw7d+6UqVOnOs0L4itHp2g+R/Tv3GOP+zJj/e6f&#10;fQnDmpoaOXTokMNw7Nixji8DR4HEe2AM/wL84DnBo0ALY9y4cS72CxoXrM3Tz7AtXPMeZ/oLLwke&#10;E/oseXl5n8SAYZzgflRWVjoeAdhTPpyChw8f+m64OvxNWJd/Fuscchs8r4B8cBZO5hyVRaqDQyyj&#10;3LM58ujJfRfDCB5Ja3uT83vQr2i/BPdhufBg8IuEbQrr8u1C0wW8PG9sa+YmuXgpX7kLLz/hrtTW&#10;v5bb6u+BG0F8nVWrVjkuC3VSB3MjHFOu0SEGrzFjxjjuErHHZsyaKjt2ZUqlxt5Gnwe/DtwV4jVd&#10;V94EcXng7KxYsUL27dsnxCbyybef+nxfqQc+FPMFDtn4iWNkzbqVUlhUIC9ePVVNIGIeRfghcFHI&#10;e155PnBCiGEFPyQjI8PpA1GPL5drjx3z4OLFi44fNXnqaJkwZYSMHj/UxbyaOWeyrF6fIkdP7pPi&#10;0vNSrZwR70+iDK6pE40j9HSGjxgq6zesllt3bji9It82sIAzQl0lJSWycOFCGTJkiPsG4Bl5Dhf9&#10;5WC8OZN4h1hQWfo3ZOTw72XalAmqkXPg4z6ySN+pp6cD/aiBRBm8h/7OxIkTHR9nV/ZWjbuVL057&#10;6SNuvPvi2WMpLb7oxgU9IDCDVxT21Zcczs1ojszwEUNkmmr3LF46X5bqHOfYolrT6BG9flvj+uT7&#10;GOvs67CzIWAIGAKGgCFgCBgChoAhYAgYAoaAIfBbEIhlc4bPvL3Omf0jTx7edZyX59XqE/rIV/mA&#10;DnFnxLdBvnu3bsjeXVmyblW6LE9dLKdPHJHii+cd32XsqGEyfOh3Lkb46uUpLrYS/Jq7qp27fesm&#10;pzNTXHheTh49JD/NjJe4SWPlwJ4dUqG+Engy7H+Bq4PuTKRtkX1X7GXBBxSd8BWE/j/8HfjT8N9w&#10;xufBEdrwvozwPf+MfN4HBE6WDAFDwBAwBAwBQ8AQMAQMAUPAEDAE/jgIhPZsrGu0FlgfZ50fXgR2&#10;Ifli2X9f6hXvYB9yDhM8B7gXc+bMcZwT9FjChD3p38GOJd7JkiVLnCYDGiFh8nYq2jfr1q1zuipn&#10;ju6W5tqnmu1TjkxXNzF2vi6F69q+Lew7QR8iMTHRrc+jhePr93lC/sDnaoIj8zX5Yr1PfR5TtD4K&#10;Cgrcmjz8FLgZxO1BuwS+AboucCnADu4FXAc4CHAsHjwYiBnk2+7rC3VW0FCB68F7jNfGjRudvgjz&#10;Ak4EZ+pBxwNeAG24ffv2J1otYV9DXH19sc7hXPPv0y74W3PnJUhC4iw5fGS/020JfTIRTsk/lkgf&#10;wc1zOshBHb5s7skT3vPMJ3hD8DLoa2LSbFmnHI5jJw5LseoG39A4VJdLi+TI0YNO/wMuDbwXtF74&#10;dnyCv0KdIQZwnShz+vTpLk7R/v37ZcOmNar1kiardW9Vtu6f2n9gt2Ru3+KeLdG4QowDnCX4Mcx7&#10;Pwepx9dHP8K+UDdcpnPnzil+c2RO4kxZrDyj7Tu2yukzJyQvP1fOKN+Ia3hgjCdxj+Cxbdu2zfXF&#10;tzss19eNX4mxQdNo05Y1snPPNtl3MNtdJybPlHETR7gjfsYE9+0zR3wCd3hIcM6cvpTimzh3tqSm&#10;LZEdOzM1btVB2X9wt2QpBhlbN7g5Fh8fL998843jrRw/frx/vnmM/ZzmDCaUvXXrVhk5cqTgc/uv&#10;v/4fmTRulGzbvN7tW4Pfoo60jz4837KBM++DA9/Q4L//zWnRbFq/yvnyLpzPdf65rZvXSdrShf3c&#10;JeJbhSmcfx43fsdPB3Z8q/zNhR+1Zdsm5cYsVD7TaPlu8DcyYdIY2ZSxXi4U5rl5Sr8+d4R12rUh&#10;YAgYAoaAIWAIGAKGgCFgCBgChoAh8M8i8Dm70z8P/TFotN5S/wgxk+DAHDu8X65fKZLbFdekSrVy&#10;Xz2vEuInEfcbnZhtauNm6X6Qogt58vj+HSnMPyup6vMYP/pHmTF1kqxavkwqb5fLQ43pnX/2lGxc&#10;u1J2ZGW4vSkF504LHBps+orrV5zOTEtjncaHb3f7WdCyQceGfUn4tdj7wt469tbgN+CMTw3/JNf4&#10;OegTfg/2UrGXBb1b8uJT4L66utqdPZbY8qHvyj/3tn9o9/vf7GwIGAKGgCFgCBgChoAhYAgYAoaA&#10;IfA/h4C3ZT93hj+BBkJCQoJbh0eLhIR9F66P/1IP4COQ3++58O+zdgyfBZ2akGeCbRltX2KLoo+C&#10;7gyaNtE2JvkpHz4CvB64HKd+3ilNb6u1ecqR+TCgI/NrODLYwdGJfSSlpaWOn/DTTz85fRtsaXDk&#10;TDt+TfI2uLfDqZMysLN5FitF10EZaOug+8Ea+7x582Ty5MmOKwRvhnv0NtAc2b59u+PHoDsS7p+J&#10;LpN6wZk8cJLwJ8C5gftBOXA00CNhDOF3wOtgfMAG/wN8CZ/8mPv76PH1z6PP5PMY+DFH14a6Jk0Z&#10;J/MWJKmuRsEnOi4DvplPS/Pl+Kf4PHyZ/hnzzI851/xOG8K+kBesV69d4fgl02fGyUTdsxSvvpsE&#10;5XUkz0+UuclznO/Fxw7jHfANMaZ8n+CGwL1B4wXOEe8Rr6lAY3Fv3LxWlq9MkRTliszTshcuTnZ1&#10;E7+nQLlR+HdCPpMvkzP1RX+r1AvnDH2Wg4d1PFenySrl4axdv1LS0pdK2vKlrk7iiGWp3go8H9rE&#10;mIYp7EuILWXD9bh6vVj1aaqlp69d4181aRysG3Lg0G6tL1UWLZ3nOC7EJY/G1tdxV/1f8J/SVyxz&#10;ekFJyT/JlPgJEjd1oiQrPwqeSnJysuO8FBYWOsx8O6J1nMCAOQzvj+/g3/7t3yRu4lj5y5/+Xb79&#10;f3+WOTOnOj1n/HbsNWMOMT8ojzkQzhPKob7F85NkbsJM57Njz9r0eG2XcraWpyyWDTo3GBc4VWGi&#10;TA6fQgx5xrjzdw682zqapKGxVh48uitn805J9s5tjit1OveElKm/kbZ96fB12NkQMAQMAUPAEDAE&#10;DAFDwBAwBAwBQ8AQ+C0IfMn25Dfnh9FYxN4f06Dar+fUdk3RPTmTx4+WKRPGyM6sLY7jkr1tsyya&#10;l+j0Y86eOi43b5S6uEzwWYilVPe6Ru5UXJfjPx8QuDNZWzbK1ZJC9+y67ks6r/t6ykqLpbHutbSo&#10;36Tq4T3Hg/F1t2ucZux6dGfg1cCvYV8SBxyXaDscHxC+vNBWByt8QfgWvJYM9j32Ovv38MXAoSHh&#10;M8MPwn20/8VlsP8MAUPAEDAEDAFDwBAwBAwBQ8AQMAT+UAj8ko3LXgriG8GFWL16tYR6CF/DcaB8&#10;bM9oG5F3WdP3ujDwLUI9Cdbwo98BONbSvU3LvV+3pg7ewZ6FP0MsIWLDnD2+V1rqn2vOf54jE/IY&#10;qJNEfax/e54IXAWfD9s4Vtsjb/7j/2Dk3+VXuBJwk+gHcWc89yEaR+5JvO/tderlGj0e4iqh7cKB&#10;7U4cK/hDT548cbY79XguiCtI/+N9jynlkqgf3RyfKB9+CG1DS4fYTfCbbt68KdW6lwa/QLRfgbKo&#10;K8TFl+/L/dw5nGe+bVVVVY67FT9tkvIt0uVu5U19XfVSVL+3o19Hl7g5AylWfbQJvk2oXwSu0e2n&#10;FMaVw6cIr6NH3jc3uLhKJVcuSfnN6y5mUXdvhGMRtp33wC5sh++PLxN/ChyJgXp6NGbUe42r88Jx&#10;JYjh9OhJpTx6XOniO7HPKZw74Bs9ppQdXY+vD8xq61/J3Xs3lb9SIeW6p+uSxl0qvVrs4lbBoQIf&#10;fEVhol/hM+qN7iu/N76vl/aOVun7oPy4Po1/1ab7sxreytva19r+1863RH9DTMJ6aF9dwxt5/kL3&#10;mL16JvdVq7ng4jkXV6tIdXuYB2AArvSbOY3Pyn8bYVk8A1c0dDIzM93fh9Eay2nS+FFOoxmN55fP&#10;n0irtpl60ZIJ+wQvhvJ9ilx/jM3UqzHINbZXR2ujdHcoVh/jnYe4Uz9zJnpukSdsL3WSLzKuH8vX&#10;9qiykeL3XprV1+fnF7h96fBttbMhYAgYAoaAIWAIGAKGgCFgCBgChoAh8FsQ+JLtGbHpB+xXbOpX&#10;NVVyIS/XxT/ao7qwcGXgzBTknZakn2bIX//0v2XunJmOH0P+Xo2pDK+GOElPH993z3OOH3ZxlTav&#10;X+10aJ49eSCN6hd5V/tKGt6+lI6WRnXQ6b42tGCxw/V4VvVAbpdfk/o3LwQ9GzRrnlc9dFox0fb4&#10;r8EDOx3fGL469jbhZws5Muwp4ndseex8b+tzjuDza2qzvIaAIWAIGAKGgCFgCBgChoAhYAgYAv9K&#10;BH7JxmVNGY4FugvokOTm5gbr97/cMtatObAJwwT3hvV34sQQ/wdNEK9RQ74wPzZsuFZNmz3Xwj/3&#10;3ADOFRUVjrsSFxcnl84dle7mN1qicmT60OyItKO7R2MIU9FXJNbffWIt29u2cEG2aswWdFRov7eN&#10;yRu20b/7uTP2s+8PecAFexttFnRbWJunPPoa2vPc+/77srkP19t5Dpa8F9bh80efyctBGb4c3vN9&#10;Jj9l+d+4Bx94NGEenoeJdjEPvqYN4XvROPr+wpMC++kac3rzlg1S87JaX4v4Y3qdXpDGjVb/Cu2k&#10;P59rG+0h5lCWaqWUlZX1V+0xGOCqRH4K2x8ZC61HOTnvm+odf6Gjq0Xr1fhZvcy1Ab5Rf8HBBXj8&#10;cvrUx+T76M8hP8aXFY6Nf/b58z+Wr7NFPIbhfKMMcIkef57zjHnA2WNNXg7GjN+i57kvj3N0ooxI&#10;P/6xfd2ql8wRwSD6TX2qYxqdfJt4Thv5rvhmibWEFgzxyj2m/kyM9AgPKlIa48W3yPs+wYvp6Whx&#10;vry+7jYXV5246/jhIlwbnzNSr5+/A08jVzz3eFGPH0M/l+DH0C79K+DOvo3060tHdD12bwgYAoaA&#10;IWAIGAKGgCFgCBgChoAhYAj8Mwh8yfZ0Njc8FWxX1ZJ5cPemZGZskCUL58rBvTul+lGl473Uvnou&#10;RaqVO3tGnItdvEK1cu/dvuFsaXgsb148lWrdE3T+TI6s0/1QC5MTZFX6Mtm1fatczD/jym1ranBx&#10;lJrevZWXz544Xg1xlbDP0Y25ca3E5YUb06P+GvJzsDcKvx37ah4+fCjXrl1ze8u4J2Hr47dgvw9a&#10;M/j88AF4O553OSiHPXP87hO+A37zfg9semx7fEocoW/Bv2NnQ8AQMAQMAUPAEDAEDAFDwBAwBAyB&#10;/zkEftHG1aZhO8IhQEtmzZo1Tvvh69b3I7qkrFk7e1nL4trHAyKOS3Jysov7gz6Nz8NacZh4x68Z&#10;h8+5DtfD/Xu0l/hQiYmJcqPknDYC7QfPkWGtWbeZ9Gn8FHf1y/+FHBlsZr9Gjo7EpUuXJC0tzXF9&#10;4BKxb8T3I5pfEasm2o+t7N+hzNOnT7tYUcSfgu+DnU2if75u7rG9Y9nZ2O/kC7Hx5fNerOSx87+R&#10;Pxbm1IePAE6Mf4e8YV2U4X/jmt+5923wZ377pUQ/fDsogz6T4FjBcZgxa6psylgnT6of6FPGduCA&#10;u0K7wrbwLvdgxBxGV2f9+vVOd4gYPD4x5rQz9If43z49D9Tn6+5UrkRz6zvH0aH9tDkcN8qN1a5P&#10;y418O/BV4EfA92lQ/w9HZ7fG31KuRK/6nWhnNPbR5UTfh3i0tDXqd/Ap74J+UD6/0XawYgyoJxwP&#10;Xy7l8Zs/yM+1G+fYYcK03R3ql4posviyY80L+u/bA6aNTXXSpfh6rKkHf1ao70K7KJO2e6xpd9hv&#10;/F3EgmLPGnHNia/U3d7s9qChyezL/+W/c8H463j49wbOtCZ28mV7/Ggr7WZMwZDUq7pIPcrt61J/&#10;X6fOgfbOZncwt7nnnS8dsWu2p4aAIWAIGAKGgCFgCBgChoAhYAgYAobAr0PgS7Ynv3k7uE21domD&#10;tGndKlmoMZL37Mh0PBjpU/+O2rF3b5bJ5g2rZcmCubJ/T7aLn4SmK9oxLY11jveyf3e2zFF/D3ta&#10;co4dlgeqfXtNtXsr75S7+EpwYtCSIR4T5b1V3Vn2q4juV3rz/9k77+8qrjzb/3nvh/lh1luz1pt5&#10;3T1tj8ehsTG2MTTY2IANJpmcEUmILARCKKCAIso555zzVc5iz9lfcaCsBkFPdxto7+NVVN2qU6dO&#10;fW7Ja51zd+3d046m+irTxbBPfJ/FzbA8m5dhX/mOHnUuQV9bjsWpj6FXbUdHhx1vbW21Opxz4DHO&#10;hXFejGP3YPHzISscVuadOOZn3dVzQsHztC0CIiACIiACIiACIiACIiACIvBmCLx6jLuSMZOcnIxt&#10;27Zh06ZNpk1gzo7/jfd1e84xI8ef6enppiv56KOPTJvAz0ENAceQ/jfi1W2zv8Fjwd+9fV1qcK5e&#10;vWr+NDUlWW43x8Pu92t6e7i8FxYnkXltjQz74wvHtl4/QQ0Mf2unbuj99983DRGzh7ym5XX58H78&#10;b/r0MqF/DPUxzHGidojX9CV4716DQ668ZrCfrM/9qwuvw/1+3O7rBdsNnsO6/G78uH71MfInj9V9&#10;fNG1/bk8J3h9v/9Fa7btv2P23d8z5yWY8bT12804fvIIil12NTUdM8y5cXMgfvHnBtvm/fB86l+O&#10;HDlirPm8+HeA6I1LDU6wBNthP573n/lOTovxVGdCPcuUe3fpue5k5V2k4LPAe1rNh+2x3WDhvoWn&#10;fjT+foLr4VH6I60Ufn+8L983397qNlnb1+G27yfvge0xy8dfY0WLwlq/LGTB+yFDXpNLkE+w9jJv&#10;iVNlblladHQWHDuK057uC9b122yLfLgOfp9k6/vGNfUiLL4P9sH9E3weea88zuc3+B1wPiw7OxsH&#10;9+/G+TMnUOUypoJtP99e4cXnLsiS29ae07Bwns98nVf1j22QkS/+/x3+s7/H1fz8ftbzz9Xz/jxn&#10;wFwxfs9rLf5aWouACIiACIiACIiACIiACIiACIjA30JgrbEnj3HcSt8WvndCnQyzjqhtKSvKQ1lx&#10;nu1nHeYTV5YVIjHuPnIfp1nm8Zybi6DXC9w4t7OtERGXwrDvp52Ijb6D0aFea3tuyulUQoPm5cp2&#10;qJHJe5yOR4lxpp/p62pzA3jnYz0//UwfExxLB8fnfp5gpd8r8wqeDcf71MNwjohzmJwj4rkc0/t3&#10;dPy4nfvYFovfx222y8/BeQTuVxEBERABERABERABERABERABEXg3CPD3Zv7+Tn8U+nasX78eH374&#10;Ic6cOWMeJwvTLvPE5RY9+83biU+ezLvckDnnf+HWHB/znY3xkQHzarhw9iS+cfk4X32+Dps3fo6c&#10;nBx7PyNIg+PIFxWOLfnuBn1NOS71xY89/Wfqd65du4avvvoKGRkZpoXwxziu9e2/7Hd9X/d11uxT&#10;TU2N5f588cUX+Oyzz0zjUltb+/T0579pU+8w7eYC6AkSHKdzm7qKvIJs/HxwL7748jMcPLwfKS6j&#10;mfe21vI6fXyX6/jvKngPfB75HPDdnoMHD9r3fODAAfM78vW8lmYKc+ibGEL32ABcotWzpbCmFOdv&#10;huN3v/sdDh06ZN5IXufD7/Tv8Wz4vmj9Zgnw7yc4L8XPPutt7969OHHihP1/Ivis8VlgPRUREAER&#10;EAEREAEREAEREAEREAEREIFfEqAuJDhm5hwM/VuoW6E+ZnYyhOGBbnS1N2Gwr3PF48XNyVDD0tpU&#10;i+yMR3icnmKZSNTLMOuY9Z8szKC5oRpn3LtQB/fttuP0l6ksfV7H2nSZTaGhPgz1daGvu818ZPxc&#10;pJvQeT5H6d/PeTq8Z5+DY39/V/5eOGfI96mCc0K8V76XFtznz/NrHmMbay2+bnDN8zhf8aI+Betp&#10;WwREQAREQAREQAREQAREQARE4M0Q4HitsrIS586dw8aNG/Hpp5/aOibqLnIyMtHV2vZLrQzHn04v&#10;w3dB+A5IUkKMjW+/XP8nbNn0BcJOH0dSfAyoZ/G+K/7OgmPD4G/bfIcjNTUVd+/etYwcP7aljse/&#10;t8E2+J4H6zBrKSkpyTQ1vm16P/ix78u8U3zd11mzr2yPfXvw4AG2bNmCdevWmQcMvXdKnT9Fc2sD&#10;JgL5LV4fM8MsIOffUVFZgrALp/H15i+w7rOPsGffj3ick2H5KmuNr/19vE4/39U6we/f3wOZc/6F&#10;Oiky3r59u+m2mJlEbRKPeTZupgHBZdJ5jxRVFCHs8jls3rYZP/74I6Kiouw59Oew/Rdd119f63eL&#10;AL/P1fN39JXh32xMTIz5EVVUVPziOw/+/+Tdulv1VgREQAREQAREQAREQAREQAREQAT+sQSCehHO&#10;zdTX1yPdvedFvUt3R7NpV4b6uzAxOmi6F5sHe+rDSl0LM5JSk+JxzL0fxgxkamLuRl5HaWGuecNc&#10;PHcKXApzsyxLiXOKBTmZ6GxtdPqXlZxj6nA6WhrQ391u7+bVVVSiu60doYFBjPQPYKC7B2ODQ/YO&#10;H9/r49wA34fxc4h+7ofzP34+KHhf3PbvUpEm63HhPr63RT2Nr8/5Rbax1hL8RliP5/r5Cs1BBOlo&#10;WwREQAREQAREQAREQAREQATeLgIcu1HT8vDhQ/PeoE/Lxs8/xw9Oi3Lx7DmkJ6egoboG7Y1NqHW/&#10;ORdm5+D6lYs44rxRvtqwDu//4T/w+bqPEHbmOGorS90A83mGkL9TjhH9GJP7gvlBDQ0NOHbsmGUa&#10;UY/CMSjrcizp9S7sY11dHS5evAj6ulBDwewlX4Lah2D2ij/+166D/WN+S3h4uOmH3nvvPdPKnDl7&#10;AjdvX0VObiZ6mI/sMpNn5yfR3duOyupSXLseju+3f4P3P/hPfOl8dS6Fh6G4JB8joQHXlRX9zeuO&#10;sf/avr8L9fn98v594Ta/Q37f/P7oKRQZGYkNGzbggw8+MF1UWFiYaaQSEhKQ6OZRsty7STnOvzch&#10;LhpnnTZrx/db8fVX67HR+fWkpKTY8xJ8FvgMcVF59wnweeGzwjms4N8+74z/3+Dz09bm3jlzehlf&#10;9P17ElqLgAiIgAiIgAiIgAiIgAiIgAiIwAqB4FydZ8J9LS0tNrdCnQt1MnxPjp4wY8P9mHeeyfPT&#10;4wgN91lm0tT4sHnN9HS2mP7lwN4f8aeP3sfO77aaJiYvOx3VFcXWTnbmI7Q11aGipABXL5/Htq1f&#10;49a1cHS499DoN8P266vLzXdmbKQfzbV1mBwNYcG9E9Pj5i7rKqvQ3dqGWZeb5CYGfjHXyH5zruBl&#10;cz+c66uqqrKMZt5fsPAces0wjylY1pq7e9m8FuclOB8V1OIE29S2CIiACIiACIiACIiACIiACIjA&#10;myHAcdzq34w5VmxsbLSx4qF9+5xG5nts/XoTvvvzFuzftRvHDx7CkQM/Y//un/DpJx9gw6cfW77S&#10;8cMHEB9zF011VViY4Vjy1TqEoHahtbXVtC979uwB9Q9894OFY1v+/s2+sj7Hr/SHOHLkiPnNDA0N&#10;WT1f139Y/Zu53//XrP11eQ7H1/zNPT093bQ81BC9/8EfbPnTug+x7fstOHrsIM6cO4HDRw/gx93b&#10;8bHj88GH79mxh0mxGJ90+cuOy7J7LyY0NrTmOyjBMfZf0+d3qS7vkYv/jsmb276Yn6/zDcrOzjbm&#10;zAL7+OOPTR+1detWbHK+Rd9t+hLfb3b5Xk6f9cl7v8fmz9fh3LHDSH4QbdqI1XMRfN7/Hs+G76PW&#10;b5aAn/t62Xfqny3fS33/noTWIiACIiACIiACIiACIiACIiACIrBC4EVzUNzX1NRkc3TnTh9DSUGO&#10;5SwxO2nG+SlPhoYsW4m5Sq2NtejrasOgy0mivwzX9JKJunXN/GPoGcOsprkp50ft/GKoj2GdsqI8&#10;nHfvn23+6nPzp06Mu4+ejha7DrU39K3pamsyfYzPgaePTGdLK6bHxldyl1xGfHBOgPMAnAvi+N8X&#10;f3/cx3fg8vLy7B3BkpISjIxwru554dwf5x6D+3n+Wos/m3X8PASvxblELioiIAIiIAIiIAIiIAIi&#10;IAIiIAJvFwGO3ag94cJxG99zoE6GfqqtDU4rk56B6+FXcPLIUZw+dhyXzoUh4uIlRFy4iHt3blim&#10;Uklhjo2FOU42bYzLIOa7JL7wGqtLUB/DY/QxrampMT0EvWLYB573ot+0Wbe7u9v66Me8vu7q6/yt&#10;nznOXt1X5j1xPH3I+cb+sGs7tn67Gd/v+NY+nw07BS4nTx11HjPXcOfuTWRkpaLLZTdTG7OiHeI4&#10;XT4y/G44f0DGL/qeg9zJnFoZ6qfi4uJMJ5Xp5lvSEh4g4d4dRLn3jbhkJSegz82fYJms/7K86Fn8&#10;y1ra8y4R8PNUr9NnP1/1OnVVRwREQAREQAREQAREQAREQAREQAR+SwQ4ZxLUm9CXtbi4GDmZqZax&#10;ZHNaTxZMH9Pv5rnoI52Rmmj+MuMjA5h074PRX2ZhdsI8YIoLstHd3gzWdW+fucVpVJyWpq25ztpr&#10;qK3Ag+hI0Fcm13kE19eUm/5m5Trz8N40C9PuPTraEC8tYzo05vxknn7mPpcFTz0L5zQ55qc+xr93&#10;547afBPnOjmXSH8Yrlmf98ZtFu7n+fSqZr77yZMnbd6Jftucr/LzDi9bWyMv+MfXf8Eh7RIBERAB&#10;ERABERABERABERABEXhDBDj+C2oGOA7+xT431pyfmsZAVzc6mprNx3Swpwcjff0YdgvzlOiBurww&#10;7cakc+4uVrQfK+uVvByOQ4Pja94qx4hB/QM/+8Kx5+r3PYJ99PVWr3kel1+zhMaHMDDUg96+TgwO&#10;92Jq2o3TXd7SnOMxRc9Zt83FJcK4bi26/VMYm3DjdrePn/1Y+WXrX/Ne3uS1eP/8joPPwVr9Yd3h&#10;4WFj6B5ALM5PYc5psuYc8+VFZnz553CtVnTsn41A8O/on+3edD8iIAIiIAIiIAIiIAIiIAIiIAIi&#10;8I8mwHE15wV94Ta1JPSGWZ53c39uvoX6F+pc6qrKUFlWiOryYgy4/HHOz1hOkstGGh3qRVVZkfnI&#10;XL5wxjQxi7NOj+LeZxru7zbNDD8vzk2ir7vN2p7jnJrzpeZ1psdH0NXehKb6KvOoMX2M84txE2or&#10;WhlOIz6dsxzs6TXNi58T9Gt/D5xj5DwS5yeDx7jfz0369wVzcnIsA/6Pf/wjjh49ivr6emsmON/w&#10;om1/La1FQAREQAREQAREQAREQAREQATefgJ8r2JN/cnTMaeNRV+07bUIboy75HQKHNsGtTIca67W&#10;x6ymwuOvqsPxJ8exHLOyzRe9E/KqNlZf93U+83q+kBPfKxkfHw/012sxXn896xhRP7PkNEUvGlcH&#10;9/lr/5bX/L79+zyeAxnx+55/4vyK3H/OuRbOiebZ4tyQMOX0SL6s+Yz7Slq/8wT4XPC75uKfEf/3&#10;5Pe98zepGxABERABERABERABERABERABERCBvzMBrxVhsxw/B+fYTDPj5v2oaaEG5ol776u9pd7y&#10;1q9HXMT9qFumh5l274QND3SjsrTQtC0NNRW4F3kD+3bvRFZ6Mob6u1zrLn/caWBML+PnFN2abVJ3&#10;Qx+Z9uZ609C0NNQgPzsDSQkxaHZ+03UVlejr6HymkRnu7UOt21dTXvEXuh6Ph/OeVVVVpqEJzvHR&#10;m5o5SzxG32IW3jM9o3fu3Imvv/4aUVFRdh6P+bmF113zHBUREAEREAEREAEREAEREAEREIF3gwDH&#10;wdSicLHxMH1ZgtoYN158Mu/eJ+F7G/wd2o2Nn3t2BHQilim04nEavPPV42wee3Ytt81r+vc7eIzb&#10;3teG49DVhfs4jueY90XHV9f/Wz6/qP0ld5/0iOGy4Dx1Zpz+hRoY6l9s3O+0GqHxYQy7d2hmnYZo&#10;NSu2udbyt/T3XT6XTPgs8NngM+OLf3+JzwWLc4/BpFu4nnasZ9y8ikucfrawjm+L28Fiz3dwh7bf&#10;OQL821/9Pfq/J94Mnx3//fOZCc6HvXM3qw6LgAiIgAiIgAiIgAiIgAiIgAiIwD+IAN9NChbOxwQL&#10;vWMmQoNu4m5lvquzrREnjx7Enz56H+v/9KHpZKhvKSnIwYN7kagqL8LsVAitTbWIf3AXt66Hg5qX&#10;Z/Nilo+9Mo84MzlqupmCnExE3ohAUf7jZ/V4PnU2u7bvwN4fd+F+5B3zup4cDaG6tAwFj7PRVFv3&#10;bO6I8wTUvAwODmJoaAgFBQUICwsz7UtfX5/dEusUFhbi3r17yM3NxdjYmO3nPVdWVuLSpUsIDw9H&#10;bW2tzTn4eYa11pyv4vl+4VwFF85LBOe17EL6RwREQAREQAREQAREQAREQAREQAREQAREQAREQARE&#10;QAREQAREQAREQAREQAREQARE4I0T4Htof/EumntHrKWxxvxj6CPNnKVtW77Gv/7L/8H7//kfuBx2&#10;Hg3VNUiOj0fYqdNorKnFwvQ0+l12++zEJGoqS9DR0oDJ0JD5xdBrhr4x9KKemRi1LKeaihKUFedZ&#10;xlJbUx1yH6ehtNBpWIb70dHcYlqY7PQMFObkYmJk1N7hCw0OgQvf75seG3f7R8xrht4yPGewuwc1&#10;ZeVoa3PXelqmpqZ+4Ttju935Y64d5sz3dXZZW0sz7v0s5ju5Y+Thi/nqPP0w7e6RupjgPl9PaxEQ&#10;AREQAREQAREQAREQAREQAREQAREQAREQAREQAREQAREQAREQAREQAREQAREQgbeLQNDrJLhNT1b6&#10;r7Q21qIgN9OWitIC3L5xBZ9+8gHe+8O/Y+d3W/E4LR1jQ8PISk0zjUxzXb1pSxamneOv05pMjg2h&#10;vCQfMXdvm//MoQM/WYYS/WjYdnbGI3DbfGacHoc5TfSfSX74ANTOzE9NY2l2DqMDg6ZfoW6FS3db&#10;m+UtUR/jxCrPrlmaX4CKomKMDw9jbvJ5Frf3Jfb0Q6HQyqZri33lPbAt6ntmxydsO3g+2VAXs7rQ&#10;Y2Z1edG+1XX0WQREQAREQAREQAREQAREQAREQAREQAREQAREQAREQAREQAREQAREQAREQAREQARE&#10;4NcjQB8U6j98npC/cnt7O1JTU3Ep7DTiY+6iurzY9Ct3b1/H5q8+xwd//B02fPoxjh867DxkEnDs&#10;4CGs/+QTxN+PMW0MtS30eZmfGUdlWSFSk+LxMDYaifH3UZyfbdlMUbeu4Wr4eXS1NbnLLiI03Iec&#10;zFTExUQhOuombkRcQlVJqfOjcXlQlKJwWX6ClvoGJMbGISHmgdPODJiOhseoc8l8lGo5TPSbYV1m&#10;SfE+rly5YnlKvL/Ozk7LWuI9ToXGTH8z5vKZ2GfqeqbdPu6ndoa5SfSLYU4TdTY+WymoJ2KbvpDj&#10;y475OlqLgAiIgAiIgAiIgAiIgAiIgAiIgAiIgAiIgAiIgAiIgAiIgAiIgAiIgAiIgAiIgAi8GQL0&#10;SBl23iuTk5OmKyktLUVERASuhV9AVVkRnizMYHlh2rQyVy6ewzebv8KH7/8B2/68BVE3b+HCmbPY&#10;ue07pCQ8fK5ncboV6l7amusQGupzN+a0JlNj6OloQU5WKs6dPmb6m4baCjCDKeJyGMIvnkVBTqZp&#10;Zc6cOGLttjU6Dc1TfUy7y0SKibqLiIuXkJqYZDqYydEQhvv6UV9Vbb42zHui1mXRaVyokYmKisKO&#10;HTsQGxtrWiDqXvr7+03LwjyoFf8Yl6nkNDVYWLSMqAWnl+E1WZcZTUFvGGplyGt01OU+rfKR4Wee&#10;s3r/m/lWdVUREAEREAEREAEREAEREAEREAEREAEREAEREAEREAEREAEREAEREAEREAEREAEREAFP&#10;gJqOrq4ulJeXo7m52bQydXV1iI6ORlN9FRZnJ11V5hnNo7+7HcUF2bh1PRx7d+3A7h078ejhQ+Q/&#10;zjbtCjOXxodHVjQti0uYCA1aplJvZyuG+rtQUpiDlMRYPM5IsZyl1qZadLU34cG9SPOl2bFtC8qK&#10;8jDU14X8nAzXdqL50ZhGxmlW6O9SW1GBEpep1NfZZddZnpvHhLsm/WUKc3JdDlP7yvUpeXE+Ofn5&#10;+Th69Khpfqhr+UVxdXzbfk19zbLLd7LP7jB1Q75QHzM2Nob5+XmMjIzYMW4Hi3xkgjS0LQIiIAIi&#10;IAIiIAIiIAIiIAIiIAIiIAIiIAIiIAIiIAIiIAIiIAIiIAIiIAIiIAJvngD9TuiJQk1Menq66WSo&#10;CaEOpMJpUZh9RB3L9PgIFucmMTc9BupdkhMe4PCBPdi1fQceOF+XiuIS83Chx0t2egZ6OzrNj2V8&#10;ZAAVpQW2VFcUW44S85q4b2J00HxlluenUVFSgH0/7cT3325GUkIMhge6MTU2jHGXn2T+Lk5v44xf&#10;nulZ6P3ivWKezC/Y/tGBQeRmZqHS5TMxN4kaF3rjtLa2mt7n8uXLlrdEDQu1M+Pj467elOlr6EWz&#10;RF3MksudYntu7TUyZEMNkefU1NRk2UuhUAgdHR0YcjlNzGJSEQEREAEREAEREAEREAEREAEREAER&#10;EAEREAEREAEREAEREAEREAEREAEREAEREAEReDsJUCtCfUdbWxtyc3NRW1trGUTsbXd3t2UfJcXH&#10;mJ/M7FTI7V3E5NgQivOdl8y1cDxy2UrFefnoc5qYlvp6xEXfR7xbeto7TGPS0dJgvjG5WWno62qz&#10;3KWaihL0dbdhfnocS3NT1ubU+DDyHqcj4lIYrlw6Z1qax+kppnnpd34x9KYJOQ3MmNPMdLW0mmfM&#10;lNO1jPYPYNp5y1DPsuCyleoqqyxzacD1vaO5xe6LWpjOzk5UV1dbPpK7IBYXFy0TqdO11VRbB+Y5&#10;TYyMWtYSNTLMaaIGh746d+7cQVFREaiJqaysRGNjo51LHxlmUrW0tJimiO2qiIAIiIAIiIAIiIAI&#10;iIAIiIAIiIAIiIAIiIAIiIAIiIAIiIAIiIAIiIAIiIAIiIAIvH0E6CPDQt+YmpoatLe7nKKnhbqS&#10;rPRk065UlxebxmV2MmR+MtS3TE+MgH4uzDwa6e9HU00tLp8Lw5H9B8DMJXqz1FaV4url84i8GYH2&#10;5nrLXhoZ6MHYcL8t8zPjWJiZsGV0sBcFOZk4e/Io/rxxAz795AN8+dl6pCUlmz6mvakZibFxOHfy&#10;lHnXhAaHnNhlCdTKUM9CnYx5wLh9w339SEtMQmxsLOqddmdgYMB8Y3hr1ARNTEys3OXyE/O7mXE6&#10;Gp7PhW1R89Pk9ELJyck4deoUysrKrD49dugnw0LtTVZWlmlv6CWjIgIiIAIiIAIiIAIiIAIiIAIi&#10;IAIiIAIiIAIiIAIiIAIiIAIiIAIiIAIiIAIiIAIi8GYIUAOz1sLsJCzPYWZyFO0t9aDvCzOQmHXk&#10;/V7oGzPQ24Hy4nwwL4mfnyzMIDTch8nQEKhzaaqvQtiZ49i88XOcPHoQ1NQ4wYq1k/IwFiWFOSgr&#10;zsOh/T/h9PHDaKitQE9nC+gf09vVisqyQmtjsK8TxQXZuHfnBuhfc+LIz9j05Xrs/uE7ZKYmWR9i&#10;7t22Y/SiYQYU+4LlefT3tKOxrhJD/V12rV07t+G/3/s9Lp47ZdcfHep1X8IiFmYnQJ3O4uyky1Sa&#10;s9ynG1cvWR94nFlS8TF3UVVehNnZWTQ0NKC3l+cy7mkZUy6fyfvQzMzMWB3qbujJw+MqIiACIiAC&#10;IiACIiACIiACIiACIiACIiACIiACIiACIiACIiACIiACIiACIiACIiACvy6BtfQxKx4yi6ZloQYm&#10;PzsDmWlJqCgpMN0Itwtzs9DaVIuWxhrkPk4D849aGmpMHzMy2ONuxp3vFp4fFxOF82dO2LqtuQ7U&#10;31B3c+fWVTyMjUZ6ykOcOn4It29cQVd7k2lk6CHDujlZqagsLUR3ezPystNNo1JWlIe7t6/jwb1I&#10;0+u4ICS7FvU4bI86Giw5/xh3fepkmhuqrb+drY2mwbl84Qz27NqO5IQHaKipQEdrg7VfX11uehxq&#10;ZcpL8kF9zM/7diEjNdG0Qrxu/IO7prkZHR1FRUWFZS5RD0O/HfrH+DI/P2/aGK+ZWWHqj2otAiIg&#10;AiIgAiIgAiIgAiIgAiIgAiIgAiIgAiIgAiIgAiIgAiIgAiIgAiIgAiIgAiLwaxB4LY3MovNKcRoS&#10;aldOnzhsviuXzp/GiaM/Y8+P23Ep7DRio+8gLSXB/Fia66tNs0INDfUozF+aCA2aPoWaFvq/1FWX&#10;mW6G+pSjh/bhYpjLR4qOxK1r4abFGR8dML8WnltfU46stGQ7h94w+TkZyM1Kw9zUmLN5mTKPGK/F&#10;4Xppfsq0N8xlerI44yxkpsGcJvbn5tXLpuVhxlPc/Shcv3IR165cwJkTR+za1PfQB4f6HvrlUC/D&#10;4wf37zYtDf1srlw6h3Onj5nmpqCgANHR0UhISEBOTo5lLzFfqbu72/xjpIn5NZ5iXUMEREAEREAE&#10;REAEREAEREAEREAEREAEREAEREAEREAEREAEREAEREAEREAEREAE1ibwOhoZerkwQ4lakX27d2Ln&#10;91vx7Z834ov1n2Djhk+xd9cORN26hsbaSvNroS6FGpi7kSt6GHq/MG+JPi5JCTFIjL+P0sJc8565&#10;HnHR9Cb3794y3Ut2xiPTxDDPiPlLzFpivhM1Lcxcov7mWvgFhF88i7amOndzi1icm8RQX5dlKE2N&#10;DVtWkgtKsmPMiaJmhvlKyQ8f4MzJI0iIvYeayhLzpqEHDe+LGU9XL59Hf3f7ynmuXfrS8PrMbqK/&#10;DbU9KYmxOLDnRxw7tN/yovr6+lBVVYX6+nrzksnLy0NxcTHoL6MiAiIgAiIgAiIgAiIgAiIgAiIg&#10;AiIgAiIgAiIgAiIgAiIgAiIgAiIgAiIgAiIgAiLwdhB4pUbGaUyob2H2EfUr9JI5f/YEjhzcax4y&#10;zDTKSk+27CJ6v1BPMzbSj56OFrQ315sWpr+nHdPjI5ZNRJ8W5jJRc8P2Im9EIDvzEegPQ98WrqmF&#10;aayrRGpSvLXF/VzYbk5mKr7asA7v/f7fzfuFOhr6wSTG3beMJ9ahzmV0qNcBXsl58t4yZcV51n96&#10;0nS1NaGprspym3i94YFuuy61Nn1dbXYtnkcPG+pjmMl0P+qW5UTRN4fXozcNy+ws9Tgrpb+/H4OD&#10;g/6j1iIgAiIgAiIgAiIgAiIgAiIgAiIgAiIgAiIgAiIgAiIgAiIgAiIgAiIgAiIgAiIgAm8BgVdp&#10;ZOjBQp8W+rP0dLagtrIURXmPn3m+hIb6TNdCj5jcx2m4cfWSebwUF2S7u1s0vQr1Ncws4rkDvR0Y&#10;HxlAUf5jnD15FBGXwsx/Jqhn4fbc9JjpcugVw+yj5YVpzE+Pg1lHzD3asukLuw4zl6JuXzOdDD1m&#10;Bns7TStDrYu16TQ+LmzJMpeozaGXDD1shvu7TcdDTQ7vb3YqZLqY6YkR08jQE4daGXrh/LD9Gxw+&#10;sMc8cJgNxYX3uzg7iZmZGfOMWV5etm9zZGQE4+Pjtr24uAhlLRkK/SMCIiACIiACIiACIiACIiAC&#10;IiACIiACIiACIiACIiACIiACIiACIiACIiACIiACb5TAqzQyzCyij4x5wziNDP1dqHdpa64zPQo1&#10;L4/TUxBxOQxnTx3FiSM/m/YlLSXBfFaYrfQ4I8W8ZqgtSUtOsO17kTcs3yg66qbpVbwuhnoW07Y4&#10;nczy/DRam2oxOxmyvKSF2Qnzo2morTCdTntLPcaGnWeN6xe1NOwTfWqYzUQ/G7bDflOTQ+0L61PH&#10;Q/8Ythka7rPzeU8P46LtPrif98xsJ/rYXDp/2vKZqMXhvVaXF9uxmYnRp9dw1Z0W5mVlfn4eCwsL&#10;VmdpaUmamZeB0n4REAEREAEREAEREAEREAEREAEREAEREAEREAEREAEREAEREAEREAEREAEREAER&#10;+AcSeKVG5smC6VI6WxtRUVJg+Ug5Wamoqy4DvVqoV6EfzJ+/3mC+LtSbmJfL0zyljV98ilvXw1GY&#10;m4UH9yLx875dltEUdvq45SxRt+I1MfSboXfLzOQoRgZ6TOtCfxcepz6GWU6moVmas+wl6lSokfHn&#10;UwtDfQyvz2ynqfFh08hQC8N2uJ/9DuYwsX5FaQFi7t1GQuw9dLc3Y2SwB1XlRcjPzrA8J2Ys8fq8&#10;Dv10eF1/TbdhGhiuWaiJ8WVycsVnhllMc3NzVs/7zfg6WouACIiACIiACIiACIiACIiACIiACIjA&#10;u0CA7wi97P0f+ei+C9+g+igCIiACIiACIiACIiACIiACIiACIvBqAm7+Y27KvFiYPxR165plHTFT&#10;qaGmwjKREuPu41FiHJrqq8ynJTMtCd0dzaZRyUhNNC+W6xEXzYOGuUn0cSkrykNrY+2KF4vzbeE1&#10;qFW5fuWiaWnyHqebtwuzkMC8JKdPmZsas3N4bmZqEmKj7+Dy+TOWo0T9zIWzJ3H+7Alrh3oZnkOt&#10;DNfMauL1eA/MXOrvaQec/ic+5i7+7V//Bes+/i9kZz5CeUk+yorzzJuGHjbNdU7D88Q14ZYn8wvP&#10;tm3fMg+sXV6pQVr7dB0VAREQAREQAREQAREQAREQAREQAREQgbeegN4Jeuu/InVQBERABERABERA&#10;BERABERABERABETgtQgwR8gtzrtlMjRkGUdXw8+DGhlmKFVXFCMrLdnW9H5pbqg2/xX6sNCThXqW&#10;R0lxiL1/B+mPHpoGpbayFLa4PKPm+upnOhb61Pzw/TfYuvlLUFPD87IzHlne0tz0mPWBmhdqaU4f&#10;P4wP/vg77Nq5za6Rl52ObVu/xrdbNlp/6HHT29lq+prQUJ/53VDDQ50MNTw5manmV1OYlwVmQO38&#10;bit+2P4N0lMe2mdmQA32dbpbX1rRxSwsoqmmFu1NzZgYHsHizMzK/lcwlEbmFYB0WAREQAREQARE&#10;QAREQAREQAREQARE4J0gQB8ZaWHeia9KnRQBERABERABERABERABERABERABEfhfElianzKvGPq8&#10;MG+IWUqRNyNw7NB+HD9ywLxX2prqzGdmYWbCdCfUolDHQg8Y5hwxj4l5S9Sv7Ni2Bfcib6CqrMja&#10;Sk2OR11VmXnOcN/und9hw6cfmwYm7n6UaXKopzG9CrU6bhkd7EX4hbP4///v/2Lvrh1Iio9BalI8&#10;vv92MzZ9tR6lRblWb6i/C/StqXVanKjb13Aj4pLpdJj75DOemKvEflM3c/XyedPbVJcXIz8nY+We&#10;pmcwOjCItKRk3Iy4isqSUizNOl8besi82kYG0sj8Lx88nSYCIiACIiACIiACIiACIiACIiACIvBW&#10;Eejv78fQ0BDGx8ctU1r5Sm/V16POiIAIiIAIiIAIiIAIiIAIiIAIiIAI/B0I0DuGOheufU7SnZtX&#10;Tcuy6cv1lq1EnxbWoXaFGhZqTvq62tzmrH1m7hE1LHt2bTe/lsgbEaipKEFPRwuokaFfDPUxddVl&#10;lq9059ZVxD+4iwfRkXZdam2Y3cSsJbbPpbw4HxfDTuHEkZ+tXsajRNPLfPLhe+YFwzpsn1qdzrZG&#10;23f+zAnkZqU9a8Pacn2kFw6vMTU+vKKRcZ+ZB0VNzaOHiSjJzzeNTNy9aJQXFWOwuwfTY+PSyDiS&#10;KiIgAiIgAiIgAiIgAiIgAiIgAiIgAr8NAtLI/Da+Z92lCIiACIiACIiACIiACIiACIiACPymCSzP&#10;YXFuEvPT4xgfHTDvF+pXzpw8gv17fkD0nZsoyM18lrvkNSyWjYQFh24RTxadF4vTz9CDpqQwx3Qr&#10;zGGamRhFS2MNiguyUVlaaBqZsuI8q0dNTE1lCeZnxsEMp4GeDquPJ/OmZaH2JTb6DkoKctDWXIfB&#10;3k7E3L2NrZu+xN3I6xgb6UdPZwuYpcTcpY6WBlSWFWJ2KmR9Yr+4f3l+GimJsWBWE7U0jxLjzPOG&#10;+pt1H/0X7t2OxGj/gOlhQs5PprywCBkpKZa7JB+Z3/Rfhm5eBERABERABERABERABERABERABH5T&#10;BJS19Jv6unWzIiACIiACIiACIiACIiACIiACIvAbJbDi27I4O4nezlbTnCTE3sP9qFvm33LmxBEc&#10;PbgPxw8fsLwiPNXF0JPFdC2To5ZZRM0LdTA5manm1TI23O94LoJZTtPjI2AuUlHeY9PcUPcyPTFi&#10;uU2tjbWmXaGHjdffdLU1Wb7S5fNnTLvjhC7OsmbSPG0O7P0Rxw7vR0ZqIuprykEtTllRnmUs1VeX&#10;m3aGWVDU31Af44KTMBEaRFxMFOhv01BTYfdxKey06X6G+1w/manklrnJKUyMjKKvswuDPc4zR1lL&#10;v9G/Cd22CIiACIiACIiACIiACIiACIiACIhAkMDy8nLwo7ZFQAREQAREQAREQAREQAREQAREQARE&#10;4J0k8GRhxmlBFsx/pa6qzDKQ7kXeQFZasulJ0lMeYv9PP2DPj9stN4kZS8xWYnYRM4yoiaHuhDqV&#10;m1cvWz4SfWcWZiccD6e/cT41XDOridlKB/fvxsPYaNPFMHuJ18nPzjCvGJ5DXUtnayNyslJNJ0Ov&#10;GPq/FOZm4faNK9j3005s+Oxj6w91MvSqYY5TWnKC5TsxQ+nBvUgkJcQ4fcwcZidDdn3zpbl/x/rN&#10;c4b7u1f6t+D6OL+Aod4+DHldzPITTI2GsDDtNDavKMzmXmt5xek6LAIiIAIiIAIiIAIiIAIiIAIi&#10;IAIiIAJvBQH6yCwtLdk8x+oOce5DRQREQAREQAREQAREQAREQAREQAREQATedQJLc1PuFhZNm1Jb&#10;WYroqJu2VJUXmc8Lj928dhknjx1EZmqS5SZRG8NsI9bZu3sHyovzzSeGehlqapjZxPPoFUO/GfrI&#10;0NuF3i2snxQfY54yF86eNL+a29evmH6GmUxtTXXWNj1tmKfEhXqc7MxHSIy/j4dx0Th2aD/OnT5m&#10;+UtB/xlek5lRuY/TEHkzwrxl6FPD+6KPDX1nqM9hLhTrUhNUkpfvrGacjodTPU4v09XSipyMTFQU&#10;FTuNzavfkVpLH6P5I8dURQREQAREQAREQAREQAREQAREQAREQAREQAREQAREQAREQAREQAREQARE&#10;QAREQAR+BQKv1nAsmn6EWUmhoT7QJ6a/u920LcwoGuztdL1cNG8X+ruMDPaY7wszjph/RN1JS0ON&#10;1ZkMDdlx1qdvDNcjAz3W7vzMinbl5NGDKCnMAbUr33+z2fxe2BZ1MGyLWpbZqRB6u1rtM3UsbId+&#10;M3t2bTeNy6OkOFwNP296He9XM+MynypKCpCWkoD8nAwU5T9GxqNE7Phui2l8qJOhdmduesyyl5jn&#10;VF1ejLKyMoyPj7trOMsb5xvc09OD9vZ2DA8PY26OHjhOOrOwgMnJSVv4TpXKb4sA/4b4Hh2fh2nn&#10;LTQ7O2ufgxRYh8/Pau/poE6Kz1GwsM3VhfuC+e++zWA7q8/xn30//Zr9nZmZsfZ8nbXWvG6wj6uv&#10;yeNcXvZO4YvaZv1g8ddYzYl1gtfj8WBfgm0Et3nOWkuwrrZFQAREQAREQAREQAREQAREQAREQARE&#10;QAREQAREQAREQAREQAREQAREQAT+uQms9fsxj02NDaO8JN/0JaNDzl/F5S5Rk8KFehnqVpzRCuqr&#10;y5/pZRpqK1BalGu+MsxZqiwtNM8Y6k6odfHamOWFafN1aW6oxmBfp+llUhJjcefWVTxKjENC7D1c&#10;C79gmpa25joMD3SbjoXt0c/m/t1bGOjtsPY6WhtMFxN16xqYBRV1+5r52FDH09PRYpoY+tw011dj&#10;aX7KdDDUzFyPuGh+MmyTmUw1lSWmz6GvTVlxnulhqJGZn5/H2NgYBgcHTTMT1C/43+uD+1yn/kIn&#10;wX0q/1wEqNP4azQh/JuiDoTPE7U0QY0I9wU/s23W94XPGY9z8RoSnhNcqHsJLqzn/8bZT38ut9m+&#10;v2awjt//P+ydh1cWWdav/61Z6/bM3OnptttMjiZUzKHNOeecs5izmMWsCAbMoKigiCACIigggrl7&#10;3/Ns5vRUvx/Q9sxacx2/XWtV11tVp05VPXVe1+Ktp387uI9roI3vjyXtQiffj9/Ouj8X7Tk/6372&#10;7Zpb8t2Dk7/f5to1t91fT3PL5o6z7UbACBgBI2AEjIARMAJGwAgYASNgBIyAETACRsAIGAEjYASM&#10;gBEwAkbACBgBI/D1EWju3bHfjmNyJ/uaOjJ4LN6RIcdl84Y1cvRQqvonaYf3qV/iijJpLgzODDWT&#10;li6aK5MnjJa1q5YKNZOol0R9JV9vCV+m+FG+3L51Vest4dacOHpQ6yHhv2zfnCIL582UuTOnyoXz&#10;p7XmE/WWUtas0NwYMm1wdOjv/NkT6tQcPZiqnotLeHEP7KPg9uC7XL2cIc/LGp2aVy+fa97N/dxb&#10;Wq8Jb4aaTz53huNwcsiNKS0tlcLCQsnPz5enT59q9gZ8eOfPkvf9vPvns594p4+rYNPXTQCPhOf/&#10;RyfGC+MjOGbooyUXJLRtS+ekLX35ZUv9ttQP99bcsX/kepo7B/4LWTYs+T5xLs7Jel1dXZNs/8h5&#10;advS3Nx12XYjYASMgBEwAkbACBgBI2AEjIARMAJGwAgYASNgBIyAETACRsAIGAEjYASMgBH4+gi0&#10;9P648V20q4fk6ifhq+CaUG+p9kWFXL2UIdOnjBfqGpHPcuTgXq1dVFyYL3XVlfKmrlpeVJRqu60b&#10;18nalUtl357tmglDXgvOClktuCjy6Z22w3shRwY3hdpLDXUvBYdl17ZNMmXCGNmyca3gx5D/smLp&#10;Ahk7aqiuk1VDPszp40fUpzm0f/dvXBfOgeujNZtc9g3XVZCXKxnnTkp1Zbl8eFOnfgz1pDQrh2ty&#10;c+3LCnn27Jk6MgUFBXL//n11ZHyuBe/2cSRwHfx7fj7jP/j56xsxdkdNEWj8rvxzD55HcCw055o0&#10;dRxtg5P3Rtjuv6/esQm2a+4zxwX7DF1v7ji/nfbNeTK+TVNLrrWp4/6dbf7+mzof2/x+zsHs15tb&#10;NtePbTcCRsAIGAEjYASMgBEwAkbACBgBI2AEjIARMAJGwAgYASNgBIyAETACRsAIGIGvj0Bz745/&#10;3f7hjTovb1/XqEdSXvJYayqxzLqYLtRJot4S9ZUuZZ5VT+ZJ4QP5+Pa1g9XomuCeXL5wTp4WF8jr&#10;miqhbhJtcG/wYGiHv7Jh3Uo5tG+3no+8GvZXlpeok3Pv9k0hq2bf7u2yZuUSzZBZMGeGlJUUqqNz&#10;9lSa7Ny6USaMHaHLmhfP5M3rar0OzonjQw4O7s7b+hopefxQsi6kq4+Dd3M585ycSDsoN69dUp+G&#10;PJz3Da+0vhJODDO1lsi28O/4WeIPkH/B/vr6ep3xZmz630WgKSfKOxqMEe9R4VL5vBQI+e+Zp8U6&#10;+zkmOPkx57dxvoaGBu2X8RY60wdzUxN9czwT/XKs9738eWjDmGYK9XFo76+P9n7m2kMnf79+H0uO&#10;5Ri/jXV/vXxmO/v9ObiOmpqa33z3Qs/DevA4/zzY1tLcVD+2zQgYASNgBIyAETACRsAIGAEjYASM&#10;gBEwAkbACBgBI2AEjIARMAJGwAgYASNgBL5OAi29P2Yf+SuPC+4LTgz5LoUP7qnfgn9CXSI8GWog&#10;UXuJOkrUXiLTBb8FH4U8GOooHd6/R3BlyKG5mHFG8u5ma2ZLSdFDrZ+EJ1P2pFD3Xbl0Xp0bzrV3&#10;51b1bo4d2S+pu7bJqeOH5ezJNDmYukv75JrOnzkhx48ckMMH9mjWzPUrF1x3b+Xju9c6U8sp58YV&#10;7Z/zMOPFpO7eJssWz9M6TiuWLNB+uL7GNs4xcPky1dXV+r6ep++9BO8IsAxOvOf3eTK847fpfwcB&#10;vic8+9BnHrreHA1cEO+sNNfm/8d2vB6m169fqx/GPTLmX758qc4K980+vLFXr17pEm8neC+0Zw5u&#10;C94L7b0L47fTlnM1d4xvF7r0Xo2/Ts77e/++hfZh60bACBgBI2AEjIARMAJGwAgYASNgBIyAETAC&#10;RsAIGAEjYASMgBEwAkbACBgBI/D1Evi9d8hkqeCskBHz5PEDwTchO4Z6RWTA4Kfs37tDHRm8F/Ji&#10;XtdWyTNX0+hO9jX1YG5cuSjbNq0XsmAy00/J0EH9NAdmU8pqzXN5/PC+C7TgffxHra3EuW5evaS5&#10;LlMnjZVhP/WXgX2TZcuGtZopQ20mnByyaMiIod9b1y+rd0NGDV5Oo+fyUf0bsmYe5t0RsmXYjvuS&#10;ee6ULJw7U5I6x0t4+9Z6Tfg+/jjqLFVVPFVHhnftvMfnfT4+ALkWbGM9dMKRefHihTx//lzn0P22&#10;/vURaMpxwa16/NhlLlVWqk/CuGjKmWF7aWmptsU9wQthbHn35NGjR/LgwQOh1ld5ebmOOdow9hhn&#10;TPSLF8K4ZHySucI+zl1cXCx37tyRu3fvat0wtnFdbMdrYZyWlZVJSUmJ7q+qqtLzUFfsypUrcu3a&#10;NTl79qykp6dLTk6O3Lx5U06cOCGHDztXzW0/evSoHDp0SA4cOKAz67S9evWqtr9x44ZcvnxZLl26&#10;pOucl/soLCyU27dvS35+vjo3wVFBXpP//nD/cAlO3Ccz9xyc4OD54ffQ5vf+fQseb5+NgBEwAkbA&#10;CBgBI2AEjIARMAJGwAgYASNgBIyAETACRsAIGAEjYASMgBEwAkbg6ybwu++QXc2jk8fcO/C9O9Vn&#10;oebSq5fP1U2pf/VCfRgcmJ8/NKgP87SowAH7qA4LtZHwV86dPiab1q/W7JZrWZkybHB/Wb54vpw4&#10;elDzZm5du6w1k2pfVEhebra8fF6mjs2ShXNk66Z1MmfmFM160XwY1zf5NDgy6rO4mkj4LBVlxbrE&#10;f/n0vl64TpwYsmnY1/DKvWf/5b1m3zy4d1sOpO7UDJncnOuybtUyWb5kvty7c7OxT3cOEd6/f9R3&#10;7jDyXgL+gp94J4+rwH4/4R3gIOAl4AfY9HUT4NnjyAT9F/yUW7duSVpamuzbt09OnTql60+ePPk1&#10;g4U2FRUV6ongnOCYXLhwQfLy8gQ/BRcFz2TdunWyZs0a2bBhg/aVkZEh169fl6ysLHVROA/reCjp&#10;zk2hL5yV1NRU2b17t6xfv14WLFggS5Ys0XXOs23bNtm1a5ecOXNGtm7dKikpKXoezrFp0yZZtWqV&#10;TJ06VX766ScZN26cDBkyRMaOHat90Bfbu3fvLv369ZPOnTtLQkKCxMTE6Mw620eNGiVTpkyRESNG&#10;SP/+/aV3794ycuRIvZYVK1bInDlzZPTo0TJ06FBZtmyZXjf3f+TIEb0WzjNv3jxtw/XCBe8Idwan&#10;CI8mdAo6Mvgx+Ee/++9baCe2bgSMgBEwAkbACBgBI2AEjIARMAJGwAgYASNgBIyAETACRsAIGAEj&#10;YASMgBEwAl81Ad4tB9/x+5vl/fLP7xu0vtH6NcsFv+VtfY3WTDq0b7csnj9bZk6dqK5LZXnJr1kw&#10;7+prtb7Srm2btHbSmRNH1UG5nnVB81xOpB3U2k1Vz55q5gvZNPg0c2dNlZXLFmpODVk0Vy6e1xpJ&#10;nAun5eH9O66E0mt511CrNaDIi6kqK5eXzyrkzas6qXtZLTXPK50Lw6W8lxtZV9SxwalRn0bdl8Za&#10;S2TXUL+p2OVz1LhsjXTnMRw/dFg+1DfIu9f1cvvGTXnmsjXI1eD9/MOHD8XXnoFL8HNL7+E9S1s2&#10;TaAlduwLToxRX0cntD6Pfyb19fXqRuA0+ckf59eDS1wKP+E/Bdfpi1yW4MR+roHzMwY+/fJOnpYV&#10;SVFxgTS48cic6fKIJk0ZJ9Gx4dKxY0d1R3r16qUuCmMJn2XRokXqf/RM7iZJPbpIdzf37ZcsQ4cN&#10;khEjh8hPQwZI3/69JCkpSTp06CCdOnWSYcOGqa+CszJ8+HBJTk6WEUMHyqjhg3XZv3cP6ZIYIwmx&#10;EdKtc5z0TU6SLt0SJDKqo8QnRGufw13fyb2SpFv3ztJ/YB/1XSIjI6Vdu3bSrVs3dV5atWolrVu3&#10;1v4j3bmjw8Klc1yc9OzSVZLcdcSER0hYm7bS0c1dE2MlOqK9RIa1lfjocImJ6CDtW38vHdq0krio&#10;ML12+tdrdb7MgAEDlEdYWJjEx8fr+fBt4NOnTx/p0cPdQ5cu6t3EuXPCD48Gt4csGtwfvCO8IDJo&#10;yJkhlwZnxj8vnhl+DGMg+DzZ5r+3PFOfA8XYCY4nxoF34Rg7oeOQY0O3sc75gtuDfXKMTUbACBgB&#10;I2AEjIARMAJGwAgYASNgBIyAETACRsAIGAEjYASMgBEwAkbACBgBI/BlEOB9btCT4V0vLgDZLtRS&#10;Wrpwrlw8f0YdmWelRZorgx8zcuggmTNjiqQd2ifqyTgPpa6mUsiWOZi6S8h+uXopQ/dnnD2p9ZO2&#10;blwnp08ckawL6ZobU/L4ofowa1ctlTUrlsiF9NOa/1JdVa71lMiWuZ97S+f0M8dl57aNcvzIAXmU&#10;f1d9GJyYF86Tyc/NlccPHsrHhjdS9LBAlsybL0cPpsqpY4d1vnPrmubJkEGTce6knEw7JEf2H5Cs&#10;zAuyfdNm2ZqyQZ48KpSSwsdyMf28PMrL15ow5MHkur6pfxM6wamlObS9rf+WQEvs2OfHJWOTz8xs&#10;9xMuQ3Dc+u2hy6AzgzeBT4Ev4V0I2pNTQg6Qn/w+jiUb6PTp0+pnHD9+XNJdZsu5c+dk7bqVsnDx&#10;XFm8dIFs2rJeUjaukfETx0hCpxhp3eZ7dTyio6MlKipK81VmzpypeSqJiYnqpCR2ipV4vBa37Na9&#10;k/Tq00N6uznJOSz00bVrV/nhhx8EpwTPBJ+EGZ8FfyQ+JlxdlKjwdhLW7kfp0LaVRHRoo9u7dYqT&#10;2LhIiYoOk5i4CEl03kxcfJR0DHd+i2sf6z5zbfSNh9O+fXt1Zdq0aSPMbIsJD5eI9h10xo1JjHbX&#10;6ua4yCiJjYiUVt/+RX0Yzh8d3l4iOraRqLB2v3o6XDP+SzCTBt8HbwYHhvwZlmTRwIRlbGys7g93&#10;58bdof306dM1g2bw4MHq0pBvM378eN1O3gxZNOTTsGQmC4cMHWpFBTNngmMlNAPKP/fmlowHxg3/&#10;Dvg6T36MNHeMbTcCRsAIGAEjYASMgBEwAkbACBgBI2AEjIARMAJGwAgYASNgBIyAETACRsAIGIEv&#10;jwDuAS4A75C9m8D738pnJXL86AH1Ugryct2Fu3wOV7PoTvY1Id+FfJkZUyfIkgVz1HOpqXomODTs&#10;x5PBQzl1/LDgtixeMFuGDu4n48cMl3Gjh8nCeTPl5tVLWq/p2dMiyb6epRkyTwof/OrbUNfpVfVz&#10;eepyOsiaGT3iJ+nrcjDwZKif9PHNW5f38lSukTGxY6ecPnbcXZ6rk+Q0ioJ797X+E7WcqNm0b892&#10;ybubrd4OtZ5GusyOQ6n73LGX5cSRo3LqaJpUPC3V+W52jlSVP5MClzNDPZt79+79xp/wT/D3HA/f&#10;zpZNE/gj/IJujO+tuW2MZRwYlrgQwfwQf2xwScYIHgzPmxpIZWVlcvfuXaE+EjWA8C769u2rGSfU&#10;DRo4cKA6L5HOP4lynkqC81zIbIlLiJL2zhNp2/5HCXf5Km3btlXnA98DpwUn5fvvv5dvvvlGPZCw&#10;COe2kMPisl5wVhI748xES0RUB2nn+sAboT2+Cr4MPgm+DW7Jjz/+qE4K2S0JMRHSOT5aOrk+yJGJ&#10;c9cVG9nRXU+0dE3qpLP6MjFhgpfTpVuidOoSJ1wXDgr90h8+Dp85L+5Mt8RO0inWuTXOh4l1jgyf&#10;yZPp26On9O2ZLF1dX2NGDJEpE8ZIv97dNUeG6+H8ZMt4Pwj3pWfPnjqTH4Mjwz6Wng3ni4iI0JnP&#10;ODvwI9OGGk5kzMCBmevjWNrQFia+P7bj2dBm8+bNWrvKP2v8Fl/nimdLPk1mZqZ+x3ne1HLyk/83&#10;0a/zbyN+VdCLYXzZZASMgBEwAkbACBgBI2AEjIARMAJGwAgYASNgBIyAETACRsAIGAEjYASMgBEw&#10;Av9dBPz74FDnoPaly2e5lyP379wSPn96V68OTM7NK3LtcqZUlBZLZvop2bZ5vaTu2qaeTNGjPKGO&#10;Eu1PHjskp48fEeosDRvcX2IiO8i82dNk2qRxsnr5YiHTBe/mfYOrU1P3Uj/Xv3ohlzLPytOiAvnw&#10;1tW6+fhWs2nYRp4NNZnOnTqmx1BjidwYsl9SVq2WsSNGquvyi6u1JB8/SW7OdaGW09mTabJj6wZ5&#10;cP+29nf75lVZsnCOejTUaHpZ8VyzaHBrqNNUW1nlPvys79OfPn2qzgQeBRPvyv278T/ieOjB9p/f&#10;EPhcft55wU9gxlXwtXK8B0PGR9Bf8CfiefncDz7jQVDzKDs7W9LS0mT//v2ydu1amTFjhkyZMkWX&#10;ZJT0799fFi9eLBMmTFA/A8cFX4MZb+Wvf/1ro9+CD+JmslmYqbFELkynLvFC3SKcE5wN3BAyVXA3&#10;cDvwRsLd9yHKeSu4NTgreDYsyXsh/wVnBE+E7BhqLFGHiH7wdHTu2VUmjx8t61Yvk+2bU2SFy7MZ&#10;4+opJblzk+tC342OTKLWW+rdt4dMmDRGxk0YJb2c04JX4jNc8G64TpwZ7830cD7MwD595ad+/aVX&#10;N1e7KT5B2Dagdx8ZMmCgum5bNqyVPTu2qCfTJSFGEmMj1dmh5hLuivdhuG7OxTnxWnBd2Od9GDJj&#10;YIwzwzY+48bAin7gxj6W3Dt9cTz7/OzXfT4N5+S57tmzR3bv3q1ZM7NmzdLnzDPmGqjxNGrUKJk0&#10;aZLs3LlTSlyNNcZLTU2N1lpjzDQ1Bcda8N9N/i1t7pim+rFtRsAIGAEjYASMgBEwAkbACBgBI2AE&#10;jIARMAJGwAgYASNgBIyAETACRsAIGAEj8J8lwHvd4Htef/bXNVXypq5aXRVqH13OPCeb1q8W3ovj&#10;vnx891rqqis1D2b7lhQ5kLpTigvz5ecPDfLhTZ0UFeRJSdFDqSgrllnTJsnYkUM1LwbnprzksdS8&#10;eOZO9VG9lfraF/o562K6zJ8zXXZv3+zWXSYM+z+9lerKcs2ZwW+hDdk01Fj65LJk6t377EOpqerI&#10;bHE1kyrLyt2hH9WP+fS+XnNoaM/10N/r2iq5feuq1DyvdKufNHcGP0Znd9y71/VOhvnl1xwSfAwY&#10;MbHkHTrvwT/X8dAD7T//g8Dn8IM1/HGUPHeWeDJMPA/vLP2PE7gNtCstLZX8/Hw5f/681uGh9g+u&#10;BQ4FXgguCi4GDoZfJ1MFVwQXw8/sow1tmclpwW8Jj3THujm5d5KMGTdSfho6UHNhyGbB18D5YDls&#10;2DCdu7pMGHyXGJf5Qm5M567x0s3lvXRzNZaYqbWU1KPRD+E68TyoJTRy5Eih3hD1hVJSUmTEkIHq&#10;xhTk5crL52Vy6/plWb96ufpoXRNdzSLn2XCNsfGR0tl5M2PGjZClyxfJlGkTdR0vBeeH65k6darO&#10;1HHCy8EfiY+KlpHOzZk+abIM6T9A6yuFt3N+j9veLSFRundJkAVzZ6ijQ8ZTfLRzWFx9p6TO8foZ&#10;z2jAgAGauYPnA0c8FtjBF5awZ4kTw/Uwc26248KwxIGBPcexTEpK0n7wj7yDxJLnyey3eUeJDBvu&#10;i2fAeaglhef0pz/9Sa+D50RbrhWf5sqVK5Lu6mllZblsq0eP5OXLl7+pscQ4w8nyE/k0fgz+3nj0&#10;x9jSCBgBI2AEjIARMAJGwAgYASNgBIyAETACRsAIGAEjYASMgBEwAkbACBgBI2AE/vMEcD2ayj3A&#10;X6h9UeEuqNFTeVtfo5kxmzeskbRD+9RXIWMGj4ZaSdRUOn7kgFArieMe3r8jpU8eqWNT9qRQaytR&#10;l4ljcGhwVah9pA6M+/z+zSt1ac6cPCr79+xozHxx26m1hM+Sfvq4ujjky9D3+TMn5PaNG3Iv57aU&#10;FRVL8cMCybl+o9GP8b6LO57+ybW5m3ND8u/maB0oruFdfa3mxbyte60+jPdjqN9Eloy4mk2898bH&#10;YNkco5Y8D3dym1og0BI79vnJ+0l+vaVldXW11sbKyMiQY8eOyfbt22X9+vXqlOCZjB07Vv0Y3BDv&#10;XuBu4KL4DBXvxuBa4HQw42b4DBSOI+OEzJd4V2cpwuXBkBszx9UPS92/S5YsW+jqJsWpk0GNII7D&#10;y8CLSU5O1vPgjODDdHdZMD2SuzknpotmvrAt2WW89BvQW72O0aNHy759+4T72bRpk6xcuVLv64Yb&#10;+9Mmj9MaZI3f04/y4nmpZiytch7MjCkT1IUZP3G0ejuz5kyTzS5LietbvnKxDB0+WGsfkW2zaNEi&#10;9UJwQhYuXKjXyHX3cTWV5s+aLSmr18i0iZOkR+cu6snERTpnxdVe6tmtk17DovmzZOTQQZofQ42n&#10;zs7L6eK4wA03xefn+MwYXBd44KvgtODo8Ay8O8MSnwXO+CveXcLdYTv9wdLnzbCkrXdjvPPEuXlO&#10;9M0+lv7Z+ufJNeLr/PnPf9bzDB06VMiYIbeHfBlyZ5YvXy5bt25VRj6/yI9BxmkwU8Zvt6URMAJG&#10;wAgYASNgBIyAETACRsAIGAEjYASMgBEwAkbACBgBI2AEjIARMAJGwAh8WQS8HxP0EfjMe2CyE968&#10;rnbZKo2OjPz8Xp2X3Ozr8uTxA82QwTXBYWl49VIKH96TnBtXtL7RpYyzsnvHZrl6OUMzW65lZcr0&#10;yeOlX6/usmblEm2L50IeDDk03pOhzhI+zfOyJ/L2dY16LE+LC9S9Wb54vpBVw3FcV11NpZQ/KZH7&#10;t29LZWmZZsBQY+l9fYM6Lg21r7Q2FPk09+7c1HORX1OQl6suDuekTpM6Mv9waj69feeOfad94cnw&#10;7hs/A04sQ10NWLU0f1lP+8u7mpbYsY/pnXsetbW1UldXp74S23kurJeXl8uDBw/k2rVrcvbsWTl0&#10;6JD6MGSiDBo0SD0KX08I52HatGkyceJEIUeGjBLcCvbjafiMEXJM8C3wNmiHU+EdDT7jWtAWp6Zn&#10;ryRJdjMZMGTHpO7bJfkP78rRtIMycFBfreOzYMECmT9/vgwcOFD75FzkoFDDacOmdZKyca2sWbdC&#10;Frs6SXPmzVDPBsdm7bqVsnTpUnV8yMCBwf379+X69etSVFQklZWVWssMf0wdGff9JDOJ78692zfl&#10;6qUMueVqjV28dF4uuPnu/Rwpct+lvAe5knX1opxzNdKOHDkiZ86c0Ywd8nbI6rl79646OKkul+ng&#10;3lS5fumy3Hbu2bFDh2WDc2VWL10mC+fMlYljxkrq7m1y/OgBOXXssOzctlHroFHradzoYerowAru&#10;3CvPA0cF3mz3M1kzeEu0856M92BwZXge+ER4MTwHju/bt5Et+33mDMfixODO0Aafxrsy+Dj0g5PD&#10;zHHMPGOug+fN8+Qc1F6iL47/7rvv9Dj64ZnxPBhrDx8+1OcAK54J9buY+PehrKxMxyVunU1GwAgY&#10;ASNgBIyAETACRsAIGAEjYASMgBEwAkbACBgBI2AEjIARMAJGwAgYASPw5RDwjkzwinhPzjvfx48f&#10;u80f5ZePbzTjBQ+m8lmJ+i15udmNGTC/uLwVHJqf3wk5MyWPH0rGuZOycf0qmTtzqpw/e8J18Vb9&#10;lDkzp0hibKT0TU7STJhjh/fLrWuXNXfGOzKci3wX6jUdPrBHyp8+VoeG7Bj6JTumtPiRugDUecrK&#10;yJS0gwcl9+Yt+eC8nmpXO6nI5cnUVlW5Lqmh5K7P3QO+Dcdez7qgfZJfc/rEEXVhyI3xdZaosfTB&#10;eTPUWWpwTkLQifH1fVh6bp/jeATZ2uffEvg9fs+ePVMf4datW3L16lUhOwVHxGfEkKkyefJkdRvI&#10;BcF3wHVgZt07F96HoJYOdXdwHsgOwa/Ap8CrwJegPZ+HDx+uXgs1jahtxD6OHTNmjJAzQsYKvgxZ&#10;L4N+6i/9B/aWcRNGy8nTaVJRWSqZF87JiFFDtJ+TJ0/Kbedx7d69W/NJOD/9b9y4UV431Eit88Ke&#10;PX8qDwruyc1sd4/OebmXd0eKXAYT94mTwXfST76uD+4Q2Ut8L3HL8GP89yi4bHBtPrjvld/25l2d&#10;1DfU6nrQ48A7CtavqnH1y35xWUr+u/Gi/JkUFzySJ48KXX7TTTl64KC6OdRAe1lZJmUlhZrzRJbU&#10;yWOH9Lu2Y8cOrW9FPs2uXbu0lhM8+/Xrp44SmTqTJk2SZcuWyezZs3U7zxC+1JXSLBvnrJDrwjrP&#10;8dtvv1W3yWfIeH8JhwV3Bs+F54gLw7NlxkviubKd9vgy9IWL4/2XKVOmaF7MzJkz9VnzfNnH8ZyL&#10;vBlqZXGt1L7Cx2HsMQZ5TnhL2dnZsn//fjl8+LDk5OT4R2ZLI2AEjIARMAJGwAgYASNgBIzAfx0B&#10;/ub0fyNy8b/39zv7bTICRsAIGAEjYASMgBEwAkbACBgBI2AEjMCXTgAHhDn4WwZ1hV69cnWPKirU&#10;LcFxeVFRqvWK9uzcIutWLdOsiru3b8jjgvvy4U2du83GWknXLmfKxHEjtQbLrGmTpKggTzNneGc+&#10;bHB/CWv3o/R2tWWoubRg7gzZ4Wq/UI9J39+785ANw3t/3rvn3Lyivox/t4/vUvuyQirLS/RaqCuz&#10;culCGT5kgIwcNkguZZ7Vft7UVUvRozx1Bsibed/wSrfjEPAenz7IxHldW9V4f//wgHANOBfXgNuT&#10;fSNLXRj8BDI8YMJvREFW3pUJ5szAz8+8N/d+Q2g9FnJ6vvQp9F5xKpiD7lDwHrjH+vp65eS3B39T&#10;w+/wPBr3N9bC8s/4vXM58h/clX37d8uCRXPVjcAnwanAp2BJHgkZMHgw0RHtZUCfntK9S4JEhrWV&#10;pM7x0qNbokSFtZOIDm2kq3NbqKGD58BnHAnyQb755hvNC6EOD7kh9IUHgUtBpgjuDO3xLviML7F4&#10;8WL1H6i7w7WQTUIbMk6YuU48kMLCQp3JtTl16pScPn1a3Z5Hjx6p30PdpAMHDmjdnjt37oi6KO63&#10;RLgxxmDIeCMfh6ycJ0+eCOOIz35ivH3OxPNraf6cPmjD+Rj7XF+V88/I7yktLdW8KcYCz/Tp06ea&#10;R5OXlyc4TefOndNMGnJWHjvfjnyV4uJiuXTpkta9Is9ny5YtQl4N/hB5O2Tt8Ixxk+CEr5KSkiJ7&#10;9+5VFwVPCbeFmWfJc+PZ8DxwaMgJGjdunPorOFA/tvle+vRLliEu46ffgF7Sq093iYzqKK3ddupk&#10;4TfFu7pQI0cPlQznNRUWPZS9LgtoyLCBWjvr27bfS1L/nhKblCD/57u/yF9+/Ju0Cmst33X4QdpG&#10;d5DI6DDp3DVeJk0ZJ+tSVsl05wFSe4u6W1OmTVQOwedGPhfP1zPj++An2sHXT819x/x+li092+B3&#10;N3iMfTYCRsAIGAEjYASMgBEwAkbACDRHgL9Lgr978HcJ6/7vGPsbpDlytt0IGAEjYASMgBEwAkbA&#10;CBgBI2AEjIAR+G8h4N2O4Dt3fgPhdxGyZPLv5qhr8suHN+rCXLl4XjJdjZZXL5/LmZNHZc2KJXLz&#10;2iWtfYQrQ92X+bOny9hRQ2X75hTNmrlx5aLWYRk94idJ7t5ZWC5fMl+2blwnSxbOkQf3bjtcv3Ul&#10;WOcc/nwXzp/WOk7kyeC2+HwYcm02uJo0MZEdZNyoYUJdJpEPmmexaf1q7Rf3hYwb8mlweqgVhStD&#10;tswNV3PmiqtD86un486LV8M67fBYcBh4l81vQr/33jn09yLeifPeG564JeyH7+e8//4SxpD3YRgf&#10;/t6C18VvZcw4Qc1N3L8fX35JW9wZ8k3KK57KdedDHXY1e6g9NGfeTBk+0o2V3kma4+HzYXBX+Ewe&#10;CBkeuBG7tm+SHVs2yPjRwyXWuQ9dE2Oldw/nrXRNkL6uBhLOy9/+9jd1Xch/IQcGD+Pvf/+7Zong&#10;VpA9QnYJbWlDzR/cF/wYPuPj4HOcOHFCXRUcEPyXgy6/CL+GekyjRo1Sr4Pt+C3cGz4Ibgj1eKjN&#10;U11dreMJ9+XevXtSUlKiS9rDFo7eJ2Jda50594QsHXwUHBo/BTn6bU0t/TNrbtnUMU1t43ieMdfI&#10;mOb7wHMNjmPG+IsXL/S68esKCgp0zHOMH/v0w/eJ+09PT9c2vjZRbm6u+kTHjh1Tlwjnhjb4NrS/&#10;cOGCbNu2TZYsWSKrV68WMmp4XsyjR4+WWbNmacYLrg2+DGNk1ZrlsnzlYnVk8FmiYsIlPLK9RLix&#10;0te5M7gsCZ1i1ZWh3Y5dW2Spq3P109ABktg5TjrGhkuMc2m+a99K/vLD/5VOyV2k9+C+Et89UeK6&#10;JUi7Dj9K+45tnHvTQ6ZNnyTDRgyWNu1+kL9/91fXb4y6Pzdv3tQxEcqVf09amhgXwQl2PHdmPjOx&#10;bGkOHm+fjYARMAJGwAgYASNgBIyAETAC/woB/r8N/o7lb7eW/v7wf6f8K+ewY4yAETACRsAIGAEj&#10;YASMgBEwAkbACBgBI/CfIsBvGP69qz8n7715H8/77pwbV1wppX/UaXE5L+UlrvaRy1nBYcm6mC5L&#10;XdYHDgzZL2zDPTm0b7ek7t4mj/Lv6ueZUydKp7goCW/fWh2GMSOGaBbNcedEDOjbUw65zBBqteDY&#10;4LHIJ1f7yNVuIg/mWlbmr/1RJwknhvPXvqiQV9XP9RxXL2fIiiULhFpO2dez3HV80P6uXsrQvJuK&#10;0mJ1Xu7n3pKsC+naZ4nLi3jXUKsOzoa1K4VMHK6fzBnOy+fnZU/UT+BdddAFcDvVF/i9d9y0Y8Il&#10;YPYTbPEMvobJOzShv4Wx7n2Ppu6V4/BHLjo/adeebTJ1+kTpkdxNopzH0ME5B3gGP7T+TvNeyH2h&#10;5g31cfhMJgx+DBki+FYTxoyQJOc6tPvxO4lzxyfERkjHtj9IZMe2mgHTqlUr9WKoj0POy5kzZzQT&#10;ZurUqbLR1Ttat26d1vlZunSp5r7guWzevFlzS8iAOXr0qGafBHN/vCOCN3P+/Hm5ePGi1oLCZfGT&#10;z8vhOJyR4Bji/nFO+I2Rz0x8D4Nt2M86448+cE38FMrbbw9d0q6lObT9v7vOPTBxTn//TfXJvQXd&#10;Kd8Grjg0/ljGEG1hBAPGDL4R3DieZ0NdI5bpzqehHtfly5clLS1Ntm/fLsXOdct0/05NmTZBop0f&#10;ExsfJTFxkc6R6SDdunfSnJmO4W2dN9NBZ/Z36ZqgbcigiXN+TIxzXX5o/4N0jO4ovV1Nrc49OsuP&#10;zo3p4Pro7dyYTs6lweei1tYI5wbGJ0ari8M+/KoJEybI2rVr1bEiU4f74N8AnmtlpasN5zKC8IG4&#10;z+D0Of++tPRs2WeTETACRsAIGAEjYASMgBEwAkbgjxLgb3j+JuPvMWrIrlq1Sv+fBP6usb9B/ihN&#10;a28EjIARMAJGwAgYASNgBIyAETACRsAIfGkE+H0j1JFhnd9DeIdbXVUuH97WaeZKzYtnUlP1rNFh&#10;cQ5Jlcv/IJfF+zF4Jb+4XBCyXJ4UPnC3+lFKix/J8sXzJTE2UmviUBvp8P496t7guRw5sFdzZLQP&#10;V//I58PgyJD/QsbL8SMH5EL66cZzuz4/vauXZ6VFgueCZ4PLwnXm3c2Wwgf3GuswudpQODS+DtTP&#10;HxrkYsYZ2btzq+zfu0NnPB76OXPiqObfcJ/UcaJOU111pdS/eqHv4b3D4J8d77LxFZhxGDw//1uR&#10;b+eXocezHvQdfLsvdenHCEsmlp6BdyJCrx0HAF+E/A9+U6POEH4DDgO1dvBU1q9fr04BLkFMXITL&#10;42itfkxYeDvpENboyXTs2FFdGHyY8PBwrYPkaxtpvoxzYvr17i49uiaqG9Orexet89WtU5wMGdhX&#10;s0TIE5k+fbp6MfgveBhFzksg38VntHCN+fn5em/cCxlK5Lww+eesK+4/3D+/FfIcPRP2wSR0ne24&#10;DnyXgvvYzhQ6NoKOjP9MG87n1xuPbHRq/Ofmlpyzpbm54z53e+g1BY/z9wsX/xsrn/3E2PFt/Db6&#10;ow3L0LHFdp5FsA/vmuDVcA7/XeQZq5f0yzupdP9unTiVJitXL5WVq5bKjFlTZMCgvm7uo7kv3Xt2&#10;lQjnyLR1HgxjEGcmLKKdhLs6Xu3cOIx2YzPOeTL9BvaR4a4mU7RzbP767TcSEeNqc7k6TeTIhLm2&#10;uDVxbr1121aaVdO3fy+JiYnRGaerf//+mke0YsUKrdmVmZmpvzXPnTtXvwvkzeAlMnP9nzO19GxD&#10;2X5Of9bGCBgBI2AEjIARMAJGwAgYASPA70H8rcXfJdnZ2fr3yrJly7ROrv0NYuPDCBgBI2AEjIAR&#10;MAJGwAgYASNgBIyAEfgaCPBemXfSwXeqvNdvfE/r8lTKn0hBXq66I+S4FD/KlxxXGwdHRb0YlzNT&#10;UVasbgrrzNRD+viO97wf5ejBVJk8frRs27xe8u/laNYMTou2dZkxuCkNdS81v+Xn9+49t5vxcYoK&#10;8mRTiqupsnWDXDx/Rl48LxVcF9rir4jLtXnhXBjOgwtDBgyfH+bdkbTD+9S/abyGD3ptebnZWhdq&#10;57aNmn9zIHVn4zVwzc7JIX9Gr72m6h81m1yujOPg2cCHz8x+wl1g5t09bfEZgu/4g+/zqbXDe3va&#10;MwV5+/6+tCXXyD14Dv762IaTEGSBB8L9eTcmIyNDaxuNHTtWc1qmTZumngC1jgYNGiSRkZGNHkL7&#10;H9Ur6BjWVp2Dzl1d/ZvEGM2Uoa4SNY+ogxQWFib4MeRyUDMJ92XMyCFCTtHwIQOkk8sAiXdZIcyD&#10;B/SW9a7OzqJFi9RDoH7P3r17tV4Pv/VVVVVphoe/H34DDHoJLT0bPx44Nug68T0KPm/fN30xLtjv&#10;PzfVjva0a+7cHB+cguyD24Of6aulOdj2X/ns/+0IXlvoNtb996K5e4OHZxR6HRzDvQbPQZtgX6H7&#10;2M82d2b3ydVPc/8uVLh/PyoqS+V27k1JO35Ijp04LDt3b5XhLosoNj5Skl1trj6u/hIZM/gy1GCK&#10;dDWZwp2zFeWWY8YMl40b17qxPM2NyU5u/Dlvy7kx5NL06tPd1WcaKN17dJF2bjzjzPRy7hY5MtTy&#10;GjFihEyaNEmXbKOG1+zZs9X/wv3q2bOnOlzkF2102UaMV2p1eW6h99fSMw3ug4NNRsAIGAEjYASM&#10;gBEwAkbACBiBf4cAWZg+Gzf490ZTn/+d89ixRsAIGAEjYASMgBEwAkbACBgBI2AEjIAR+E8R4HeN&#10;0HfQvLNudDk+SkF+rty/c0vdGGoiXco4K/NnT5eDqbs0L+Zuzg05mXZILpw/La+dX0KWTPnTx5ox&#10;8+DebVm3epnMnDZRjh3Zr15Nqat/Qv0jXJjalxXqzVy/ckEzYN7W12htJzJmigvztWbT6RNH5HLm&#10;OUk/fVzrMtFPbvZ19Wh4//3pfb3U1zpnBtfFzWVPCjUbhtwYcmnwezievtm/a/smmTpxrHDd+D7U&#10;dmKZfSNLPZxrlzNl59aNeg7eUeNUkFOBA+L9FteRTuxjxhfxrox/rx10KTiWGjDnzp3Tuir++K9l&#10;yf2Tg5GamiopKSlCNgZeQOvWrbVGUkJCwm88F7wB6ib1dF5CvPNhOjg/BreAmjf4CngHkdFhmhtD&#10;Xgx5Mu3bt1e3YNOmTVpHZ86cOVpracHcGbJgzgyZPnm8TJk4RkYMGSiTXd2bPTu3aO2krKwsrW9T&#10;9I+aNjCvq3NOlXOa/MR3gOfI8p9j3+/955Jnyuwn3Br68Y4HzgwzYyDYzrdnH+fxbg3tOCcTy9Bj&#10;/D72q/MR8GRC29ImdOL4lubQ9p+z7vvz3kbwGjme6wreV1N9ckzw+v0xvs+mjgluo51nyGf/nQu2&#10;oc9Xr6vdpsZ/F/zyk/Ph/PZyl4WVum+XLFu+SPYd2C1H0g7IkqULZPqMybJqzTJZ5baPHD5Y4px3&#10;NWHsSLmUeVYyzp2S8WNHSPs2rYQMmhGjhsjipfNl7bqVMs0d171nF81F6tw1Qcd+165dZd68eXLw&#10;4EHZunWrjB49Wvr06SMjR46UuLg4rQcWFRUlycnJ6n2RPYNHRt4MYwV3i/HKzHgLcvPPorllkId9&#10;NgJGwAgYASNgBP4fe+fhVUW2dft/6o3x3njje/e7bbcd1G5tc8CEggqKtqiYUDHnLIo5BwwohlbM&#10;CQERSaJkEJEgIlkUcb41F267mkawm+vV/u6qMcqqU1V7167fqdqec/ZkTiNgBIyAETACHRHg9w5+&#10;12r9Pc+V+9B3D7fdHWdLI2AEjIARMAJGwAgYASNgBIyAETACRsAIfMkE+FsGx12949Nc59g/dSzU&#10;u1Q/LwP1MfRuYaZRWOgM7NwajtSkBCTG31LtyonIg0i9n4Ci/GzVxzx9nKevmad05OAeXJa8E/rB&#10;XLt0XnU3HLNm3ayD5bw6F3rCMPco7tY1Pfb+3TvYKjkpIcETVZ9D3Qy1OyzDnCbnWcM6qZGJv30d&#10;OY/SBbv4nYjvTMq9eM1e4mv60viL38OBPTt0P7dxphdNY32VLhtkbL3pZUveCX8jKi4uxtOnT99r&#10;KzhWTd2M08fwNX9HctoI8nO/KXF7UVGR5gzRW4X5Qzz+7zLxPnAaIN4nvB76sOSL5iQ1NRW5ublI&#10;SEjQMX3myQwdOhT9+vXDd999p94v3bp1U60LPWE49r9q1SrVDPC40LkzETQpAD7DBqpnRz/6wEhe&#10;DXUzA8QXhjoa6gjoI8O8GnpvUPOSJ7lN1OTwvaR2KulurOq16E+UlZEKaq6oe6KnDd+3D01enYzT&#10;P/G94/W2nridWhg3e8t6j+U9QEbcz2O9E/lxdvcG97NeN3G797X3HDyWdbupdd1uu3fJ+tqbvcf+&#10;1fXWfQdfu3byWty1cumugfu97ec+Huu99o7a445l2dZtYFnur3mnkWkSXUz9y2rZKnlYMr8R7Zx7&#10;7rmkz4x7zfWqmgo0Nb9EifRh8dIHRWxaiz3bt0ifkoaivCzs3rYZY0cNx8RJgZgiXka8j+eFzRYv&#10;mfF679ITiR4zXbp0wbfffqv+SVu3bkVERAQmT56svjEhISHqi8T7mxoZzj/99JM+N3x++CydP38e&#10;p0+f1mym6OhosP/Iysp673nEa29vlouyyQgYASNgBIyAETACRsAIGAEj8NEE+P3iQxP1++19/2iv&#10;7IfqtO1GwAgYASNgBIyAETACRsAIGAEjYASMgBH4HAT4O0brMWZu4xi2Zh9JvhHHjxvrqnT5VrKV&#10;9uyIwJlTx0BNAufEuFuIOnoI1K4kJcSqTkXHnmWMOi8rQz1mDuzdgVnTgzFB8kxYvqQoH08KcvAg&#10;5Z56vVCfwsyjwrxMXDh3SjUsxyMPaH2xN69g9YrFmDY5CPt2bVM9BN4wH0k0CLKsLH+qGh5qW+gH&#10;s3HdSswR34ezp44jMyMFVy6e07YxA6owN1M1O8yAYnnmOtGLpqy4ENcun1dtDrdTW8OJ2glqZKhz&#10;occwtTGFhYVISUlRrQv3Oz2EG7fXgvIPtQDMH2LZsrIyzU+hRobrf4eppKRENTDUwiQlJSExMVHH&#10;6U+cOIGdO3dq7hFzyal7GTVqlOoB6PdC3xjOzFP65ptvdNyfOhdmJNEHZu3ataqfCVsQKj4ckzEu&#10;0P9d1s1oBEhO0phxozFKPDqYr0TPDWbTBAcH6zmpe3FTQ02lvk/PxA/E+QTxvXtZ+0IOadGnOJ0J&#10;3xun3aC2iZPLV3LaDd0o/zgNkz4DUs7pPry/+TmNR+uyrg4uqZVpfU9497e17vQ13OfawXW2nfvc&#10;xDZ1NLG97c0dlWfbvdfc1vHOP8ntYzsdc7fNLdlmb7s7qrv1frbHy5Prrk4u3X63veUeoC7mtWhk&#10;aqQZ0qfhFerY1/AZF33dm7ct/Uiz6GboMePKeJfl4nuVIb5TtZVleNtYh1zxproWcw47dkVgxaql&#10;mCG+MhN/CcT4oLGYEDQOweI9M2PWNEyZMkWfAWq9mBPG3DB6K/EZGT9+vOrJ6BvDvKXevXurHmy4&#10;+M7wnmceGfPE+NxQP0ONGD1o9u/fr30Ps9vae29bs3PvgS2NgBEwAkbACBgBI2AEjIARMAJGwAgY&#10;ASNgBIyAETACRsAIGAEjYASMgBEwAv/pBDie2npcm3nT1LDQz4UZSs3vtDIcO66rrgAzk7hOvxh6&#10;uRQ/zkVE+DrVnzAriZoFahXo8XEv/ja2hq9H/94/Ye/OrbqP2+jvQt8ZNx5NXxnmIi0KE+2EZOYs&#10;nj8HmyT7ZPrUSZg5bbJ60dAnJDkxTrU3PO+zkiItTy+ZF89KQD3NUPEiGSZeJLvF++HY4f2YKToM&#10;+tDQs8Zpfair4XXw3I/zs7BscRh2bd+M/JyHKCpoaVNlWbmE4MghMr+sljF2WZY9KcaVCzE6yx7V&#10;WTh23nFpeq1QC+Oyu6nLoObBqxFgeTd5x/7dNi69GgyW5fvi1Uq4Y3lu6hM+VE/r8zL/iWWo/6EW&#10;hloHpyFh/dTyHDhwQL1bqE/heD9n5iRxrJ9j/vTA4Ng9lxz3ZyYSx/Q5U99CjQy1MkOGDAG1ADw2&#10;ICBA/WT8/f21HP1k6K1Bj41r167h/v37uHHjhmbTUItz4cIF1ebk5+erPoltI5PW1+M42NII/LsI&#10;8B7kc8R7k/ctPY440+OIurLwraswZXogfEb0xeBhP6PPgO744cevMNCnJ6bOGK/ZTFPFh2aEr4/m&#10;jPXu2xO+4nEVMiMYi5cuwBDJHPvh26/Qs/t36PtzD10fPdIHOyI24dKFM7h28ZJod1KQ+ygTqfeS&#10;8DA1DdUVou0T7RBeN/2uT2e/QE8sN/F558TtfKbc88TXTufEfo0z9zst4If6F1evLY2AETACRsAI&#10;GAEjYASMgBEwAkbACBgBI2AEjIARMAJGwAgYASNgBIyAETACfwcCzheDbeV4aUVFhWYW0V+FWpfH&#10;eVlg5hE1KlXPS99rZphRRL8ZamlizkXjzs2roL8Ht1WL78L5sydx4ewp3Lx6UfUzV8R/gTlI169c&#10;wNqVS7FnZ4R6uLwWn4e87Az1owkRH4YF82Zh07pVWv5s9HGcP3NSPWCoyUlLvovcrAeqbeH5VK/z&#10;zleGvjA859HD+xB3+5qW27B2hWZClTzJR3zsdXBZ86Jc83joF0N/Gdbz6EGy6mzSUxJ1v9PH1Dyv&#10;xPOS0vd6mQpZ53h0bGwsLl++jLS0NNDXwev7wfFoeshQK0NdC8eY3Ti0ux+cLsWrrXH7uOR2lvHu&#10;d+PWHKumpw1zgVrX663Du856OP7NMW/Ww5ykgwcPYtu2bZrpcubMGURGRr7fRm0MvSyob6HOhXlJ&#10;AwYMUM8LbqMmhrkw1ME4PwwuqaOZPXu2emGwDH0y6IVBbY2fn5/WxVwZ+mKEhYVhy5YtuHpV3kfx&#10;iCET6onKy8vf+++Qpff+5DXZWL33nbX1z0mAzxSfQ6eD47PF+7WoJBuxCVdw6uwRHI3ah227NmDB&#10;klkIWzQD6zYtg/8Y8ZYZNRRDhg7QbLHBouvzHT0MgRPGYvKUIEyeGIDRI3wwXnyVggL8Mbh/b9X+&#10;UT84fcokTAwIRMjkYMyaOg2zpoVg5eIliDoSieS7iXicm6f9g+PC9jkNHLexja4/cO11x3a0dP1S&#10;R8fZfiNgBIyAETACRsAIGAEjYASMgBEwAkbACBgBI2AEjIARMAJGwAgYASNgBIzAl0TAqzPw6iyo&#10;9WA+EP1V6B9D/cvBvTuxZMFc1bBQk0JtzBvJHaHWpKLsCUolj4THM8soP/uh6k2yJZMkIy1J85Oq&#10;n5fpsdSwVJQ+0Tym2dOnYN3qZSh7WihYmkD/mdNRRxE6Yyo2b1yjfjHPy4rVo4YeMI/Sk5GTma4+&#10;L9TgiFmC5jxR3+K8aOglw9wmHsscJ93+9rXqduqqKrStLEsPGWplmPnE69CsJ6mv6WWt+ue0lOMp&#10;ZFuD6Ftkbm589V4nU1lapr4n9DmhZwS1MNQVUQ9DvUx6evrvxs29rDkmzWMKCgp06dXAyBnf6z9a&#10;60K4j8cyI+jp06d8qWPdHP9mnW7ie+k0Oc53heXoaZOVlYXHjx+rroZtDwwMVM3LxIkTNf+FnjDU&#10;wzA7id4wzIZhVgw1Lk4HQ80L1+kXwyU1MixDzQy9Y+bNm4ezZ89i8+bN6hHDuubOnYtdu3Zh3759&#10;CA8Px+rVq9VzgxlOOTk5vxvPd9fR1pLXxmvy6pHaOs62GYFPTcDbZ7Z9LvFgaapBTf0zNLyqQsWL&#10;YqQ/SsK95Fg8kOWqNcuxZt0KrJVsuJWS2cTssV+Cg1QnM1C8sAKooRk6SJfj/EdiYL9eGDlsEIIn&#10;BiJwzChMCZqIQD9/+I/01eUv4ydgdsh0bFi9BpEHDuLmzZv6zLOvyM7Ofq+18/ZF3nazj2jdF3n3&#10;u3WWb6tvcvttaQSMgBEwAkbACBgBI2AEjIARMAJGwAgYASNgBIyAETACRsAIGAEjYASMgBH4Egl4&#10;xzm946b07cjLy8P9xDuapXT7+mXNK6KfwYE9O9Rf5vKFs6B+5Xl5sWpjqKMRsYl6wkSfiAS9W/bt&#10;2gbqUkRcot4v1LLQx4V5SKybGUo7tm7S7CXVpDS/Ug3MkQN7wDpadDBNgq4l0+lh+n3NWKLvix4v&#10;2+kVc2j/LpSXPNbsplMnjqheh+1bvmQ+npUWgblK3L5t8wZs3rAGa1YsweIFc3D8yAHs37Ndz4m3&#10;ojF581L1PcyBYv0Nkq/UKHoU5yfzJL8A5cWiTZHMpQbRwlAXQ50L/VzIkroX5isVFhaqxwzfc26n&#10;nsPLmq95HH1cWNY78bi2xt65nT4QHMPm+8OynLid2hzWQ50M30eWd3VQP0PdDn1ZmGFE3crOnTtx&#10;+/Zt9W+hJuarr77SbCRqYr777jvQ46VHjx46Uw9DLczw4cPBXCSXpcR1esRQF8PjWU/v3r1VS7N4&#10;8WLVv6SkpODw4cN6vri4OB2vZ1uZ70R2bY3Hs928Dupg3OTG5Hn93tntt6UR+BwEeI/yfvT2nbx/&#10;uZ3PHTV8Tc0NuuS6m1+/25aVk4G8giwUSE5dlmS8xSXcxrETh1UzEzp3JhbOm41ZIcEICZ6I4T4D&#10;0O3bLvDzHYrVKxartnB68BSM9R2F0fJsThg7Dn4jRqKX6Nl6fPc9Bvfth9DQUJw7dw7Hjx/H0aNH&#10;tc+h1w39mjhx3TvxeWT7eU3Od8b1R209q96ytm4EjIARMAJGwAgYASNgBIyAETACRsAIGAEjYASM&#10;gBEwAkbACBgBI2AEjIAR+NIJcPzTTd5xXqeR4Vgss5GYc8RsjzGjhiMifB1OnzyKXds3q/fKs5Ii&#10;pN5PAD1jqGmhbiY6KhIrly3EyeOH0VhXBeYZURtz6cIZ7NkRgfWrl+Pc6ROaH3Jg7w7UVz/XPKem&#10;RtGjiDaFnjTpyYkt2hnxgOE21s3t1OJQI8O8p3wZVz52ZL9qX7IfpeHCuVOqgaH+5uC+naD3DPUx&#10;9LnJy8rAPRmDXhg2Gz4D+2J7xEZdDhW/hssxZ1UfU1NZjqsXf1XdDrU3jbV1qK18oZqY1/UNiL95&#10;C48kYwnN4rfwqmVsnPoTjitzorbDMaVnC8fKqZspKRHvHNGGOK8XHs/xae82lud7wDJtjUdzn3uP&#10;uN+Nb3PJc7nzsh6Ob9NrpqqqSj1a6NUSExODRYsWqZ6FWphJkyZhwoQJmp3Uq1cvdOvWDV27dtXX&#10;1L5wndoXZinRI4ZeMcxZom+MW3Ify/E1c5Pmz5+vGUsbNmzAxYsX2RT1I6JPDK+LE5eu7Y6b7pB/&#10;+Jrj862vn69bb3NlbGkEvgQCvD95//I5dDoueaKlab+fm96I/uuVaOZET9jQKF5c1OZJ/+bmKukr&#10;88WnK01y36gJTL4Xh5hfozF3Vgh6fP8NfIcNxoqlC7R/HSbatZ7duosupgdG+gyFr+jWuP6jaGQG&#10;9emrzy+zzKZOnYopU6YgKioKzFOjlxM1aydPntRlfn6+aujoPdXWxH6H18XZnsO2CNk2I2AEjIAR&#10;MAJGwAgYASNgBIyAETACRsAIGAEjYASMgBEwAkbACBgBI2AE/g4EnOaCbfXqFVzW0omjB/G0KA95&#10;2RlYND8UvX78HnNmTsPNqxdRkPsIj/OycDb6ODauXYndO7bg7h3J9hBfGepm0lMSkZGahBtXY/Dr&#10;mSg9nhqUwwd2Y9XyRbp/57Zw1bGoLqZYcoeeMT+oZbyYGU4NtZWae0T9za3rl3D00D7cunZJ66fu&#10;5UlBDhJib2gmE7OSigqycf/uHfW1uX3jMu7cuqpaG7brysVzeh3nok9gyi/j1admy8a1OvbM66GW&#10;hteTlnwXN67EaNvpF1NRUoq7sXcQfew4Th49huyMh+99ZciNehQ3buw0MNzOiZlG9Hthzgmzq6g9&#10;csdyP8ecvZPTiLhtbmy6vTI8p3c/s5ToHUH/lq1bt2qmEbUxM2fOhI+PD/7xj3+obwx9X5ijRO+X&#10;4eJDweU333yjehhfX1/885//1Iwl+shwH/UyzFGifobZSSxDnc20adPUm4a+NDx3cnKyeujEx8fr&#10;ZVAv4B1757p7zetj2zm7a29LI8OKvNfo+NjSCHwJBHgf8/719qfedvHe5T43u3v59ZsG6WJaNICu&#10;33PLJvG0Um8r6Q/ZNx3ev1szl4InBWJRWCiCAv1VF9O3Zy/89EM3cDmk/wAMFy0bs5cmBgTq8zt6&#10;9GjVsPE5DgoK0mw1PsN8bukFNWPGDH1+qZfJyMj44HPmntEPXaP3em3dCBgBI2AEjIARMAJGwAgY&#10;ASNgBIyAETACRsAIGAEjYASMgBEwAkbACBgBI/ClE/DqNTjeS48TehjomK1kJUUdO6ReMtu2bECx&#10;ZINwe9r9u1iycC5Gj/TBxPFjsGpZi/aF++gfQ3+ZdauXYcmCuUhKiAW9XugvwzHe3KwHoI6lMDcT&#10;b183qLaFr+uqK9Q/5m2TZJQ0vdT8pBORBxEWOgM+g/qqB01JUb6IeuhLIjlDpU90pmanrLhQy1Q/&#10;L1OfGfrdXDh7Sr1r2Da2m5429MC5fuWCamy4zvFn6m/OnDqmXjVVFaW6FLMHPMnLx76duzBrWgjC&#10;163Dnes3UFX+rEUnIy1weg9ZVQ2M08lwLJmZJs5DhvqY1noWHuPGy1m+9UStEj1i3DlY/tGjR8jM&#10;zHyfhUKfGh7DrCVmG23atAnjxo3T8W9qWqhvcTqXvn37albSiBEjMGbMGNBPhr4wEydO1PFz7mcZ&#10;+sYwa4nHUS/D5ciRI3VcfePGjdi7d6/mJ9ErhloYZktR2+ImtpPt4vXxvuL91N51shyP4bGcWRfr&#10;cK+5z7vfHePOZ0sj8DkI8B7lzPuV92Rr/UhjI/fJ/d8kGhqZ/zj95h/zVvqyZvGUoTbmlfR9ja/r&#10;0Syz60upDdy5NVwz45gbx/5wcdh8hM0ORXDQRM1bopcM9TG+Q4dhoPjI8Dl2GWjUuNEvikvmo9ED&#10;irlq9ICi5m3y5MmqqePz/ODBA9W58f8AelGx/+Hz5yb3XLvXtjQCRsAIGAEjYASMgBEwAkbACBgB&#10;I2AEjIARMAJGwAgYASNgBIyAETACRsAI/J0IUL/AsV7vxAwhZi0xt+j1yxrNUMp5lK46lFcN1XhV&#10;X42GmkpsWr8KkyaMxcTAMRg/brSO4b54VoIHqfdUjxJ36xouXzirXi/MXgoJnog1K5egMC8T+3Zv&#10;w7HD+9W3ZWv4eixfPF/LMxPpTWOdZjAlxt3CmZPHVIszsF8vrFy6ECVP8kWjIpk8MpackhSvGU5L&#10;F83DyWOH1XumKD9b99PHZsG8WRjQtyfmz52p9fH4MaOHa4YUM0zG+Y/EyKGDMGxwf8yZNU19bagN&#10;oi9ORkoq8jKzsH/XbvVlCJs9G7u3bUfC7VjVyLgsJacPITOnZ+GYeWumji/HmDmzPGdX3u3nkmPS&#10;zEuizob1ciovL9d8lMjISDA/iXqZ2NhYXL58GRcuXEBERAT8/f1V+0JdDPUuHAvn2Dg1Lxwvp34m&#10;ICAAw8UHZuzYsTo+Pm/ePKxdu1Y9JnjsIMlwoTaGOS3MT5o7dy4WL16s3jT0mnj27BnKysp+d328&#10;bnft2ljPP7xW6n284+y8Zr7m9dOLh8vWE/d3pK1pXcZeG4F/F4H27k+9b8WHil5Ubn5Lmcy7169f&#10;i+5LNDFv3ja2zKJDbP6ApwxEN5OZkaJZcdWVZaoJPH7kAO7FiZ4lOQWJd+7gzIkoHN67T/V8KxYv&#10;QYCfvz7b7AfYBzArjc82NTHsI+gvw2ec2jf2E927d4efnx9WrlypfQH9ZegNRd0d+yA+v27i8/yh&#10;vs0dY0sjYASMgBEwAkbACBiBtgnwc2J7c9ulvpyt7bX9Y/Z96iv5mDa0d8znbt+nPn9H9bfHxrvP&#10;Ww+/H3zs37F462hr3VvvX1lvq07vto7q9B7b1npH5T/1/rba5N32pZ/f29a21j91+61+I2AEjIAR&#10;MAJGwAgYASNgBIyAETACJMAxXv6WwZnfT922uro69SbZsmktYm9cAXOP6AvzTDKUmJdEfxfOzCSi&#10;jww1MMw1mjY5CE8Kc5B0NxZLF85TXQy9D6hLoT8MdSezp0/B9i0bsXHdStXVzJ8zExMC/EA/F+pk&#10;pkwar94v1Lecjjqq/jLMYGJe0+D+vbVMcmIcml/VIyczXTUuzEyiBob1M4OJ3gtc0leG2UnUvqiu&#10;RravX70c9KWhf82Rg3tU4zNq+BAMGdAHB/buQG7mA/WToebnyvkL2Lx+Aw7v26+6mBNHIrFlw8b3&#10;Gpmmhpd4nJOL2soXOvZdlJunPjOFOTn6mt4ujivHlP84rvybjwTbTC+JKvG5qWuo0mvg+5GWlqYZ&#10;KFxPTU3FhAkTdCw7KipKM1I49s3slKlTp6pnzNdff60aF+Yq/dC9K8IWhGLS5PHo+l0X9B8ouUoj&#10;huDHnj/g5z4/qo8Ex8g5Hs7sFfpJ8DVzmcLDw3H37l3cv39fz19QUKAaHd4bvF9sMgJG4PMSYN9C&#10;rRm1adSZ0U+KHjDR0dHaNyxfFopZM4MwbqwPhg/rjRHD+8DfbxACA4ZhfOBw9f/yHzUMQwf1Q88e&#10;32Fg316YPDFAdYXUFk6ZPhlhoj1cvX4lbsffwhvR8BSIPjHlQbLoeZpUw+cI0CfLTWyLd+Jv5jYZ&#10;ASNgBIyAETACRsAItBBoa1zYu+1L5+Rt66dY7+z1u983PrTsqM2dPX9H5T/3+T93+z719Xe2/s6W&#10;74hvZ/d/7vZ19vydLd9ZflbeCBgBI2AEjIARMAJGwAgYASNgBIwACXDskjoZ7xgmdRzM12BG0O3r&#10;l5EQe0PkMLWqkTl1/AjoX5D5IAWP0pOxe/sWrFiyAHfv3JTamlQTQy1M7M0rWDB3Fn78oSuCJwWC&#10;GpYdEZsQvn616mPWr1mOqb9M0Nd7d23V3KO429fAPJHzZ04iInwd1q5aCp+BfbUu1s2cJPrQ3I27&#10;ifKnj5GenAjmPlGLw+V//9f/hu+wwTh3+oRqeugzw3IvKkpwcO9OzSnZt2sbZk6brFoa7uOcnpKI&#10;yzFncev6Jc2GelZahIdp91XDk550X70aivLyUfG0BKmJ95AsupHqZxWqgWmWLBXnCyFBKSgtKsKr&#10;Ohkfdt4Rcgbv5DjzdwFqTRrEn6euvgqvxSfCteeN+Em4dfq1HDt2DFu2bNFxb/rE0AeCfjDMPKKW&#10;pUuXLvjqq69UF8MMFfpGUDPDTJVfgidgx84ILFg0F33Fg2egZFUNGNQHfWR90uQJqreZNWsWFi1a&#10;pJ4xc+bMwfr163Hp0iXNT+JYN/0jnNcN222TETACXxYB16+wVXxWi4uLkZ6ejtKSHNy4fg67dm7A&#10;ju1rceL4Hhw+tB1h86ZiYP/uqgtknxkwxhezpgerRpE5Tsydoz/YKP8ROo8cPQzLpT8+F3MGO/ds&#10;w8bN6xAnOkj2T25ybeD/J16NDF/z/xSvVxaPbcs3ytVlSyNgBIyAETACRsAI/E8m8HcfI+6o/Z3d&#10;/6nf+47a9z/9/B1d38fw4TH8TM/ln50+pv4/W6f3+M7W39ny3rZ8ivXP3b7Onr+z5T8FU6vTCBgB&#10;I2AEjIARMAJGwAgYASNgBP7zCLjvp94rpyaCOTp5eXmoLH+KtPt3NfeoqqIUc2eHwG/kUOzduRXR&#10;UZE4tH8XDu/fjbOnjksVokeRjKUnBTl4mH4fMeeiNb9o3aplCAudoeWWLQ7Dzm3hmrW0Yc0KzVU6&#10;cfQgSosLVIvDfCbmOh3atwsrli7QTKQNa1fg+uULKC95rOdofi1+CWXFqKuqwLXL55H9KE01O6NH&#10;+GD82NEImTIRkYf2olG0J2wT9T15WRnYtW2zamnCN6xG6MypuHbpvF5f9IlI1d7cvHoR1ADxujhG&#10;PFU0JA+Sk1EpLFTz8qYZLyTryOlfXtdL9shr0dnIdm5rEm4lhY9lKXqXdxqZP/rG/EZaf1MSXwZJ&#10;LdF2sq2vmurxtPQxciWHKq8gC8ePH0dISAiGDBmiOUjMSWImCmfmJDEbhZqY/v37a5YKdTHUz9AL&#10;hrkqS5ctxKEj+7BCxrdH0i9i+CDVx4yRTKwjwj0hIUG9Yu5IVsvVq1dx5coV9Y2hRqq9ifeNGxNv&#10;7zjbZwSMwKclwL+PpY9Ma2+nltfiXfWyErnZqcjOTEZhfgbi71zF2tWL4DP4Zwzo0xPMrxs90geL&#10;F8xR/6z42Os4ffKoahR/7vMTuom/zPc/fAM/6mhCp0sfMlj6kJ6YPWcG9u7di9OnT4MeU60nb+4a&#10;dTKcbTICRsAIGAEjYASMgBGQr4ryXaq9+Utn1F7bP2bf576+jtr4qdv3uc/f0fV9TPv4WwC/b1AH&#10;7zKUO6rX7f+Y+t2xf2XZ2fo7W/6vtPnPlPnc7evs+Ttb/s+wsmONgBEwAkbACBgBI2AEjIARMAJG&#10;wAj8GQL0AHj69CmysrI0V6m4MFeXRfnZoP/L0MH9MG/2dNXA0Psl+2Eaoo4e0tyjitInyHqYqjqX&#10;+urnYBlmJl26cAbHDu9X/5bVyxerXwE9alaKhmPzhjW4ee2ialbysx9KU5uQkZakfjBrVy7FkgVz&#10;MX3qJPWvYb7Ty7oXiL99Hffib2veUtnTQvW4SbhzQ7UxvXt2Q+DYUap1KSnKR0NtJfKyM1SDQ+8b&#10;toPX8GO3rpopMmPaL+qjEBTgr+fiNc4KCW7xsLl+A3mZWXgrPgjUwzRUS57IO/3Ly5paXad3zIty&#10;8VOQ7aVFT5CWlISKklJ9zXFh/nZEz4Q2x7GbX4rEphFN4iNTXfscjyQ76sy5U9i0eT0Wip6IOpje&#10;vXvj+++/Vx3M0KFD9fW3336Lrl27ol+/fggKCkJoaCion+nRowfoJUOdDLUzo8UHgllL9JMZ7CM6&#10;Gpl7/twdU+Wa00TH5J34Oxc1PZzdeLYb2/7Q0lve1o2AEfj3E+Czyb6Fs3tu+bsj+523ormTjktn&#10;rheJ7u7mtRjpJ/dge8QGTJowFtQWDvcZgMlBAWB/y7y7hWGzMdZvBPr37Yl+Mo/yHYpQyaubNWMK&#10;Bg3ojb69f8IU0RAGBgZqTltcXNwfLpxaS05sC/sW09T9AZFtMAJGwAgYASNgBP5DCfzdx4g7an9H&#10;+z/1287Pwe3NnW3f5y7/qfn9mevjse6zvlt21L4/U39HdbW1v7P1d7Z8W236V2773O3r7Pk7W/5f&#10;ydLqMgJGwAgYASNgBIyAETACRsAIGAEj4CXAsc3S0lL1kSkqyFa9y7OSIhTmZrZkEK1dqdoWer9Q&#10;H0NNC/OKch6lS3jTK1Q+e6rb6DtT/bxMs5Eqyp6goaYSB/ftBDUyVy/9qv40c2ZOU0+aPTsicOfm&#10;VeRmPkBmRgqelxcjSbI8mIt0+cJZ0Otlo5yX2hhqYug9MyHAD6VPChB5cK+WoyaH+znuS0+EiYFj&#10;VGvT/Koe58+e1BylrIxUzJj6C4YM7IP/+j//C6Ezpuo++tv4+w5DzK/RqvVh/Qf27EBmWjqYt/Rc&#10;eFAD0yxaF+cb47QydS+q3nvHFBcUajbTM8ll0v3vwFIjw2wljmNTg8Lf7PgbUkVlKV5UPUPF81Jk&#10;5z7ElasxCN+yHuODxqHXzz3w9ddfg3oYal/69Omj2hfqYvj6m2++0dnX11e1NPSaYcbSmDFj4OPj&#10;o14zX339/zDKbzh81UNmMMaMG4UhQwdg3vzZKJDsKtcW7/vPdf5uwX3u94vW++21ETACXy4B9i18&#10;fhtq6AclPlfv5mclTyQjL0X6ywyUFRep7nDn1hZfr+VL5mu/SR+uEUMH4qfu38JXlsMH90eI6GFW&#10;LV2I0OlTEOjvi7nSb+8WXy5ms82dO1f9p6qrq/HkyZP3+Utsg5vYj1C/wzZx5t+asg+0yQgYASNg&#10;BIyAETAC/4kE3HesDy2/dCYfavfHbv/c19dROztqn9OCfGjZUfnOnr+j+ju7/1O370uv/1O370t/&#10;fzpqX2f5dLZ8R+2z/UbACBgBI2AEjIARMAJGwAgYASNgBP4MAX5PdRPHLzneybwl5iZBPE6od2Hu&#10;EnOQYm9ewQXxOqE2pkq0HdzGvCPmIVEfQy+Zt68btOyRA3vAsdeLv55W35lxfiNBPUrJk3wZoy1E&#10;cmKcal6YbUQvGmY3Mcep5kW51rV9y0ak3ItHseg56EeTlBAL+s+ciz6hOU2P87P0vLWiM5FAKNXs&#10;/Ho6SrU8fuJ9cDrqqLaP56fG5+6dmzr2y7wotoX6Gl5fSlK8euQ8epCs18XrYBtavGGK4Dxj+Lr2&#10;eaVcuuSGEFmz/MOlzJVl5UhJvIenkrek25jDJBO1MRUVFaipqXnvRUzGOo7d1IDG13Uol/MlJScg&#10;SjJOVq1eprkm337fRTUyP/zwg2piunXrBq4zT4l6mb59+6p+hr4xXbp0UZ+ZLVu2ICoqCosXLwa1&#10;MwHjx2C9ZEttCl8n3jTrcED8IzZHbNScpTrNotIm6ni1a1PLFrkEzz3htnmXHe33HmvrRsAI/PsI&#10;8NlUDcq7vom6vubGVzrjlfjKsP+Sbcyso08Yfbbo3UXt4rbNG0Dt4i+i0wsaMwoDevaA/7DBCJk0&#10;XpeBo4ZjnegcI/fuxKJFizB79mysW7cOR44cwcGDBzV7KS8v74MXS62MaWQ+iMd2GAEjYASMgBEw&#10;Av8BBPhZrb35S0fQXts/Zl97Hi//Ch31x7ShvWM64s/Ps+3NHZVv79zc97mnjtrH3zX4tz9ttdWr&#10;k//QdXRU/4fKfez2ztbf2fIf286/etznbl9nz9/Z8n+Vm5UzAkbACBgBI2AEjIARMAJGwAgYASPQ&#10;mgC/o/K3KP7Ow8m9Vs+Thmq4vKKmxlqkJiXg5tWLLdoZ5h7VvlD9C7OU6EfwIPUeqFupq6rQjKP9&#10;u7cjeFIgggL9dTl0UD/1caFnTH3Nc7yS+qm14Rjt7h1bsGr5ItXSvKpv2V5TWY6rF3/V8VseR+0K&#10;66TPC8d3WQe3u5neNtx369olBIjfQVjoDNxLuI3YG1fwIOWe1uU7fDAGS14Is0XoX5OWfBe5WQ9U&#10;L7NO9CnXLp9/V6+MJctPVK/rJTPk3VjzS8laoldMXeULOeUbvBBdzOPcPOQ+eoSUu4lIvBOHqmei&#10;15HjX9XVo6qqCo8fP0ZBQQEqKyvBHCtqj3JycvDw4UPk5mUiXXxzLl7+FRFbN2H+wjmagzTC1wfd&#10;xMehV69eqo+hNoZz9+7dVSPD/KX+/ftr1tLw4cNVLzNjxgwkJiYiOzsbx44dQ3h4OC7EnEVhUR7y&#10;xA/okVxjRWWZ+MfkiGfNo3fMZOGZ3G99vAfcxHXO/L2L+91vmhzntskIGIHPR4CeLK7v9j6bXNff&#10;p/kYN71FY2093jSIB9a7fkyXr37rN13/+bqhRn207ty6ihviaXVwewSmjR+L6dJXLp8Xilm/TMDc&#10;qZOxdvECLJgxDePHj9fZz88PAQEBCA4OxtSpU7XvSU1NRXFxsfaBbI9NRsAIGAEjYASMgBEwAi0E&#10;3PerDy2/dE4favfHbufvDO3Nnb3+8vJytDd31M6Ozs/Ptu3NHZXv7Pk7qr+z+ztqX15enn7O599V&#10;eTVNXKd/bkdTR/V3VL6j/Z2tv7PlO2pfZ/d/7vZ19vydLd9ZflbeCBgBI2AEjIARMAJGwAgYASNg&#10;BIyAI8CxVOod2tY8NCHu9jWoZqW5UfOO9u3ehsa6KtW15Oc8xKzpwZrZcSLyoGpYqFuhRobjrvfv&#10;3sHCebMxsG8v9Y85cnCP+hNMmxwE5h5R/0INDo/lmOz5Myd1vVE8TqiP0e1XYjSXiev0qIk8tBer&#10;VyzGvNnTNWOJ2yF6He7LyUxX/YvPoL4Y0KcnJozzQ/j61Th2ZD82b1ijHglzZ4Xg2y7/wMihgzAv&#10;dDoWhYXiXvxtnD11HF3++/9qRhP9cbRe8YlprKmVsWUZXBZNTEF2Dh5J/lJp0ROUFz9FfVU1zohv&#10;y+F9+3E/4S4Kc3J1u8DU8Wiyff78OUpKSlQjwzHjGzduYNeuXVizZg2WLFuA0LkzMdp/BL7v1hVd&#10;v+uCfv1/xqAh/dCr94+qgWGuErUxzFhinhK1MfSS4bYBAwaA2pj58+dj9+7dqrtJSkrC8ePHcfHi&#10;RTwWfYxehzCqf9miO+Lr6toWbRH/Boy/Y/F3iramD21v61jbZgSMwOcj4Ppxrx6l+aX0Q79FLf1x&#10;XfqC5tf1oDbG9RO6lP6UyxrJZjor/Xr0of1IuHoJMVHHcGLfbkSsXg7fAX1VFzN9+nTNdxsxYoRm&#10;vrG/Yv+0atUqnDx5Uvu7R6Ih5DhFbW3tB/6f+Xzc7MxGwAgYASNgBIyAEfhXEOBnMH6voob5zdtG&#10;VNVU6N8qpMjfkFy4eA5HIg/gRFSkZuvu2bNHvw8eOnQI586dw+XLl3Hz5k3k5ua+/7sV1kUNgpv4&#10;We+9/qC5HvXytypv5CvcS/msl5CSiYOHj+Ho4QM4fUw+tyVdl2Iv8QYNeFEtf78hHwhZvlkKvKRu&#10;upNT3SugXj5mVryowY2bt3D40AHcF3/YGskRLsp7iMSkOCQk3kH83ds637sfL38XkqzZwgWFOfo3&#10;Gw8epqiPKo+9efsqzkg2MvmcOn0CL168aNF7v2unV4ehm/j5lhdPf0SZ+FJSglH4rAzJOVk4L3+/&#10;s3vvDmwMX4sduyLES3Wvvub6Hsl+3r9/P65evYrCwsLffTZ176FW6vmH34m9n7Gr5NTb9h/C1u2b&#10;5e93NuJazFE5Wv6uBq/xUvx0OTG/mu3m/cCJdZw9e1Y/H0ee2Iu9B7ciOS1B9vAamn/TmrT9tZxV&#10;vJ+8PLjO95YT1/l3OXFpj7Fuyx7s27cPF89F4XF2quxlO+R3H/lNg7/7eL/ns7xrL+vhHcKjOZfJ&#10;7x0VtXWoaXyN5IePsGP/AcybNw8hISHqXct7mJ/56Sl56dIl5OfnSyl5e+R5cO3i+fg9wLHQA+Qf&#10;/v0Qt/P3Ej4H/A2Dr1tPLMdn4f393/qAVq9r5L5g258+K8dF+S0p5uIZnIw6hPPnjkqmd55eO6//&#10;Q3PT23opLRp/vheyiD5xXu7xo4iS34vSMhLft5HM6Bnsnfg3Uq2v08uaZWKuxyMq+iyuXDyPsqJs&#10;KS7fvd42yb3TrM8z62Mdretx73tNda20XQ56N6enZ2Dvnv1YsVwy0VesQnR0NGJiYvR9Wbt2LcLC&#10;wrB9+3akpKS0WSffBy9bb3vZFk7cxveU72WVMNkXeRrr16/HwT1bkZkaL0eQeDNq5F7h5H3/dYPn&#10;n4o6uRfktdyFSE1Pw9HISBw7dBjx0pcU5eTiedW73+IEfl19Ld40yf0t19rMR0XObZMRMAJGwAgY&#10;ASNgBIyAETACRsAIGIF/BQH+msKv1jq9+46dIxqQW+djUPu0tEUbI2OlzEVKT07Er2eiMH7saPWL&#10;qa9+jlvXL2Gc/0gckN+gbl67KNU04WH6fZyT37aYW/RWsoSY29FNtB/0n2F20o6ITdi5LRxTxZOA&#10;x9HzRcKZJCqpDqVPCjSniZoc6nBYJubXaK1Hx27lOOpy6A/D8sx5oieN7pNzL5g3C31/7oGxfiMw&#10;IcAPK5YswK5tm3V7fOx1JMb9f/a++6uKLd32D3o/3DdG3/G633i3z2lPm5Wcc84g0YiIigHFnHME&#10;c845izkHxIABBFEQQTLovN/8NktL9Hi8fc7r+0a/tYZFVe1dK9Ss2mWtb8015znER4cjPMQfoYG+&#10;mDO9CPWvasUnqRZnjp9AYkwsBvfrh6P7D6BVNGM+dEi8QNrB8murn2s7X1Q8VA0b6s80N9apzxQ1&#10;dMru3JA+e5t6UvF48oSamhvQ1tGMKtG3OSo+JmsFp/kL52CE8Iq8fNx1LJk+SQMGDEBYWBg4zuzm&#10;5oaBAweqnxJ1ZL63JCYm4t69eygtLdW4FDVqKioqcPDgQY0tSsNtsghYBCwC/xACjJWSR8eFMVru&#10;c+yG8Wv6uSUmxSIw2FeeZW7C84vC+IljUTB5PBKSYjBwUF8kxEYgb8xwfUZv3bQee8VLzjyrXWvX&#10;+AEbx7jrq1eMh35OjK064/78xsRmTcz989F2yyJgEbAIWAQsAhYBi8A/B4FvjSGbmvmuUi76nTt3&#10;b5X5EJMwTuZDTCjIw9hxo5GRlarvT+Hh4QgKCtK+X2ZmJvLy8jBp0iQsWLAA5BxUV1d/NZbtLJ/j&#10;0R+72pUmUvuuHas37EBKWiaSE2KRlRKDHXs2yOFt6PzwHs2t7Mu6ODIca25r5ej070sdEjd409CC&#10;0+cuYGxePnx9vEU3NhHTJucjb1QWwiKCEBIWiGDpcweH+st+MGKkf54s2rLDMpKRMyIDSSlxiJXP&#10;4hOj1Wc4KiZM1xmZqaqLyvdPk77CWzxDNYjB+IXwO6oEr1Ol57F8/TpMKJom5WciIjIEHhIX4OIt&#10;/W7OP/EP9EF0TLjyukeMGIGpU6cqj+T+/fumqk9r1tm7Xr6X8p34yIWbSMzMQZp4k44ZkYzlC6fK&#10;fJ3HkrcTzW0ujofhhhtuB/vs5JZQczFjeCIyhydhx+6NaG1v5Emork5Xp/BKfoADYLgSbKzzXZnb&#10;5Mis2HgAUYmZSEpKwqjsVBSvmI+66qfo7GiVmggZ/35OzEddH1Mu75DGtnaUP32KncLryRd/1aiE&#10;BETGxyM1K0v1bftJzITatqwjXj6nDzTn8+Tk5IB6kuRdmMQ+hLNO1kNsqa1Lr9b8/HykpaXp76Ck&#10;pEQ5KGb+Fo/j8dznb4uJ6+8tbH+9cFd27NmNkRKLys5OQ1ZmIubPnSJzqq5p3eb6fmvd1FIn9KtW&#10;NDW2oK72PSZNKJL8w5GVnY7Z86fh5k36c7vaYc7LtI3narZ5DMs3iefwRjSHs0dPQGLKMIzIzsDm&#10;dcvw4vFdOVDOTw4l582UafJ9a/2yqlo8bvdh/vwFyB+Xj2Fp6XIdEmTuQqLOX8iS68RnC+NLnGMV&#10;GxuL3NxcTJ8+XXHn3C1n21gH722DR+86+TnPi+fwqLoF+VNmIz09HQXjRuLEge3Sfs6xEK4Xvch7&#10;JZPXfOy6Pu9x7tJF8QRfhIxh6UiIicGIjExMm1ggPKTrcmiXLN3SJmFssUhZupjxB34fcpRNFgGL&#10;gEXAImARsAhYBCwCFgGLgEXAImAR+E0E3r1v0i6n9uMlVvJB5pUd2b0Hk0fnYtG0IlQ+fYR3da8k&#10;NlCFKpnzRU7MxHFj8OzxA9V2oT8SOTB3b139dCw5KekpCZg8MU85KfQ5ChJtlJSEGOSOzFZ+S6qM&#10;rbKc/XtE7+TQXuW6aD9YOCZcNzW8Vu7JpuI1mChxRXJbXP3kLvVCyk5PwZIFc9DwpkY/f/zgLsbl&#10;jpAYVRb8JQb25z/9GzaVrMGBPTswqF8fhAf76z79mU6fOIyhMn6bnpqA/bt2o6n+rQQEZK6ReCMV&#10;r1qN8MAg7N623eWxpH1z9s8/L+TMNNTVoFu4L4yDUbvmyoWzoD9Jufgmse1C+NE8H+X7to734Ny5&#10;aUWTRR/GH0PdB+KXvj/hT//+b/Dy8tLF8GC4z1gTY0xGL4bfcZ9xVMZTYyR+wDgU+TFbZM4NY0ac&#10;r1ReXi51ulJlZaXZtGuLgEXAIvAPIcB4Jp8vXEziNufcXr58GZOmTNCxgcBgP0RGhcrYzyiZrzsX&#10;S5YuwNx5M/W5WyicGT6LCyeNV/2vMzKXs/TsCfW/4zxK57OKsfkfTWybTRYBi4BFwCJgEbAIWAT+&#10;OxDorR1h2kBeBH1v1xevxsjR2cLLGIqhbgOVJxIZHYZQ4Y0EBPnoGHZgYKDOjaD+no+Pj+qDcjw7&#10;JSVF9UEfPnxoilX+wqcd3RC/zXbx0pTXoYqqOkybvVg4ywHwF+3WhMhAzF4wFe/b3qCjW3jOXeQq&#10;uHRKuqgh0vH7B5nJkampaxSOxz7ExMbh55/+Ax5DByJMzs3Pc7DwdRKVCxQjfGnyZciToU4q1yFh&#10;AcqxdnMfhAHSJx8qa+Lk7euO0PAgJEsf/eLFi19xp827H/kDXc2i1cJXQVke3C9DCXkWBQWIkj7y&#10;QA935ecEiq4s31GJObkxbh6D4S5t8w/0xuDBg7UPzj52dHS08Azm4+7du8oRMPwErp1cB8JOfgA1&#10;blaIhoZ7QLDqv0aFeWHC2DTRyL0s/AJq97jem01evjvzvjh16pTyFdjf9/QdgMBQT6wrWY6WHo4M&#10;y9fE8/qN1Pvd3LSZn5MjM2bKAvQb6gcPDw8E+7phyrjhKL9zFe2tzcqRMcU73/XZXi48x0bht+za&#10;vw8jc3MRkxAPH9Gu/emXPujTry8ChAfDuITRuI2KitJ7l3N+WB+5GLNmzcKdO3e0GtbBd36T+L5v&#10;rmVVVRWKiorw888/65whxjiY/9q1a78638ecqynvW2tSKe7K73DytGnwC/CBu8dA+PkOwYxp41D5&#10;7O4nHgjb8a2lQ7hlJGM0NryX+VkvZe5VDvz9guDp5YaElCj1tSYXxpm+pX/D753t5THkBYXHpsHH&#10;PwgBvl6YmJuNK+ePyZGCv1z7dwKVUz+G15TXxCTef9TrWbhwofKKQkNDwWcJY0h8lvAacOG9zYWx&#10;JMaV+GzhteKx5IaRj8d70nke5p4118fUyTU/M/fHkfN3EZ2Upb+hGPk9r1k6B+/rq+UoiSc6M8k2&#10;8/B8eA4Gi9aP3aKlcwp5om8TERUJX2m7x5ChCPXzR7pwfA4c3i36VxJTE0w+yLHmt95JyH//46tX&#10;C+2uRcAiYBGwCFgELAIWAYuARcAiYBGwCPz/ikB7FxVOexI32jtw6sAhTBwxCqNlLsrzJ+V4+eKJ&#10;+h6RJ0N+yfw5RaqVQv+igvxc9Sq6fOGMfrd351ZMkDlyeaOHo3jtCvVaou4KtQSo60Juy/CsNBQV&#10;Fqi/Ufm9W8otaXxbqzyZLp13JVo0osmya9smrJCxVo6tnj5+GG9qKnH/znXMmVko8QQPjMxJB8db&#10;yV8hRyU6PBgb169W36exo3JER/ellkOvp9HDMzG1IF95Pjx+iWi5jBqegWMHD6GNc9R47rLcunoV&#10;xavX4BHnksn+o7I76gFFrg65L09kTmD1iwpcLj2DxvpavBJ9GHKA2LZb1y8pViyfWjrk7dwQrZlr&#10;8vm2HZtk3mCa+ilRX8G3x0/J+CUxzkSPEurHML7BOAbjZ4xjME7EWCnnZI0bN05jGow7UduWY9Um&#10;OWNP34prmOPs2iJgEbAI/AgCjMn2jmmafIxzXr12EXtEW2zRknkomjFV1/QROCC8x6PHDyE7IwWH&#10;D+wGuZT8P2HShLEgZ2bxgtlYuWyh6tFQC9zEfU3clONOJkZr6uv9TOu9b46za4uARcAiYBGwCFgE&#10;LAL/txFw9rv4/sL3Fr6/kEO8SHQRyBEhJyY4NEDGgENEKyUGOdL3nDV7OjZKH5q+StTlo/cu9R6o&#10;J0rOQXBwsHI24uLi1BulrKxMy3VyIvTcusQvt6VJx9SfCEdmctEC4Zn4I0K8hEdnJWNSYS4a3teA&#10;njFdPfoO5CZ0G/2V3wmQ+izJYP6+g0dFWyMH4WEhiIkMQ2yEtF/GzMMjg5XvwvMnN4ZLiGyTA8Pv&#10;qCVDXRlqvUTHhusSLtsxcRFIS0/GlStXUFdX96mVfO8jBsRa3wFln+mx8CAWL16snKNQwTBQ8Bsq&#10;HBlyYahrSB2fJcsWYPbcGRg1Jkc1a3g96FfM/jb74MSeeE8WrRRqszoTr6sTe9ZNjkLJnmPwj4hR&#10;nZzwEHfRaonFzWun5FhyUHqzBEQbRLA/ffq0Xlte5wDJExkbiM3b1suQPwf+HXlcp+ZsxlfbzjYZ&#10;XHgQt8mRSR05Bf3d/HV+TXJcOOYXTcTzR3e/4sjw/Mx7OPNzn/l37d2JzJwM9Pn7z+g/qB+i46J0&#10;P0/iKkUzp2HVqlXKsaCuZHZ2tmJIfgbjF8STuJLDQT0Z4sVyTerNJTlx4oS2k9eDMQ9yOpiXXq0m&#10;OXn0zvaa73uvyZE5Lr+xUWNzERkTgfCIQCQmhIv28WK0Nb/6Ji+G19Ys1GkiGaOzvVvmgdWKV/hI&#10;hIdGIjDID6kZ8ao91Ps8eu+zTbxfTf+G+8SWfkdxKdmIiklAVHgIxo/OxMXTh+VbF0fmTaOLT8Lj&#10;mfisMfhRg4b8mMioMDmnEF1Hx0TK7yoYQTInLF50pMbkjtSYEWNHjCORQ8P7mzo9vDb9+/dXjLlN&#10;z1zq+JC3YxLr0t+Y+aBnzc/4HfHffugCwmJTlYsT7OeOBTMnid94BT6I0AvvZGd+3pPMY7Bl3/LU&#10;xQsYP3WKcMVEj1RiX2HSxrCgYKTExWPS2Dzs2LUZb+o5F473jfwg+E8KFuks10eysskiYBGwCFgE&#10;LAIWAYuARcAiYBGwCFgELAK/FwHtw5pCGI+Rpa7yJS4dP4nD23agpvIpqp49Vt8g6shs3bheOSrv&#10;373BgjkzECGxrsTYSNWMmVIwDnMZM1m2CMcO7VMdGPJFrl0+L97o63H+zHGMzxuFOIkXnpLx0zbx&#10;IaKm7MP7t1Wn5nXNC9EorlJ/I3JnjomP+NKFc3Hx/CmZv1OGXds3YfqUicp1oQaMj+cQnDx6UH2f&#10;yMMpXrMCa1cuVb+m9pZ34lfcotyVN68qMbtoKkrWrsSLpw/BejrbmrQ9F8XzmOfMpaL8IUpPn0Ft&#10;1Uvd72wR/3bRqdmxdYPqHzx78kB5MuTGVDwSDo2cG3V26PV07dJ58ZM+oPv8fM+OLTo+zHmCjP9F&#10;yxw6zo/rL55TjNkxTsg5bYwlMR5EfRgujItSo5jxjGHDhmHdunUat9i2bRv27dunMZFz585p3PD6&#10;9es678fEHLh2xmu/FaeRRttkEbAIWAR+CAET12U8lPFMxqedWundH8WLqfmt6Ns/wwPhD94WDuON&#10;W8ILFN2sq9cvKjemtekt9uzcgjkzClX7a0T2MEyfOlG3qYlFzXn6CTCxbNZjtPX5PDMxVhNfNQ03&#10;n5t9u7YIWAQsAhYBi4BFwCLwz0LAOe7NdxK+p1Abj3039TYRrZIw4YPQN6hw+mSsEL7wrt3b9D2p&#10;vqFWj2dfjZoz+8XLZsaMGepbwrzkF7A/mJycjNWrV6OmhmPF0j3tqcd1jjKG392hHJnHL15jbEER&#10;/t5/ELw9hyItIQIz5hSgtfOtHNou3ietsv6gXBuOM2vf11XIP/y3VaRSGlu6sH3XXsSJv0tQYACC&#10;A3wR7O+JNPFOypT3veEjM1VjcLK8980RfcHlgkHxhjXYvLUEW7ZtxPqS1VhXvAobJU7A7cVL52Oe&#10;8KgXL5mv80D4TmgS+7ncN+9/PI3XwqHZJjyjBPEAUp9iGWuPkHH/UOlPjxZ92dUyX+fKtQt4JjGM&#10;MtF9PX32OLZu34hVa5YhPz9fMSang++jxJ1cgmXLlqk+q6mX9fH913m9+X669dBpBAvHgbyfsCA3&#10;5KRH4srFo9IXfyv+Vi6Og+F1sO3kiZALwrrY3w+P9hN9lhBs2LxGvLAapLoPen70wvpAMZHfSLzf&#10;TOK2aR+3ycOITR+nOjKcb5OaEKkchsqKMrQKr6qt3cVXYH4e7yyL7+DU04mLjxBPqlDhAIm2bYCn&#10;aNhGYuasqTh6dD8elLt8lFgPOVyMUcydO1e5MtQo6dtXtIFk7g85GJzTw3vcJPYpWB9xNe/79fX1&#10;mt/onHC+EPVyjx8/brIpfvy9MB8XlvO9pVHmfa0Vz7LE1FThokRIbCUcY0Zn4PjRXQJ146dyTHm9&#10;110fqRfcLb5knTJHqlLmemUjUjhRYcJFSc9K1HPm/ejEzqnHYhpu+lJm33BkvAIi4BcYIv7fgcgX&#10;jsz5kwe1Pl76958lYzSbuY+4c+HCBfWjSktPFO5dsGoihYYHICk1DhMnjcOmrcW4fPU86KNEby/e&#10;c7t27cLu3btVf3ia6OrwHqS+jIk/kZe0Y8cOxYR1sI3Eo3cyuPN+XrP1CEKiU5TXFx7kjQUzCvC6&#10;6gm6ReilS06C18Yk5zYxY9umzZ2N8LhYDBw6RM4hEJESB/P39kGofwCyU1Jx+Ng+vG/h80t0ZMR8&#10;jL+JbrnlhYJjOTIGWLu2CFgELAIWAYuARcAiYBGwCFgELAIWgd+NAONL7dJXZZ/+Y6d0POkfLB9+&#10;bGpGVdlDnDp2CDeuXlCuCHkhq5YvUu2Y2urnqgXT/+8/wcttkPobkSOzb9c25azcvHoRB/bukNK7&#10;lN9CnZnrV0qVq8Ljl4ofB7kv3e3NuHvzqvJWqFPz9k215qEGDDkpG9avAjVmyFVZt3qZ+jTRt4N8&#10;FGoRvH1drVo1r6tfqIZMgnBRqHVD7g01XrraRddY+Dj0fmJ9re/f4tC+XaiurNB62ppER1dOmXyY&#10;Q3v3Yd/OXWh8Uyd97w+oq3mlx1C75t6ta6ipeir7nbh17VLPNmNTXWhurNOx4MkT8jBP5gaSI7Rs&#10;8Tx4it70f/z0F/Tr3wdD3AaAetJePm6qyUxfdPJlGP9kHIhz2agtTD9vzvFhnIkxDcYo6KPEGBI9&#10;vXmdTFxJKtfEz01czKn77eTLmGPt2iJgEbAI/KMI8DnD54953nR2tUpRruegWbcLN7FJ+I/v5Ll4&#10;/XKpfs/nP5/b5FiOHpGJKRPHYdG8WTpvmj72O3fuVE31Z8+efdE0Z6yZ9TqfdV8caHcsAhYBi4BF&#10;wCJgEbAI/JMRcI4j8x3l0qVLKCwUvVPp16WKjky68GOmFU3BoSP78Vz6ns2tjcJXaZNWdmmfzjSX&#10;fT3OfSgpKVFdB+bnXAlyKcaOHaucBR7L+liPK33myFRU1WPitLkYPNQTgX7eyEyOxqLls2R0meP8&#10;HeK1xHUPR0b6vX8ER4ZeSy3ShLXrN8LDUzxe3IaKt7I3hiXHokQ4KK9eVwmHpQZvZV4Nz7uz+8t3&#10;RnoR832xVeat0Ju460M7GuTYVxIDeCP5evdjObZuxtqJA4fKL1y7Kno5greMsbsJJyNU1qnC18kZ&#10;lq46rrU9cQXzjsp1p/g6N8tcGl6rvLw81dMgV4DzU8gbYD98/fr1ysmQKjTxfZT1m8TtTftPIiAy&#10;Rua9+IsWiBfG56aq1xLxNjoyhj/B/OzLnzlzRvv75EBFxAYoR6Z440o0vpfYg+Qi90ATr9FvJFM2&#10;D3O+m3Ob8YOUkZMxwF08rQST8EAvzJiUi9rKx3K0q3UGS/Nub6qjdgt1RaIiRf8o3E/0PXyQkhyF&#10;JYtn4fatS2hva5BDP2PBfKyTvAdqI9E3ifN/eO/Se4n8JcY0THL+Zsh5YTt43uTZMBbCuAivB/2v&#10;yOswmDCfabMp63vrF7WvMVP8s4LCRZ8p0FfmJvmjaPoEPLh3RbK5OPgs89cW6i+RjNHR1iV5niIh&#10;dphoJUUJJyoQSWkxqgnEvLy2pl1m3btdpt/Ez3nO1GyJTEhHUKjo2whHZvK4Eaoj86FTdJ7k2jdR&#10;K6UnsUyTn9d17dq1ihF5Ol6+gzFg8N+QJro2W3cUo/zxHTQ0vRLvrgaT/as1/dv27t2rfDDiTE8m&#10;6vbMmTPnk7cZ40k8t96Jn7E9vCazlm6Cb0isa66XcGTmCbZvREdGhGRc4UTpMzKZPKasV69eKfeJ&#10;/BhPfz/VkQmPjBD+kXCGvLwRKEt8eCRKL50WnzjXNegUYgz1r2i5ZDkyBkm7tghYBCwCFgGLgEXA&#10;ImARsAhYBCwCFoE/AgHDkdGypCvcLVwRCZ0IFaQbj2/cUn+MA3t2oL72pXoMcZyTHkX0EVq9fLFq&#10;pdDzKEQ8vrdsWIdnj6mJ2wVqt+yTuXK7d2zWffJMZkmMcNumYkRKbCE2MhQbi1crP4blPym/p1oy&#10;5Mk0v6vTz+lhRP0YfOzQ78ilObR/l3JcyNGhngs1Ydqb3ylPhXovK5YswIkjB1B69oRq0rQ01at2&#10;TZZoNpO/Qn2a5xXlWLdqmZ5DR3ML7t28hTvXruPM8RO4fL4U1c+ei1ZsdU/8sAvUQeA58dzu3b6G&#10;oqkF2Ltrq7aRXlSsY7nMd6OHlK/M3fvbX/+CHImJug/pr/rRjJ3RW8nlr+SvGtP0RvcRvyjGjxgH&#10;5cK5a4wNUeeZMTQTE5LKv5sYmzFxjB/N890C7ZcWAYuAReCHEPiSH8PnpHPpaGnUff5/QL4Mn8vU&#10;+uLzcsvGdThy5Ajy8/N13im5Mps38/8LV3LOOWWslr5yjKvaZBGwCFgELAIWAYuAReD/BQScPAWO&#10;PS9dulQ5FtRpoMdu4fRJOCi6qHUy38P5fsRtpzaEOZcXL2TOh2hfZGRkqKYMuRSpooNB/gDH1pk+&#10;j5m3iS6qeFNK//15TYPwAZaLz5BwPaLC1Wtp0bJZ6BC9jG7hA7R3Mu8H15wYzoeRf783NbULP0DG&#10;rNeVbIKnjGsHyHh3XHS46L3moew2eQhfvhMKAwTkVrfJ/JUW4cz0/r73vuEFsJ3cNn1d7rPv+6i6&#10;CitKihGVEC9zUHwQJvNOyI1ZNm8+Tu4/qByd9k5ygwTrjmatk234XA+U5zBhwgTlx3DeCjky7JtT&#10;w4RaKmbuCet3cmR4LdbtPAzPoFCd+xIf7Y9ZhWPwuvqhlN/Zw0KRTUdi+8mDomYH+/0RMf6ITZR4&#10;yNa1aO0Q32cNwPRk+IHr47z3uG3w4ja5FCML5sLDP0LPJ0x0YOZOG4/mtzVaD0M9Tj6HKYs8Ht5r&#10;fCfPyohDgN9g4XB4ylygeeJh/VRytX1aqP3CuIPBhmtyvQ4cOKDv9fT2If+C9zC9sMgLcdYpBWki&#10;LiyH/kP0lCZHhvEQcpboWXZf/K/NuTGDuQ9Y1veW42fPI1N8hDx8vOHtR//qEJQUL0dzEzH4bY6M&#10;qAfJcVJH50fhyFQgPibVpSMTEaIcmaNHj2q7DHZsmzMO4zxX02ZzDP2SZi1cieTUDNE88sf0glzc&#10;unJWNJBdHJlGVi3JmY/7d+7cUQ4evbo9fQdiwJCfRY/IH2tLluJNQ6Uc4bo+5MbV1tbqM8PZPpbB&#10;5w7nJHA+VmZmpvJj3Nzc9Jrz2WN8vHvXzbz8jOfF85y5dCMCIxJ77i8vzJyS9wUHi8czsX4nLlfF&#10;15w8qiFyXciR8Q8RTzbRG6L+U1RYOBIio5ASG4eLgkebPreoZSqkIf4mZOmU585HPlpssghYBCwC&#10;FgGLgEXAImARsAhYBCwCFgGLwB+AAGMkH6S/y0Qdmeqnz9AtGjJobcetc6WIkTgANVs6ZY7Xu7pX&#10;2L97O+hzRH+ku7eu6ndnTx3FrOlT1FvpfcMbKUk6rh8kdvXgjurFcL/6RYXqvpw5eQRJ4medlhSn&#10;PJP1a5Zj6qR8HN6/Gw/Lbutx5OOQH0N/DhPHqn35XDbblN9C3yYeyzZdOn8arPNDR4vmlQ3l09Cn&#10;CTJPrEHmoS2aPwsZqeIJHxaI86ePa5nq2yS6z0f2H8Cm9cV4fL9MPZbqX9WipeHdJ78lUz/Xr6qe&#10;4XLpGWzfUqL8HurFTJ6Yh5VLF2LurGnITk+B++D++On//C/lx3gMEe0Yj0EYNLifasn8vd/f0Fc0&#10;ZQYP7a98GXquc/7O1KlT1c87NzdXfUcOHz6ssS1pqMYiGI9gbIgxCcYZTKyB8QZ+13vhcc5YEsux&#10;ySJgEbAI/FcRMM+dbz1TXM8YBildi4we6Bxg+i9xPrD53KzJJSSnkZ595MuQF8lYOv0FGCv18/PD&#10;mDFjdB4q56Lu2bNHv+cYxZYtW7B8+XLQZ84825xjFf/V87LHWwQsAhYBi4BFwCJgEfi9CJixX74n&#10;HT9+XPkxPsLXoEeSj58nZs+dgYpnj6Qa17tS4/t60VR517Pv6ueR72Hebdge6pvwvYhzJ/huRD2N&#10;hQsXory8nF9rcr0DiV5Jz5j6k8o3mDJzofj5+sLbYyiigr0xd2Eh3re9QXtX0ycdGbaTegxdnYwA&#10;/L5U/aYJ9FvasHm78EREryTAH4GiI5OZloDzpw5LKKFJuDnN4rsiPkXfeC8kJkY/xuBDjR1zrBnb&#10;N+PyztaqJsv1qxg7ZRL6i1fLIOEMxAkvaeaUqbh94ZLSTciLMeVSw4Y6h2bf9Z4K1YohXzs7O1v5&#10;HOTHUEeG3AFqn7x+/fpTteZac83Pl5TsQF83T6lb5sSEeGDGlFGiM1smx3eiWbhLTE5eE/dv376t&#10;mrHkjgSEeii/oWTTKrS08Z5w8XA6O8RTSryQfisZfHgct809xG1yZIZPmAPPgEiNNcSIF8/SuYVo&#10;a+T5fMBbiXWY45mf58R8fP8mz2vQoEHCjfEQ76whogE8Xt7feQ+3ij5vnej7vtBt5jOJ97BJ5MKw&#10;DHJcyDsiR2bkyJE4ePCgvtfzOHKPeA1NomYQfVd5n5OnRH8oo+mzZs0a9XNqbGxEnXhrkUdGjgfb&#10;+r2lcPYcuEtZvwzoDx+5L5NTYnH40E750QlfrPvdV/GT3vGU5va30rxutDRLTOxamfA3ElRHhl5L&#10;iSnR6k3Uuy/yWeNJlHYcukM8T5ZvEs93xbot4gGVgAH9+mDCmCyUiUaPcnLksLaen6czD8s7efKk&#10;ah/xuRAc4Y2EFJen2pnSw8KReSG/KGJKvSYunxOvtfN6c5t4cm4COXi87/nc4rOGnktMzrpNSfyM&#10;zxDeL8s27Edc6nD1baLX0vSC0ah5/lAOdekUmTw81twfrJf3AbWFvIODECz6MUHCjfESXpS3eJ5F&#10;yP0SKzyZiIBAnCs9KTpT9VLMlxyZjtYPaG3m89Qmi4BFwCJgEbAIWAQsAhYBi4BFwCJgEbAI/H4E&#10;2AVvk7gG+68vJeZQevI0XglPRgJ4uCsxppyMVOW6MKb0XvSPD+7bicTYSPVB4mcVD++jTXSSyVXR&#10;uFN3O1oa69XL6Oqlc6rbQn5MZ2sTXjx9iOOiNe02qJ96bdCXaeyoHIQG+WL+nCL1QjJeS/RQordT&#10;09vXYrXerHnJf6l69hjF9Ba/cFbbxbHWS6WnlQuj9Uub6H10+8Zl6aKLZ3lnK/bu3Io//c//gbGj&#10;c5RPw7awfPp+TBk/AXu2bZdAgDRflk7RleG6trIKH8XHmufGcsvu3NAxXZ4Tz4+aNRmioU3dmD4/&#10;/W+kJMQoP2aw+CfFRYWhX5+/iu5yELxFKyZAzi8sIlgXf/Gm5xIvPu30SWcMjvNpOBeL85EYNzAx&#10;FfqWM5bwrRiFNOpXE2MX35qb+KsZ7BcWAYuAReA7CPAZ9K3nEMcbuPTWzzfPYq4rnzKuzlimLMJz&#10;5Npoc7FKxskrKirAebycN11aWoqbN28qL4bPxmXLln0aJ1q1atUn7X3Gdm2yCFgELAIWAYuARcAi&#10;8N+BgPPdiH02+kZSf4Rj+9TBoFcSecBOLZLe7TR9Pufn1H8gLyAzLQnBMrbvK/68eWOG4+zJo9qf&#10;/vROJdxkYbtov/VJeSUKJ82Cn2+geP8EIDouBEUzp8oY81spuku8fFxrbnd0tfT4PX2u1Tl+/vlT&#10;1xbPk33L3u+BHe1tUtYHbNqxH15B0fj7QA94yTj3hDGZuF16SPuzvcv9Vr/WjLk76yVfw9Rnxted&#10;x5E/XTBlmvgAhSDU3x2J4nU0LicB1y+ekmI+4m0j+TA/ltgHPyncA2qYkCdAnyDqqLBfXlNT86kQ&#10;0w5+QH7HhJnL4RUo3jsyrk8OyvyiiTLH5ol8K3NVNJewfTo7dKtVTKk+dAL3bz9GcnwW+vdxh3+A&#10;N9JE53b/wd1f6ep8lOvE8/3RRKwMz4X8C+qUjCqYh+CoZOX+sH3jR2dIoMOlJ9RJ3xrJQ5xN4ns1&#10;5+mQz0JdEd+hfVA4fgQunD4s86SqxefGdS4SJlHtom+1j+WRF6ReT6KXQ64YuTLUzRklmi7UWmL6&#10;Vl62e926dcoLI68mVOIo7p6DkZgUi/SMFLmfC7FBNCgnTRmP3LyRWLlypf5OyCdjH2LevHk652j2&#10;7NlgfyEuOgzRwmfx83JDSIAPFs6dqXGkz78fbcp3/vB8RZGltRN3H75ATFImAkPCERYcgBEZieLR&#10;vU2+J368TtJPkr8dskkPsveidcLk/H077x9iv2X7LmRmpIsPlifGZsXj8e3zzIGGt/XCa3Pld/Z1&#10;Ll++rHMJyJ0jPhEBQ3Hu+F6Z31aGtqY6aUaH+rAxp+v+Ywu+lz7i8aMK8Qdfg0DfCAQHRio3KVX0&#10;g27cO6sZ+dswMSW22fye+dmZq7cRFhkv7Q9DUkgEJmZlo+ahS0+6teXtp+ceCzK/57KyMuX/kZMT&#10;Gyb8v4hQhIQLHyo4Gj6yhIZHi15PpPilhePmlfMy3Y2cn27x9xLdH5Yjf+RyKDeP5dpkEbAIWAQs&#10;AhYBi4BFwCJgEbAIWAQsAhaB34+A6J8KZ4SeGN3tzSBHhRox1GnhnH96I1HDhVyVd/WvcOr4IdVN&#10;MZ5K588cx5oVS3Du1DFdyIP5IGOm1IXZtW0TyClZt3qZaA+/wK3rl8SjPB6Fk8djycI54lnuhYn5&#10;YzClYBxyR2WjeM0K9VKiVxL9kxh3IMeFa9azeMFsPW7n1o3YvGEtDh/Yre2ijg35MDyO/BWu2d6N&#10;61fr9vUrpZiQN9rl2yTf8Tyoc0P/D/omkffDPNSJ4Zr+SeX3b0mXvE3nJ125ckXn2cycORO5ubka&#10;76G39+DBgzUWyLk83P/LX/4Cat8yFjRw4ECNB3EeFL9nrJQxDcbdGD9lHI46CYydfG+RBtlkEbAI&#10;WAT+JRFgvJWJHkrkwvDZyDg3xyoY3796ag+KxmfD370vIoJ9MGvGNBw7fgIvXr7WGLQBhbF4atKY&#10;xBiuMxZtPrfrLxEg/t9bvjza7lkELAIWAYuARcAiYBAw/39yn/wE8nrpDVNYWKjvNPSXIefXJPPO&#10;w3cUp4ZGb94ItTGoncc5Fz4eQ9SjmJqlLyrIL+CYvOkfy1wQ7sur1POKGswonCc6LsEIFo5MVGyw&#10;+DxNxhv2eeWYevF6eid6fh3iddSi484yp0Q4yhzrNuPebCfbSK4COT/kMXBxfs9jmFyfideSeDOv&#10;3bgDfqHx8PQL1b7u9IIxeHL7rGJiztmVy5Wv92f8jmPofG9jn5jbrJeYMpk1t3kMv+N7YmbOSPj7&#10;+SJcfISyxLNo7tRcVJQR749oEk7KjyaWR38Z9svJr+BCrgZ9bQy/iWXxOCa2n++d+dOXws03TPv2&#10;1NGYNXUcqkVH42M3vZaYRBem06WvohwZuVT37zyWeTXZGPCLh/jLBMp8GeE+nT/FI/Vadou/tLnG&#10;PG9iwTXPm4v5jDhRs4Tf81pwbRLbyfYNG10I/zC5Lp6eiI8MFo5MuoQ/yC8XbVrx2+J58Pqb68H3&#10;7g0bNqgXFLlO8eE+WL14Jp6WMybCeIzrrPjmzi1zrVg/F+6T00GOV2VlJQoKCrQs8o3oI01MHzwg&#10;h+LLxHxMbAd58nl5eco7ikuIlnlGPohLiNI5R37CKUpKiRNfLXfV42VMhTEX8kUYf6FHE8+Va3Jz&#10;+PshNybAxwNZw5LV/5s+3YrvR9e9pRX/6h9eO3EqE+JL+dMaJA4boXwOeiPlpMVh97YSuTnJxfrM&#10;kWmXy0COTEtP8ebcWIVzmzitWL0OSYkJCPYdihGpEbh98SiPwruGt8oFYR4nR4Z6R+TdkW/Ecx6R&#10;Fo2yG+fxvq6qpx0fXNdT8nUKd+2300fU1zXg9IlS8U7PFe5PtOIemxCGo6d3aXbeH+a+5z1m7jN+&#10;du3+Y8TEp4hmVQSSQyOVI1NdTh0luWfFO4zPESZeVy7sp23fvl2vDWNiSTEhSIgVjplwZLyFnxMS&#10;nYy0jGykJScgMsgLd29ckqJc+Ha0OzgygnH7j5ye1m7/WAQsAhYBi4BFwCJgEbAIWAQsAhYBi4BF&#10;4LcQYEzFtbTKHDP6F5n9+tcvUXb3hs65efVSfIYunJHYznXdJ4/l6MG9KFm3EgX5udLHjZB5KPM0&#10;ftclPuM8nhyW8WNHYeG8mVrOhvWrEBLog1E5GTofjvox9Cu6cvEs1q5cisxhSRg1PEN5OdSJmV00&#10;FW3vG0DvJZbNemZMm4Snj8qUx0J9GmrN0GeJHJynj139cvJb8seOxOPyu3ouzyvKlf9DPQPjBUUd&#10;GWoasJ1XL57T4/gdy6ZWjXJ0hEfDxLlqM2bM0Lllf/3rX/HLL79o/IU+SYxTkB9D33nGk/gZ4zV9&#10;+vTRmNmAAQP0c8Y01q9fj0OHDuk8Q87TunjxosYaTMzhW2ttgP1jEbAIWAT+BRFwjnvwecj4+e7d&#10;4rsn80wZ+1+3pAgzJo5Edmq0zNENREhQgGrgryveiLJHT7+I7RMexmBNLPdfEK4//JRM3PrX1n94&#10;hbZAi4BFwCJgEbAI/Ash4OKKuE6IvJJbt24pV4Z+M1zMmDKPcB5LvgMTORhcnN+RRzB9+nTlxriL&#10;jw/72Pt2b/ukbcp5Hh+F68LxdHnrkZcf4RpXvcW82UsRGhyO4NBAREQHYkrhRFRJP9f0679eswWf&#10;E98FnIlj3BzXd7bNfO869iNev3mL2QtXwN0/Qjky7BdPHjccz+5SE+Pr5KzDuc0jDRfE1MfxeSbn&#10;ex3bxLH2TZs2ITgsCh7ubj06HHHYsmY+Gl9XSg7hfnR+eS5a0G/8IUfk3r176of05MmTL7jXzqxs&#10;D3kgedMWY5BnkPbzg3zcUDQpFy+fPkC38GKEgiLpM0emrVWulVyqsrsVSE3MwcC+Xsr7yJG4x+mz&#10;J1SPkd5Q71veST4Tm3HW+vU2sTDcGSf/gtvkqESkjFavJfX+igvH+FHpopdbL80SXk1PcdR8MdeB&#10;PCHGO8i/YGwjJzUK+7evF38m8kpI+nBpz/DUmJ/3NrHg9eKa14u/AWrvsCzyXZYsWYLi4mL1SuLn&#10;9Kgy11eK0DxOHhK39+3b5/LviQhW7d24+CgMcRuomjLZgtcImVc1c/Z05VqMHz8eo0eP/sSV6dev&#10;H37++WeNz1BHxttjsGoxzZPjH9wT/pTGdgRfnVvFFnwnfeRvrIcj8+wVEtNHKp8jJMgPWSkx2L5x&#10;rcwzE88miSd1d4n/tRzdLvcdOTKtpM1Icl4X0+ch3nw2TJo6HWFhIQj0Hqwcryun90mONuHFNHzi&#10;yBhseJ3Wrl2rHDRygIJFh2W+eGA11DyRJjZLPtf14f3AdrT+gFdXu/BOeHBDXQsWzFmOiNBYve6h&#10;EX7iAzXni9+dFKnn4nyePayqRXJaFqJDo1RHJj89Ay/u3ZEjhcP3QXy55P7guZr7g5wzagkxNhYR&#10;EaE8ozmzpmP+oqXIHjMRYbGpiEtMQYr4sceIxsyDO9dYqyzitSSaVTwv6si0yeUjxjZZBCwCFgGL&#10;gEXAImARsAhYBCwCFgGLgEXgD0FAvJHYl22oq8GZE0dAzRXqp1Bb5qLMa9q+pUR1ZXjMyWMH1SuJ&#10;ejBzRO92947NGrMj9yUhJgLbN5egtvq58mQ6Whu1vCUL5uDGlQtax6ljh7Bo3ixQ9+XAnh0y322S&#10;aA5f1++oX0OdmAnjRmPPzi24cO4kRmano1I83Ftk3tuDuzeVD3PvNvvLouMrfBbj3USODNtEPRvy&#10;Y6hRw3l31MEhD+ZJ+T1w3tCZk0f0nNg2cn1qKp9qWeTgsExyaJYvmQ9yhbj/5OE91RzmPMCkpCT0&#10;798f5MhwTR3tMPFPZpyib9++cHd31z4/96lP/Oc//1m1YxgrpDYCPZUYb2NiDI5xEs4TZOzge4tm&#10;sH8sAhYBi8C/IAIm9stTY2ydMXXG0MmP4TPyzJFduHnpJC6dOSrx2+nwFm+7gQP669jR3XtlGn81&#10;Yygsg+MFZt8Zg+d3Nn2NwPf+7+F3NlkELAIWAYuARcAi8OsIOPkbPIpj4s5xcZPzP9n7zucqknzL&#10;/2a/bMTGxkZsbMyb1/0GHjRW3tsrj4SEkIQQ3tN4T+Nd42nhabyncY333jYIECCHvIOz5+Ql1YVm&#10;kHjT8+XRmRGlW7dMVuapvKXKX548R9v0juJN+j/bfpu4F9u2bUNSUhKSEqIR1LcHORVpOLx/t3/+&#10;hvQvPmqNUMWF2fk5MuWva9iPXgkfeSNx5MgkJEWioHAgjhw7gHrP/Bf1b+WPWU0vYb0vqVx639J4&#10;dvv3pvbfVfZP3w0+4MWr15g1fylCY1INR0Y6HvJaKrl73ltVsy6stNg8dF1d337XQdpvr2t5RN5x&#10;eZ0jjRT57ASGRBiOTHxEIEYNysCB7WsoO1HOXOg79N5cssM/uo7y8yaVR7jYMth97cuo+yQdGXFk&#10;VOfY8ACjI/P6+UPyLywHRdoqfi5UgwxiWKZ7t59QU7cIvb8LQ2/e28z+afRa2oWGphpeynJjyC0w&#10;62Q+fMTIlkP4qIxeTLTN+108lEuXLiHcl4s+oXFGzzY3M9l4LTVWv/Xo3FDvhO/bNt2+fRtFRUUm&#10;jiEd3IL+PhzeXcxiqWwsf6u/DbfQp+lz8Kps4nOIK6N07949lJSUmHX98ZZT33Vs+3vw+PFjU44o&#10;zquSZ3VGZiq1kSIxZNggHDqyD9dvXkYl/b+l8/vkyROo3EePHjW8KWnQiOMj/yvFpoL69DB+S9Ig&#10;lhe3F2Ndv+MkjlYrfcoacO3OUyRlDEREdBxiqE0zKCcNu7ZuJCzEjyZa76kdpLfm+ibec67U61Yy&#10;CQ+bbD3V9zl9+jSycvIQFhpivMKG5qbg8ql9OgO1NdVtHBl7jjhP8pRSWxPnyefzYdOPC/ChQe1d&#10;1+D94V3R9Uw5Gn6/Lnf8w1RXR26NDuYjZP3qLUgkR0a4xSaEYdSEfMPjUdtS0qcW/Q7sb6OkohY5&#10;AwfDF5OIjOh4DO+fjfuXL/JoVf7T35DKv3HjRjN/7K9//avxdJoxaTRuXb+Cd7UN2L73KBLJkenV&#10;J4jPvVjDn7l389LHvKgpxd8Rm53jyBARlxwCDgGHgEPAIeAQcAg4BBwCDgGHgEPgX4yA5r5w3pI4&#10;Jovmz+YctGnYv3sHDh/YbTyVvh83yuixyD9J2i6bN63F3FlTDUfm4d2bOHHkgNGBEe9FsQf5Nd25&#10;cQUvfntkzpOWzI2rF1joFlw6fxqrli8y3JQHd25gzIgh/jk93CfdFvFgxLtZt3q54bPs3rEFG9as&#10;xMvnj835ykOeS+LxnDh6wHBwbly5AOUl36Q1K5ciNSkOw4sKMH/2dPy8Y7M5T2WZOmkcxNGRz5K4&#10;MMqr7HWJ4d9oXbEF5Tk4f4Cph7g5M6lRrTiLvJKkEaOYhNWNEUcmKCjIaBroUzELcWN0vBbpyezY&#10;scNox6xatQp5eXlm/JcXapuXZsdytc0lh4BDwCHwZ0PA6zWgunvHIDQ20kw/e3/ctwVXL/6KWdQW&#10;mzh+NPbv3Y3qKsWF/bwYs9Lujx1babfZffUgILw7WjyHulWHgEPAIeAQcAg4BNohoHFjO47dbtcn&#10;X3WcHVvWDp2j/792DF37rl+/bsb5hwwZgm+//RYRoQGIIkdAOqrqQ6u/rrkfZmHf9T3kP8I+LMe5&#10;K97WYsmCVfAlphivpbjECMSQVzB0eCFWrV6GXbu3YffeHeQY7Mfe/T9jzbqVZsx95cqVZj6Irq1x&#10;bHEbbJk+qcDHMn9a1w+o4fj22p92IKX/IEQnppk+84SRg/D87rn2p5sx9vYcCXGEvDwh7Vf/WJ/C&#10;TKn9+5zeHeXP2TcoDBHhYYgJ64MhA5JwfO9P+NAoHRbi6j/VnN/RH+XdWX9c98Zbb5VLPJ1xM5eh&#10;b1iciQ8kxYZj8ZzJqC5/yctZDsnvHJlGiV9wjP/B3d+QlzMUAT0ZW+D9TabWyfqNa1BBzoc/HqGY&#10;RAt1QOiDTb6D5YzbOgiX9hhqn8VK6y9fvjRatSHx2YbDozjGwKwUjB9RgKaaMmp8kNOhA5m89Tp/&#10;/ryZE9SrVy8zz2dAWgyO7NlMOMXtIo+qyc9Dl0aOzve+sysvb7L72t87e4zwU/Jib8sifyF5lvmS&#10;4xEWEYzk1ETEJ8ZgDnWJX3D+k/R2hJGts66lNiGOvfyyBgwYYOI20pGJDA00sZ0zvxxlof3zwto+&#10;TQk6+iOeSSvelFXhzKVb9BNLQxB5WdERoRicm4GjB3aZchiSCdscYUFdIzlMXKnhqSqXrZOuYu9b&#10;eXk5fv75Z/pIJSAwoK/RTBk/NAd3L5/gUeRo1dNDS5l5knhAI0aMMLEmq1/8c/EqXlr6zyqnnyOj&#10;6+nUhia1o45Tc4sKyWP4W/lp/Q4kxqUiJSUFCcmR6JcTZ+JY4jApeZ8Jdv11dSOycweRHxaD1IgY&#10;DM7oh+tnTulooyNj763ujXh/BQUFxqdcXuXZ2dnYv+snXr8ZrSzDjfvPMHDwKPTozVhaZJjR6blx&#10;+VeTlwrYyrLKH0y4iG7mdGR0V1xyCDgEHAIOAYeAQ8Ah4BBwCDgEHAIOgX8NAowxMNYgj/NDjJkt&#10;WTAX0ydP4Jz9GVizailOHjsEeS5tK96Ac2dOGC2ZokG52LWtGDevXjRaMLOmTTIaL4pXaCkrLTF8&#10;E3FRpDEjPybFI65fPo+8AZnmOvfvXMewwfnUhn5q8pdPUt27crx49sjMlVMsUPwXadOIiyP+jXgw&#10;U78fh41rV3HeySXDx1FM4N4t+mTzuo/v3zYcGZX/2KF9RhOm8u0rw/nJSEk02jXSnLE6MU1174xO&#10;jSk3++jiCYnDI/2cQXnZiAgJMLE+8V/kc92zZ0/Tt+/bt6/RjZF2jDyWtE/cGXkrZ2RkmG3y3tYc&#10;LsUa79y5Y3y4pd+spBikko2VmC/uj0PAIeAQ+JMhYOPb/6jaivM21is2q0g8Y9SvnpN/eRm3yLlU&#10;3PTimeNGm+vZs2fUJX9nxlgUc/eOtfyjfN223xFQ/L6j5fcj3ZpDwCHgEHAIOAQcAu0RsOPg6tNp&#10;3ZvED/hH29QPlO/I8ePHja/Mvn37DDdm9OjRhqMgDRmNI/ft1Q0Fuf1Nn1t6r6a/yv5uS0MN5GtM&#10;Fxh6+nDAmJctK63GwvkrkBCfhJjYSHrChNNzKZIeNT0QGRWKJPIF4uKjkJWdgcKiPH6PNzwCjbfL&#10;I3jw4MGYO3cuDh06ZPxwvPWw6xob93Ie3tNfpr6hGZu27kZiei7CY5KMTsTg3HQc2bnWcILEL9G7&#10;nsbL9a6mxfI+tF18AemeaCxeY+nSZ5GXkpLlFOlc7/ui9s+aNQsBwWFITIjnGH1fDM5OxLlj5CwY&#10;3xkq7HROEWi7hvc+6Zree6bvqre3z66ySAtEHJmA8AQTA8hMjcfa5fPQUl+pkn/koPzOkWlSgfg6&#10;+/Dec97T4QjqHYVgcmS0jJ84Gr/Qb+nR43t4WfoMjzlP5xRjEfJ6FndJ/qPWv0hcCa8uiyqhMnrL&#10;J4yl3xKVmm90ZDTHZwB1ZL4fVchwzDueQb6WTmyXdO/T09NNXENtIjc9Fsf3b+NR4pawnbWKi+Gn&#10;Veh84aJ3dXufzM52fyyWwkzlskn33Vtmbbd8ErUD6cKkptG/K6Qv/ZbCEB4ZjEVLqPXr0USyx9tP&#10;5aGYy7hx44zOb0JshPEpk06xvLn98R7yN4xP2Zc0ENWXvlpllThz8SYiyCEJDAlHVESI4cicOrbf&#10;nyePESr69dfy92A4Mo3+Z4Ftt957VFZWZn7voRHRhiOT7ovCxOG5eHj9DHMgptRMaWl3g86dO2c4&#10;JopJ+Xw+85s9uJM6NpAOkMqpxc/l0pUbm7+EJMbfifRmeOiOrfuRnJhh8k1MYUwrJRhz5sxp+y16&#10;+1ZWe+hNbTMys/MRFRJpODJF5Mhc+eU4YSan6kOD+U2r/vLcKiwsNHPLNOcsJycH8+bNw6und1lS&#10;8l9Y4JvkyMyYv4x8qH5GpycpJgTnTh5he1U/kO21lZxAHieOTC0BdhwZwuKSQ8Ah4BBwCDgEHAIO&#10;AYeAQ8Ah4BBwCPyLECBHhtovH5rr8a7iNQ7s2Wn8juSldIbxGum7NNRUQjyYi+dOGe+l4L49Dc9F&#10;WjPZ1L/t0+M/sXnjWsM3UdxBfkszp35vdF1GDBmEaZPHo5kxjZvXLiI6PBjjRw/HqROHsWPLJtbB&#10;r+ci7RpxcORvdO3SOVw+fwbFnFclDZmS3x5CHBrpzGgunbg8yk/nyqPJ+C/RV7q2qgwH9+7Cts0b&#10;sH/PDsOdKd6wxnB+9H3Pzq2mDDpPeUobR+uaw6L8xJ/57dE9/DB3Bv7X//wfiGVMUXwY6cNoESdG&#10;mjH6tIu2S1Nm/Pjx+OGHH8y8tilTpmDMmDFGA1g3SXG0/fv3Gx0ZxQoUG1FqHxsyG90fh4BDwCHw&#10;J0PAxo7bx9lrajmXkuNO8qFvqGVs/X0D6ipfYWfxaqTFh0Ka6nv27IFix0eOHDHP2d27d+PatWt/&#10;MgT/uepq7KKj5Z/L1Z3lEHAIOAQcAg6Brx8BO/6vT/XvtNht9n1G2zS+LJ9d8RsOHjyINWvWYMGC&#10;BZBejLgIWuRtoz6l+Ax2vkVKYixWr1hi5o+Y/qr6rFrok2w5Mi3s/2pw/lVJBbVgFyOW2hRRMRGG&#10;IyMdjr91/QZ9A3pyWzi6f9eFnIy+SMtIMvocsbGxpg8rPk737t3NvJCxY8caXRnxj8Vd8Y6Nq27i&#10;RahOSvKEqa6tx8p1m6mnEo/A8Djj1ZIaH4aJQ7Nw+PBhsxw4cMDoZmzduhVapPWhfrHe37Zs2WIW&#10;aa9u2rQJxcXFhj+k/C33wcth0XZxRIRdT/qypKQkITEqGMPz0nDvyi/cKzzefzFHRnWy90p5a93e&#10;Q33Xuve7tpn3UuIweupiw0ERz0heRsVrl3KnNE7IWZExDD+t11IT9UX4lXGOEhQOHIHgvjEIDQtE&#10;N94TX3IcJn4/FtNnTsbsOdMxi96iI0YNxfDhw009xZ2aOHEihg0bZrgG0lgR70DcIVtelcmWU+uK&#10;NaTkjkRgRKLRus1O92Hy2CEsgzRhWD4SDrz11pwe3Qu1RbVDee7kZSYYz1OrIyNPISU2N8Nr0HXa&#10;t3tzgOePbSva5G1LurdevpXalU3iQEkLJ71fisEoIirEcGUWLJpLnzDqKH38Hdi8bTvR+U+ePMHk&#10;yZNNuw4J7IWRQwuNjrA8xP2/nQYT8/LnoTM6SO8VJ2pFVU09rt2l11I/ei1FxRkdmfz+KTh+cDf3&#10;6zcpDgf1UIhpTT291gyPw5+v954ILyXxg9auXYuYeB9CgoOQHBuGEflpuH2R/BK235Zmask0/35/&#10;VL8jR44Y7RXFnDQ/Szy6U4d28HjhQezYP9J9FY66P41foCOjO1lZwb4Vm+bJY+eRmT7A6CAbfl1S&#10;ICZNmtR2j7z8JuuTW0ZDqczsPESH0lc8NhEjsnNw9RR/g6Ys/rYin3FxbfRcU7vSs23x4sWGy+T3&#10;8JL3Gz25npZixdrNSM/kHLXQIPo3heDwvp2cP/eWteEB/E2rXvJQq2lgPfXFJYeAQ8Ah4BBwCDgE&#10;HAIOAYeAQ8Ah4BBwCPwLEBA/prGuysTaSl88NbovhXk5WLqQ8zueP4G0Vt5Q1/bIwT148uAOpk0a&#10;b+a1iT9z6dxpozujOW7yaJLei7RgxJ3Jy8nkfJQY9Oz+N+TnZhnfo3mzphltlmDG6grzcyB/purK&#10;NzhO3edBA7MxdHCe8TeaMXUiVi5baHg54r0oX/Fm5LUxrCgfO7f+ZLgz4vTIx0n6Lyq7jtG1Vdbz&#10;ZxQnazGcGKOvy/V35a+N9s31K+dx5MAe7md8hhygrcXrcfrEEcMBEpemP2MyXb79CzVnIyHP5G7d&#10;upm5dooXJSQkwMYUNRdG2jGKW2mel+JLihsoHnDy5Mm22J7iI5oTpdiQjZXo1nljU/rukkPAIeAQ&#10;+LMhoOegjXO3r7vmC2p+oUmMP+uZjYYKFP+4AD2++d8mRrxhwwYsWbLE8BQ17qR1eQfometSxwjo&#10;/1FHS8dnu70OAYeAQ8Ah4BD48yJgx7wtAt4+nt2m8fCLFy8a/of6i5mZmabvqP6jPGHkg6NF30ND&#10;Q81n//79jefJxHEjjc+xfxyeY8ka5xcnxnIEqCPTQr6MBo9LfnuD2dMXIJpj+FHR4YYjEx4Zgm/+&#10;49+Q4KMPCvvP8l6KpZbMgIH9EZcQbcatdV3L05FPsMbedf2ioiJI/7S0tPST/qre1zRmr3c38QKa&#10;KHixYm0xegRFIzI+1dQpJS4UaTG9zVi+vFuUr3gkqp8Waa+qP61+tBbtU99a809UnvXr15s+s+VU&#10;tMdZGinKt2v3XkhLTUFyXBjGD83Gy4dXiI3w+TKvJdVBdfHet47eSZmxqbfOUZmGf/8DerLeKn9e&#10;/1Rs27CCB/g5KPWNKsfvHJnmjxyZxw/IkckbiZCAWCSRw9Q3sCd1UkKRQs0UcUFCyJvRfRJ/xufz&#10;Gf9mYSK87Dwd6aRIg8h62ahcui/2XVp1UDyi/+CJCIlONrhmpSZg6vihPNJfrmbeN+/54kStXr3a&#10;6MjoPojTII6M0ZFpIo+C79/yWlLSa3l1jfgjnSerOaIjhZsto7gcliMjLL3v7Iqn6J4UFOYa/lCi&#10;LxYBQb0xdfoklDP200IORrPRgvFfX/lYjo3VW+nSpQt6dvub8dp+eO8mDxQ/hQt/L5oX5v/uP/+z&#10;f029qYFEYsajkjLkDBqBeF+K8QLKyUjEgd1bCQZ/f9TXaWyoRxPJHtV1LAsBqietw5tUPtuOVT/1&#10;V5LT+iEsNARxEQHIy4jF5VP7eIqfI1Pf5G+bupfSWBKfrF+/fuZZod+r2sTFk/t5/KccGcMn49b6&#10;Rj9HxVuGv1//gLK3FSw/dVyuPURu9iDz24yMDUJcUhCmTZvWdor1xtIGy5GpIFdFOjLyWhpAXMbm&#10;5ePG2dM8Qtf2X1/3Q885aS6rDYvnJZ6gPxE7Xlz9vLfVzVhOjkwYPZsCevfg7ykFe7b/hKqyl+YY&#10;/ZbU7sSRqSa4jiPjR9D9dQg4BBwCDgGHgEPAIeAQcAg4BBwCDoF/BQJ+HRn5GB09tBcjhg4yfkXr&#10;flxueDOKIcjL6OWzx4YrM3vGZMxijELHS4tFvBVxXOSnJL6J4ncL6Bc9ekSR4Zj04vwo8VqKCnIZ&#10;UwjBkMKBCKdu7jd/+b+GlyIvpC2b1iHVF2d4MvJiigoLwqL5syEui65fQ49ueTI9uncL8nnasXXT&#10;R58lxlQq3ph90q/5eftmo0m9b/f2Nj8lna9YyL3b0hVoMbwecXSkc3Obvh3rVi9Hty7/bsqYSG1q&#10;aeL0/q6rnyfzzV/MPCob11P/Xh7dmgcTGRlp+vqad6c5dw8ePGjjxCiWcffuXXNzbMzG3inFh7yp&#10;o/FJb8zOe45bdwg4BBwCXwMCirNazX1vfeyz7x3nKIono7hoQ504L3p+NuDGucOYMCTLzE3UOMGE&#10;CRPM/Mpjx46ZucnS9LLedt583fqnCLj/P5/i4b45BBwCDgGHgEPgv4KAODB2rN87jiwdjzKO529m&#10;n3X0mOHon5OBaHq/iKOSmBSHoJA+SM+KR3xSGMKietOnqC8yc3yYMWcidu/fjMvXTxt/HY2nqy+p&#10;sXL7bvR7+ehBRN6Cxpg5XI3RE2eQG5NsdBiSY0MRFN4D6zYtx57923H67Anc1pwT6uzduX0Xv5w4&#10;afxOpGcxZswY4+2kfq44MhqDl97DzInDcOvSSV6O/i91lWhu9PMi6uqpX6KtvO7z0nIcOX4SY8aO&#10;R5/evRAWHIDMtETEk+8RxP6+eB9hEcHkgvRCUHAfxJL/ofoLh4TkcASGdkdUXCCyBtAjKiEYIRE9&#10;sXDZLDS0VrZxOMy4PzkTNom3M3ToUPQOjUBwRBiSfJEYOaQ/7t86a8r67NULwxywx3/u08tb8B4j&#10;LoO9p97tdl3nidORnjcGvYJjjAZQZkocFs2ZhJpyjemTf/KRo2DvmeWjWH6PuEEJ1Pvp1b2LiYv0&#10;S/WZuEk8+U0+YhNGrBLCeyM3Iw7hff6GiICuGJSdhOigbsgnd6X0yS3z/mzLpE/xT9ROVD5psWQW&#10;jke0L9NweFS+InpgVZT+Rh/TWmqeUI+D8QolvYerfGfPnjV8JvGYpKNbkJWIw7uLGT7RcXr/bjW4&#10;NDZxjhH5IJ29Q1pOiK7RPtn23FEeG7f8jN5B4YiOS0REZBRGjRyBstcv/LwUevnIa0xlKi+r8ttA&#10;keuxft0mfNezG7ksEUglj2XHrs2oMxoy5ISr0aoZ6bMdh4Vb/i7Z/HVO+esatutcRISTCxYVhtjE&#10;cMavVlBap5LniXdErhUzrhVfh9/qjI4Q9/Be2KQ6K+k3LX+1xGRxXWKRGB2M3LRoVJTcQWt9BVpb&#10;qG/MQy1vSM+VdevWIT8/39xLxaXEY7t+6QzjblXMUZX5wDbXRF+oKvO7bPRfSpf7bNLvt5aeUOpn&#10;Xb9xC/l5jNGFBmJAVirkHabngk3W/0z31PKcKt7WIC05ExnpWeS48TcdG4Mr1IxWvK2B/KLK8lqs&#10;+XE9yxxDLaveGFSUiy071qG0/DGPYZv6wOfJB/7WqJlTz/KuK96F4LBIxMfQK47+aVs3reG9EgfI&#10;Xz95LVW8qzX1q/noZWXL5z4dAg4Bh4BDwCHgEHAIOAQcAg4Bh4BD4L8vAh3FBmxc5Y/UrtP8OZ9G&#10;WjEVb14aTZefd2zGFOr9Xjp/2mxXP1fcF2m1SKdlzgz6CI0YgudPHphz5s6aarRbdNyrkieofVdm&#10;fNKvXDxrtGLERwnl3B/lKT7Kv/2//0ON2mCIjyKtmXOnT2DDmpUI6tPDcGQUF/LFUbM1Lcl4Jv20&#10;YbXhuNRVlxvvpSUL5xKOFty5cQVbflpnyiifJHFthg3OR1hQH1y/fN4cI40aTrDD0/sPsHr5Cmze&#10;sBE1FZWMD73G9uLNWL5wkZmT1bVrVxML0pypnj17mjltmvMmPduAnr0Q0jeAc9TikZWahvCgYHT5&#10;928QGxGJSePGIy8vD9999x327t1rbpPGZTVfUKmj+Jo5wP1xCDgEHAIOgc8ioHiyd96pDtQ2jY/o&#10;Wfvy3gNcPXkas8dPxIwx45AWFYPxRUORn5aBUXkFOHbsWFvedj6y/ifacQHl3f7/rJ7bWmwsuy2D&#10;r3Cls/eDzvbbMR8LjRez9nxQe4z7dAg4BBwCDgGHwNeCgDxI7Jix1czQ/0b5DC1e8gPyCgYglT43&#10;qdQJiYzm2Do5IvKQkTZGnC+M/JAg8mTCUTg0ByvXLMSv9FspKX2Id3WvPwuR/tf6+Qf0PSJHpolD&#10;yNKtKBwxAZEx8YYjk5YYicHDcnDt1jm8evsbPZHI5eGxGp9vIb9BHivi8Sgf8TaWL19utGNiY2MN&#10;X0Z94sKcZBzYuZHl0Dg/F45nK8kHU0PwGodv4KaXr9lH30yfHmq6hIUEICUhmkskwiODTX1jyA2S&#10;Poq4MolJsdRMSTT1V9179PkPBIX1QHJ6DCJiAtA7sCvGTxqOm3cvtuluCE/vu5p8eOS11CM4FAGh&#10;vAZ9WXLJN7p49iBL1YTKmndfxJFRXf6ZJN6D3iMHDp9qvJaEWWJ0CGZNHoXyV0+ZJd9dP3IkbP72&#10;HVS6sz6fz+i0KOYRQbykpSv9XvlqrVm1FKuWL8L0KRNQ0D8Jk0YXIictFhnkZIwdmovs1BgMK8jE&#10;nSun2zhE9hq2HepTHPTsou8NR0Y6Rf3IkRlekMU4yCtynaQ/5Nea0bm23Yo/JW6Ujpd2bv5Hjox4&#10;G+KAtDb77wOpCtRx8XO2OnpPVN7e5L2H2t7Rudp35sI1ZOUOYtuJQjjjLiOGD8XN65d5otpjMxd9&#10;suGzQJKGefrwJSZOmIxu5B1Fx4Vg9rxpuHTlV/8xPMjLkWFVviD582+hpot0mnzxGQgOCjMcmcSU&#10;6C/iyHjfhe07su6N+ifSkfElJhgdpPx+cah6eZ9VomYPCyreij1XbUc6Mrm55Ojw3qj9ZGVl4eTR&#10;/YRC3l7EgPVrIVmups7v9fQlHBJxZLToWufOX0BOdpZ5dmTxWZVAbSP52XrLLMD03baz168qiEkq&#10;4uN8rEcS2046rl67xKP0nGjG6ZO/YuqU6SbG1ovaMN9PHkvu31k0tlZwP/kx4l7xmcKmZDh+xTsP&#10;ICI6jnnGID4yEDu3rGfV/Dwo/aZYTNQ2ULuKK+11erjLJYeAQ8Ah4BBwCDgEHAIOAYeAQ8Ah4BD4&#10;b4pAZ/GBP1qtzvNnP/aD33NIfVrpsoi3Uv7mBeNutRD/RPtvXr1o/JJ+mDPDeB09fXgXP8ydYfyR&#10;5s+ejoq3L43WjPKQbsvzpw9w9tQxw3cRr2bVskXm2B+XL6YHd0/jwZSenIBd24tx//Z1iGuTynll&#10;3embLs0ZzaeS7sy24g1Ytni+4exIt+an9auNZ9It9sGVr7RgdE35KMnvSfk11FTi9cvfjNZMTTn7&#10;4exLv/ztGW5fvWY4Mo/v3ceiufMwsD89jxlr0FwpzecSJ8bqxGhd2+M4byk+inOGQhiHI18mNCCQ&#10;PuJ52LR2Ha4wnrB9+3ZMmTIFly4pJkA/+FevjIe21m1cQesuOQQcAg4Bh8B/HQHFYjUeof9lNile&#10;/ObNG4VMGYZtxSXOhz594BAWz5iFdYuXYtLwkZg8crTRotd4kMawvPO7bYxXeSpvjb94+TLa/2d4&#10;fnf2ftDZfns/9Cn8vJjZ2L73GLfuEHAIOAQcAg6BrwkB73wI/Q/U/82rV6+a8eWs7AzyQoKMfkxy&#10;SgK1MOjRSx/iwqI8DBsxGHPmT8OM2ZOwYPFs7D2wA89fPiI0Gpe3yz9GSv9f/bwGP0dG48YVta3G&#10;CyYknLyL0CBkJsdg2uzxeFv5/GN+4hR4/HV+f6UyF5FPsLQq5Ify7bffmv5xQngvzJs2FtVlJTzG&#10;f74Ofveuxrx+aRzejrFfvnIVI0cMo/5JX/b9IzCkIAcrVi7B2vWrsHbdKixfsRgryP/Y+NNa8mk2&#10;YD3nwCxaOheTp48zGKxcsxgLl87BtJkTqTWxAS9Kn+hSJlkOh/3+4sULoyMTEBGNkEj6SlEzJzk+&#10;iN43fj5P0wf649iDv+BT903vmrp3NnnfZ+w2+yn8xXMYOWURAiP8c2oig3thyrgheP38IQ/jOySz&#10;8uan45WntFrEP5EebXxMONKS4k2cQ5q90uhVPOXV8yfQXKNbl8+g7OVj3LpyFmdPHMDD25dx7cJJ&#10;s5Ch1MahULlsHWwZ1S5zh01BZEKGiXFkJMeSYzOQlINKfKBHVmPz71o5lu/85MkTo1Wi2Ih0Sgak&#10;xeDIns1G2wTU622sl56MCasY7aIvfUfUcfZd3vs+39n5Ze8asWzVegRRLyiSHHjpnGxiHKilgTwS&#10;tsfGFn36OTKlLyqweuVGcjVS6MvUhxot0Tj+yyGUvlXb9XNIDMlCt1icDP5eOk9+jkwDeSfyyIqJ&#10;TEJg32BEUf8nJSP+izgylk+ia/l5bf7PCxcuUOeGnmrJSUhNiMCgrATUvGbbaRHnxa/tonNsO1Sc&#10;KTs7G8HBwcavTVymrZtWK1ce1IS62mpTPfFd9Jusquu8fnX8SevYRp60d98BpKelso6h1JBJREx4&#10;ACZPnmyeM7pP9p1e5dF3fb549gbxscno2ycICfGJ5MikYeeubSh5+RSlb55h5sxZxrura9cuxv9t&#10;U/FaclzKWeZG+iWxD9eiGCN1aVgG6WBt3X0YMfE+atMkGt7QwT3buJ9+TPSyam1hP1C15R9TZh7v&#10;kkPAIeAQcAg4BBwCDgGHgEPAIeAQcAh8HQh0Fh/4o7XsPH8/L+bG1QtGL0Z8mNIXT816bVWZ6Xer&#10;/y3OjLyPDu7bhTMnj5rYzYSxI8zcJ+nK3Ll5hfq3ikO0GO+jyxfOmHP2/bzdcGd0jtal97Jg7kxs&#10;3rgW27dsxKnjh805Vy6cRWZ6Erp8+xfIfz0/N8v4Hk2fPAEL583C3VtXzXHixEir5sSRA1izcime&#10;Pbnf5qskXo4pM8sg3o3KcPnceTylD9KurdtQMCCX/sbZGD1suOG5ZKWlG190xRu0yOdbvBhpTWuR&#10;pox0Y/qlpMIXE4te3bojIzkFB37ejUbpE7OfLu3ZO3fuQPE6xUE0divMlbyf2qf4ghat233mQPfH&#10;IeAQcAg4BD6LgGL9iqv/XVKMlEvNmzI0UCPs8c3bePHgES78chK/Hj2O2bNnm+eznrt6NisfjQXY&#10;8QDlp2exxi7s+IW9ho0H2+9f46fq/kcWb+xf98fG8oWVd/1rxM7VySHgEHAIOAQcAu0R0LvGtm3b&#10;zLwLcWTkNeRLjkf+oAEoGJSLKdO+x7YdxThEn+KSl0/w+Ok9s5RR38PPQxEXhVoJZqyc48H83yrN&#10;Er2j6L3E/s/2///l2DHnpdRTSKaKcgsDB49CWCT1WOhZLI7MvEXTUP7uBfPjOPNHjovV0TNaMuQQ&#10;2//jylvj9gMHDkS3bt2M51I8OTKFOSm4c+1c2/lcwbtqP0emjsPzGq/WuPUJvncNGzoEwYG9IR2K&#10;H5ctQCX76/WNNWapqi7Du5py6o9Qw4T+KXXkOajOqv/TZw9QVf0W5ZWleEqOSUXV64/X09V+1znx&#10;f4PREpTHZpQvBdH0qklLjUUS/ZqKNyzmIcSEHfSyOtW546T3FLsIBy3iMWix74AWb29O2i/ezuR5&#10;qxEclWRiCTFhAZg9eXSbjkx7jox8c/TuKX9QeeVERUUhkto6+QOycPTgXr6M6h1X+hv+Rd7Vfo0Q&#10;f3uolTauuYfNpKvIX8cfT+CKSSqTymqT2o04MmGxqcYjOiMpBhNHFZJvQP0OvjjLC0rHq/46V+n1&#10;69cYPXq04dQMGED9o7hgHCZHBu91DjkpHo6MXr8tNp/7VJ7K37Yxfde6LefnzrPb1bYuXL2FlPRM&#10;6g4lITnJhwJq7jx9eJs58XdRzzjVR47MhV+vU5+4CAHksCRxDlZOXgbb1l3qqlT6j1HQRvBoUeE7&#10;p5DwIN0T8vQbWxlvKqUXVjpCgsOpjRSF1H4JX8SRUf1tsm1K32/fvm3qlZSUiJT4cBRkxqO69AFh&#10;Jm+EhdRvSkkcf6Xnz58b7WL5fYsr4/P5sHDudO7RvWtFTfU7UzWdR0oPvcp0VsepstavyfKmvAqr&#10;flyNxAR6v5H/I6+0xJgwbNq06e/iVratqF6vSsqQmTEAXbvQL43zyWJiojFkaCGWLPsBi5fNR0a/&#10;NOOxFEjO0iTqIt287Y/lqS3VN7JealeMOzZQp0e6MBu27iH/KAH90pKRmRKL08cPsAJs19S8bm6i&#10;hpG+8Y/ahfg9LjkEHAIOAYeAQ8Ah4BBwCDgEHAIOAYfA14GAjQN87vOP1vJz+drt6ps+fnAby6kH&#10;vXvnFjy8dxMP7t5AVVkpairf8vItaKp/xykqio+0GE7KymULjZ6LPI1GDR+MyRPH4P6d62buk465&#10;e/Oq8V968+oZ3tGLXXOi5Iskbov0ZJYtmm98mX49dZz+zi9Mvo/u38JI9qsVLxo1bDDEv9GxkaGB&#10;KHn6kBq61Xj5/LHRiFGZxY/RdcTdWbJgbls+58/+Yupw+fwZZPdLxcCs/hg6qNDwXPr26AktEcEh&#10;CCYH5rsuXQ0vRnO5pCMTGBho5nVJX1rrmkfV9ZtvMXxwEWZMnoKivHz8MGs254iRC6SOupaPSbFL&#10;6Rp45xPamJCwVqxKcVMtWtc2lxwCDgGHgEOgcwQUV/bGlu0ZLdT7b63jM5XjNW3PZD1aNTjBObIL&#10;Fy40HBkdr2evuIzS6Nd6+6R4r/e57H2Wtz/2a/lu3wP+2U/F7L1Y2tj514KPq4dDwCHgEHAIOAQ6&#10;Q8ByK3Sc3jPmz59v5lz4kuPoNxSCgsKBWPnjMuzhPJNb7C83NIljovF3jZ/LQ6SFry3kLJhPcjSo&#10;m9DkMYPR/1a9k/z9exC5qS0NZtxYOgxDRk2ix0wiIsODkeGLwrqflqOm4S2a31PDxPBkfucr1NU2&#10;/B1/oby83Gij9u7d2+jJDEiPRT9fBE4fJYejVcos/vH++oZGo/2gsWotl67ewEz2j+W1FNS3F72P&#10;B+LaxdOmPooLfH6hJ1FLI+srPosfi/fUldBir8WVT3jN+i7ewLJlyxCTkoawqAhkZfo4hyWcvsqz&#10;uNfPkamktk5nSe8vXg6D3oW833W+vrffpvutc6cvpMZJpN83KS0xCqsWzUL9O3FZVK9P3yk/x5EZ&#10;PaIIN69d5DkfcWI7sOsNteJHEBfiUVtdwQ8/Ti30zKqrrvykXO3fv8SFyiqcYMqneT/iyHw/ejCz&#10;0/uvnyPDlU/iFtJdnDdvnuHUpKSkIC60J3YV/0hIVQ62T90rcXFMDiwW8epoUf7a377dCj9h2tG5&#10;2qe2VVHTSG2hOcjOyUUYfbX69OyGPfQFryh9xtz9HJZGGn7t3LYfcdEp6N0rAJn9M1A0PA9VNW+p&#10;l1PLttrEcrP8amK28F/AIWmVH9BHDk7Za+KZMRAxUXGIT4ghv+XLdGRUD5u8/YoHnL/lS06n/koc&#10;52GFYGB6NCpK7uJ9A+9rq99/SOe9fatYHOcC8H6OHz/e8LGkIRMbG4sJo4dwj9oN8eQ5upL4cjV8&#10;GAi7zpL9/d57+ARTpk5DdFQk43DBSKXWVXZGEm7evGmysPEsffHOMaiubMCkidPRp1cg/ZYSyP2K&#10;QhifPanpfAaxTtFxYQgO64OioQU4ffYE70Udn2v15GcJV90M3j+296qaerx914Rla4p5fKThyAzI&#10;SMT508d4jP930dLcaOpH6VBTt0oR9FxyCDgEHAIOAYeAQ8Ah4BBwCDgEHAIOga8Cgc7iA3+0kp3l&#10;/5791d8e3cOs6ZOwdNE8iPciDRZxW6Td+oHzveSz9PrFbywKNWKoMSNOjLyR9F2e2eLMvHj2yHBZ&#10;tE0awU8f3TVeTS2cP9bSUIN9u/0aMuNGDUPegEzjnXT6xBE01dEznN5I4srMnPq98VmaO3Mq1q9Z&#10;YXg0ml/1+P5toyMjzZnnTx4YDyV5MNVUvTXeUPNmTTN10LWlZyMuTllpCWZNm4Q1y1cgLzsHYYFB&#10;iAkL57yYGCRwrksC53DF00dJ83GkKy1OTPfu3TkHJqbNc0nb5bW0gXNrLpw5i307d+HEYZaZ47Lq&#10;qFe9edvm4a1YT2lpaZvWgTeGYOI8jiPzR5uyO98h4BD4kyLgjTFbCMyYheLz5MLoefxB82AVE7YL&#10;Y/DS+ZLHkmLMGrcqKyszp+v5fOvWrTb9L5unYv92LMQbE7b7v7bPzt4POtsvzwAbvxc2Ggfx/u/7&#10;2vBy9XEIOAQcAg4Bh0B7BDT3wb4znDt3zvgAaZ5FXEI00jjWLM+hh+wX19RW8lT/mG8rPUTEs2jP&#10;bWifd/vv9v+yfzv76eSXWK+SYWOnIDY+CVERIYYjs23XejS0VNJLpZraLX5uhM2vrtbPFbZcBW3X&#10;//ClS5eaOSLx8fEYkptKPZoo/PrLQQ7Dk4/s0RGpbyCPh+9b5dUNWLV6PZKpuRpF36PggN6YOHY4&#10;qstfUStC/i/++jaTY9PMPFR/bZO+jJKub9+7zAb+EZYqi33382JkOBp89zt06BASM7LQK4D8D/IV&#10;stIiMXfmGFRVviRj4MMXeS15PZxUBs11EY/avsdom8rSvnz6Lr7DjMUb0Dcs3syzySYvYPO6ZdR+&#10;kQ4IOQoczLflV72sVqHXaykuKszMCVLswt8uqNVSW/VxXbh9Pilv2+a07sVI2Ckm4csejj6hcUYb&#10;V15L40cUkGDA8tGLSuVTsnXVusooD2nNFTLtN7QHFs2ZhCf3rnGvuDusF9t6cwsx4Tddt6OFh6Ck&#10;pAT3799v00PRNpVP+HV0rvbVEwK1sYNHjmMYPVRDQ4LR/T//w7Svk0f3MSdyLHi3nzx+hkXzV5Aj&#10;k2x0ZDKz0jFt1kS2Au1XuXUPqRNE3tJ75snqs8/AzZ2k5g+1PEIHM+ZT3oDc7EJyQXxIpD9WasaX&#10;6cioHjZ5sRZHJiEpjfnFIjE6GLlpUSh/fsf4WrWSz0Oqi0niLSmpza1ZswbJyckmbiW/rvycdDy6&#10;dwONjKWpkLpSZTU5KB9x03kdJcuROf7LGQwqHIyI8FCEBPYxHJkpE0a2xbh0v2zy/mZof4TiTdvx&#10;/9n7zrYskrXbn3POh30+nH2u97r2Pmf2zOxxzErOOYqCgoCKioI55yygmOOYE+YwigHMY0YQkaRk&#10;kCDofda6HwpbxjDvnvf9oLvqoul+6unuqlpV/XTVXavWHQTtl+joGImOiYJvOQ+JjA6VAYP7SGAo&#10;+IHjEuTA4V3SotpH4O/AJxTbmWZW66cTGlKtUg2+zZrc7TLUw1tiosIkITZUfj2Th2RZUXiWUHEs&#10;32to+jDf1MCxwSJgEbAIWAQsAhYBi4BFwCJgEbAIWAS+DQS+ZB/4s6X80v3Jj6GOzKrli2Tb5vVS&#10;XVGqG7VfyG+5fvWSHD96QOjjiHHkylBvZn3WKvVr9KK0SE4eO6SaM7wXz6HPJeq+kGdDfRmOb8mD&#10;uXuzQEqePJAxySPlyME96iOptblOv+c5OWtWqD7Mg7s39Tpe8+j+bVmzconycAqvXtTrmEbVi2d6&#10;z6eP7un6K2rKkMvjGku7tG+ohfOyvEJmT5subgMH6db/pz7CLdDHB76OQ+Snn37StTg//vij/PWv&#10;f1U7F3kz/BwRESGb1+fKo7u/yeuGRqkofQ6/TUU9HJnWxiYxtgvWE20fxNvYzhjHwDhj76OdgceM&#10;s8EiYBGwCFgEPo3Ax34n+ftqdLmcV6rNFRFcq8vrnLZonk+OzK1bt6SkpEQ1y8+fPy/5+fkfcDxo&#10;+zVzDs57f6vHxOnPbBcvXvwAP77fiCHryAaLgEXAImARsAh8ywiYPoqzv7Fr1y7h/HVYGPyVRATL&#10;eOitXrh4BjBwrte1QWVE6rHOgzyV9nbO478PbdBoefasVG7euCnHjh2TO3fuaL/GnMH36/t3rIsj&#10;0w4HJM24TfL4KeIbEKwcmRHRwbLjl1zlyFAP4w187FCfxWi/vcEkPPtGzLuJI6eY+izkx4SHh0ti&#10;bLAkDguRpw9uInnoPdS90mxwBNvegbE2DiprGmXp8tUSGIQyw1eLj6ebTM+cANmZRnApXJwYU27n&#10;nvoernlyveXv/qF70rPuxHxJHojR4igqKpIxkzJlkNsQ9bVEHZnxqcOksPBXae8CX9dc9Jm94ZVw&#10;T983O3fulHXr1kleXp48evRI+4P8rne/kPVO7Bat3SH93fyFujvDo6ArsjUHRSSvAv6LSFxyBIMx&#10;65PYkofi7+MuadAYunThNLBw8Tm4NsmFE3WFXH6tOoA1jzvACefG4y7oJbLPxbbA/DjzSM0R4uMb&#10;maT5o10jDhyZjLRR8BVdA54IOF3UW0Qw+WJ5eD/mjxoy9D8dHeShvra2b1wL+08Jzna1Pebhj3Bk&#10;2McmnvR7evToUeUfGTsI0/5S/7MOjZptrKy8WmbMnCUR4aHwd4Q1TgFesnTBLLlx+7I8gB1o+7Zd&#10;kpQwVkLhV8rbyw8+zZLk1NkjSIE8ChfHgo3tHTL9ph11Q6i7OSg4+mSAWhC+g80G576sbIRP8EQJ&#10;CsCzAV9OcfGRX/S1ZMpnEjC/E4ynn+6I6GH6zEQEecnoYUFSX/5I3rU3IJ/w+eWqng+eAfKrxo4F&#10;lwX8O9qoIoN9YadaK4VX85EE9aigu9PYopi1d19v0v7YnthW1TRJzvpNEh4RqToy/j6eWK82Uk7n&#10;Hey5xIyvGGHaC+uROJ4/ewlaOBHgyQSDJxMJjp4/dLMSxctnqARHeMhG+D+rrn2OK1kX3dpKzJsO&#10;E1wVQe2bJhxu3L5PPL39JSo8RGJCfeXQ3u2oNmonsbJcHKDmVlebsBQZQGKDRcAiYBGwCFgELAIW&#10;AYuARcAiYBH4RhAw4+dP7f9sMT91XxN/ArrPBZd/lYXwj75j6wbVfKEOS9mzJ6rjMnfWVMles1w5&#10;Mq8qy5T7Qr7MuqyV6tOItoed2zaqbktDbZWQM/Po3m34in4o1HqhHgx5Lk31L+Xyr2flVuEV+Ise&#10;LiuWLJD6V5UonovPwj15OmonwnFLA/yWU8sGx8zXlo05cvbkMZkPf8bUlTH+ny5fPCtFD39T307U&#10;t2Eab9qahPHUnSE/xs/TS4J8fCURfpeCfP3EHXyZQX37yf/6H/9TBg4cKMOHD9f9d999JyNHjpTE&#10;xEShju2KFSukHHbKxppa+P6GJjXsmG/g16MLxzAucbiutimnXYr15bT/8LMNFgGLgEXAIvCfR+D9&#10;PND7axnH31zdYGduASeD5tYGaO9z34S5Ae65cS7F3IM2Xq47ps2+urpaiouLlTNDrRkGzg847cB8&#10;R37rwfQD/tV9SUlJj72cWHEuycw5/Tvg9623D1s+i4BFwCJgEfg0Ahzv8V1neBs8c+XKldK/f3+d&#10;w6amQtqEVLly7RK+cfFj6PfFHLOj0oXJ8M435B7Qn8prcGNuyepVazEeTdR7LFq0SK5du6Y6HOz3&#10;mHcs06KOBv3fcN64uqFdhielqa8SznPTV8nWXeswFQ3t0249Dfpwop8iDR/p4tB/Iv1EBUBrlTyf&#10;CP8hkhIfIY2vynDJG3lVXdFzKSkgnGOvrm2WVWvXSUxsnIxMiJcAaNhkTBiD8XKd+pQyZSUvCAxn&#10;XE+OB/i08ONMf0/U9ujCzdpa26Wd/pGYL2zExMzHa6L4R5xNHPtui1dniU+AH3RkQiUqzEO3Pb9s&#10;lhdV0IIxF/2BPfuEu3fvVnsAfS8nJyerno7Bm3tnYJ2zz7gke5f0GeQtffr0kagQX9m5aU2PjoxS&#10;AHCR6QsZfgS5N+SgMB33wf1lWHSY7Ptlu2rgGqy472qnfyz2acHdxgGPuX8N/R4ecyMezBv7uaav&#10;i2jVT6SfHLegEdJ3iK/yXeKigiU9NV5a6iqBLWwaPBHB4Gn6v8Ri9OjRes3I6AAJgr+l9LGj5FaB&#10;i4fBazqREV7Psn1umzVrlvqw5vMwadIkuXTp0gdriz53Lb971dDm4nvg0Zk7b4EkjkqQ8WOTsdbp&#10;H5IUHyNTZkyU7Jw1kpSYIoP7e6qvpUBwWKZOz5S6piroJzVDY4ktwcWxYLuijoxm/sMqReTHAp4v&#10;XEtfTs+LqyQiZBi0VgIkAhyZhMTYL3JkWDcshwkGa/5u3L17Fz6JRkhkRLhEgw+SOiJEmqqKAC71&#10;lfCb8P4yczm4c89k5syZ6m8pNjYW9q1BkpYySrZv2YjnxzUWoo4Mn8u6ZnJSPh9eNbRK4a37kjF1&#10;hnh6eStfJxoaOYvnz5Ra+LJim2K7NeMk3s381rEsbS1dciW/UPx8A2VA/4Goa1/xD/SRCeljwNXz&#10;kMBwN/n1ynFcxTp4Aw0Z/PawXGg89fjdwN2wYTyHOPqK233guPih/iJCg6D57C5bN6yF3ZFjNFf9&#10;8dKm1y6ODMtog0XAImARsAhYBCwCFgGLgEXAImARsAh8Gwh8yT7wZ0v5pfuT33Lm5FGZMmm8bICd&#10;gf7G6RuJmjDkubgN6qe6L9R2ca1x6pT8X8/o+dQGrnheLEkj4+Rm4WW9ljwacm7OnzkuqaMT5NC+&#10;3bJjywbVhSH3ZuTwGEkYHi3TMifK2VPHULxOuX3jqurL0Cc3tWIYR99NdS8roCF7T3WHb12/ovyY&#10;UdDPvZp/vlszBrZJ+DVmPpkX+lxiOa7DFsl7pyYlSADG/D//8KOLJ4N1N32+/wEasuEyZ/oMGZM0&#10;WmhjmDt3rnJjYmJiZOPGjbJnzx61ldFWCEOQ1MOnUiN9dHA8zo22MsTrMT7SrkR7hwm0J9CGaexh&#10;Jt7uLQIWAYuAReBfQ4Dvst725g78zjbh95e2+obmJt3XNTbont8xcD0tA+26XFfLeQ0GzhM5dcD4&#10;vbH98vt/h9/vL/UPvvS9c06G7zznPJITS+Jpg0XAImARsAhYBL41BNjHMGNA6qht2bJFORD04evr&#10;OVQmjEuWMyeOYl74PTdG/enARxLnedswnOSeWxMmio+cOC9xI1Pl//zte/A/hkgU9CXWb1wDfyQY&#10;h6J3w/fya6zXMGNQ+gcyIT4eHBXwW0aMGKEaqStXL5XSsmJ8Td2PN1KL9So85tb5lvPWrmPub9+9&#10;LsuwViU6Nlx8wO3xD/QWN8+BsmnLOmjeMG1yeeivBkfMcyt4It355hy7u4enJMSPkMED+sqEsUlS&#10;V12mfTH2z5wbWAM9n+lv2ZkHc9z+mvPi4NKgrJ/bqP3CdS1///vfVfsmKSlJx/U5OTkfcIlYP5zT&#10;5/YBxwjluHfjN1k4e56kgH8RHxchIUHuwHAgeBAeyjVh/X5wDZFAvhi3KnsbtIJi5WdwNqLgV2bW&#10;tFSUrgkz+tSxYalRdpKfHIHclYSEBPHw8JCQsAAZFhclq9eukOcvSnCWqz7aOprBhXFxmZgW88++&#10;q7OP5bolbQ+wN4B70NRYr9wVcitYL5U1zTIyNl78vTxRJk/4ke4nixdNkZqXpbgGJ3yYLS0T70mb&#10;xubNm9U/E9cQDRkyRDlf6enpcvv2bZ6igbyJ10ieabENMz3THkoramTxiizxch8kseCTxEaBUxIX&#10;Lbu2b0K65EV0qr/s7lt9dkdtSAa286VLl6qvoejoaG3nESEBkhg/TAb1+0kiwwIlGrpNw2Mj1A71&#10;uqn2s/fll6wbw1vhZ9apeZa5r297rawueIWSPYcPSczIBHH395OgqAiJThghGzZskIcPH/JSDc52&#10;4qorV/3AcCQV5WVEXbkvTa1dcv/Jc/WLRl9LIX5uMmvSaLlfeA6DFdQ7BG+0HlHnzntyXEINzPHj&#10;x8s///lP9Q9OvR+2e64BMH6QTDvhLw63ZvhuetmE+gJByMQ1tLfKvdvXJTM9TW19kaGBEhcT3sPZ&#10;Yh19KdS3dMqanE2SMna8eHn7gmMTLPNmT5fx0JGJCvWT9evX67jL3Idt2QRnuRjHMQPxpIYVdXLo&#10;75z1bbhb5jqzd/J2TJzdWwQsAhYBi4BFwCJgEbAIWAQsAhYBi8B/HQIct3GsxnGzGZtVVlZqAmb8&#10;yQ9mDq22trZnXRavpVaxGZ/2to30ziX1UDgOJdeDvoF4TP9DlWUleswBNf386MAaxy31sBuBn0Fd&#10;E43DWSY4x/m0JRi7EvPpHIvS3vP8+XN5+vQpLn0jGRPHyebcbHny8K7UVpcjDjYCaLFQ+yUethva&#10;NpYvni8Xzp7Q7548uKt+kXge/R5t3pCt8bR18TtyWPbs2irJiSPkVN5hveedm9dU+2XB3BmqLTw2&#10;eZTwuL4G65ng04nppiTFaz54X2rQLJgzQ+bMmCJHD+1FWbH+pP6VrrWizyaeQ79NLCPtRtSfnTJl&#10;itrGqEObmpoq/v7+Qn3hoKAg6du3r66J8vLygp3IRzIzM3UtDvecJ6VtgXYGru9icOLFOmR9Mi0e&#10;8zvnOF8vsP8sAhYBi4BF4KtCgDzIvXv3yrhx4yQ3N7dnLqOGnMjuwPcqbfTmnW7iv5W9mXsxfRW+&#10;TysqKoTzOOzLsM/jfN+Z9yD3zniDB+OIlZlnMPF2bxGwCFgELAIWgW8NAb4jzfib77/Tp0/rGHTA&#10;gAHi6zVUuQEb162FDsVjFL1Tx7OGL2M4BdxX1zXLsZPnZfK02RIcHiveAaHi5tVXUsbFS97Jg9IB&#10;X0mY1dd3KzVXjA3A2Ck4No2MjNSxbGAgdB2Q/tz5s+Th499c6TLtj2wN4BJcxLh90ZL50IKJgI6D&#10;N3gyETI2LVkSRg2Tw0f3SSvWzjDBN/Cx0/UGmQW/Au6MpBnZaAc/Yur02Zgj94Gexyjx8hgC3kKM&#10;XDh9VBrRd2pBH6qNNhXYIqjzx7hm8DBaEWfyw/E918ZUlT+TkqIHuv6G35l+xqf27Gds375dwsPD&#10;e8b49GFEzsDq1avlxo0bPVxo59idfZTi4mI5m3dG1ixdJWOhmxIH3kNwALgk3gNlxPBgmTNnotp2&#10;WLe9+3/sLzHtCRlzJTA4QtyHDJBhET7Qz0lA2Srh9woc7DesL9hwuvtQxhZz/fp11ashR8bL200C&#10;gnxk+swpcg1rjbq6+SMGl962COaF9zP5eQcujetcaMmAvET/TuRWtMDRzuOSCnAvgsV90CDx8xkM&#10;zss/tEy1r+D3Bm3FyZFhOobXTKyp9zJ9OnR4/fyEXC/aTdLS0uTAgQPaP9SC4V/ja5e/LdOOG0Ca&#10;KXpWIdm5W8XbP1RSEuOVuxIa5CtTJo+X86ePy4e8KHOnT++dvPatW7fCn4+LH8O27uk2UJ8vz6ED&#10;JTzYX4ZFhQk5H+WltG+xvf+xQDz5HBlceRXruOxltdS2NMtvTx7L8qy1EhodJUO8vWQIeEcD3IYC&#10;zzly9erV3yXCPNM2WPm8CLrIL/E9vDa9dmlcvsYD04pnp+D2AwmNiJHoqEgJ9XOX9OQYKTh/WN62&#10;1auvJcgoaeC9nP1p2u6ysrKE67pYL+SScCMvbtOmTR/4P62orYEPI3DxcCfn9qT0mRw9fUpGjxqu&#10;W0RogPihLaanpWodUee5raXelYHP/Ge9kyMTOzxBBlCjeeAAGTliGPxexcqktNFy9uxZHUeYW7As&#10;ZqzBdsZnwvx20hZHDS7a6Wi7I9eP5ez9DBgsTHs197Z7i4BFwCJgEbAIWAQsAhYBi4BFwCJgEfjX&#10;EeBYjeM0Z+BnxnNcZsZmHLsx0DbhDJ8bo3G8zes55ubGY47tzHiXn8mFISeGfopeVZWphgv1dY2d&#10;qK76pRQ/euyyhTGbFNrFnhyZmkpyat4Hcl9MWTg2N4FlMWNSxnHei/YPaqZQEyZ9fKpqyJAD87wE&#10;acGu8Ba2HWrCnDp+WH76/v/KxLQUHTcf3LtLXlbAvoJzbqjubqfyW549fahxjJ+emS5HDuxRLRdq&#10;yDCuqe6l2ixqql/IiaMHZc3KJeojiVwcxlVXlMr6rFVy4cwJvT/tKrR5MP3DB35R/01cV8bzaPsg&#10;Pr/dKpSbN2/KlStX1H86fb9zvVN4eLj6gf/5559Vy5jx9BVOzgzH3v369VNfSnFxcXLixAnkz7U+&#10;acKECXLv3j2dD+WcKOuKOBLX3nYTU496sf1nEbAIWAQsAl8lAlyHvG3bNjl48KByR/neNjbbTxWI&#10;71ljp/3UOV9LPPshTrs1P7969Uo5tFynSSxMv4Jl4rH5zOt4vrN/8bWU2+bTImARsAhYBCwCfxYB&#10;9gWcfYaSkhL11UsthJAAH10XQh/D9D1Mf8NPH99TDoiOi6tq5Hl5ldx/9FSOHj8lU2fMVl8jbp4+&#10;EhIeJYGhHrJizQIpKrmHbL7B9la5DJ0OLVOmTVsE+y7UkeF8OTVS6SspKiZM1mavlBu3CuRx0X31&#10;+XT85BE5lndIuN+6faOsXL1MJmVMUP0Ybx936MEMVh2ZwGA/XLtCbt0pRLogwpAj0wG7CCfGOX+P&#10;KGqH1DW1S3rGVOk/AJohMfAh5DZYAjDfPgkcm6NHj8rx48fl1KlTuhbl2LFjGpeXl6efr1w6J9cu&#10;XxDaFtatXSlZyAv9LlNvhH6aTX/jU3vkQsrLy1X/ddSoUap9Qk4Hy04OBX39cJxPzi/tHlxPw7Uw&#10;Fy5ckCVLlkhywigZFhkl4VhLEwD/VG6D+oq/71BZMH+K5F86oXP4H+vrsd9DzIcnjpeIqDiJwVqi&#10;lJGR0LIdJe0dNbB6wHenshJgAcG5DMYWQ7sF/TqTA+Dt6y5D3QdBsyZE5i2YLbvgc+nQkX1yAlq4&#10;l6/8qroau3btkv3798vOnTvV1rFq1SrJzc2VX375RS6ezZO2Ztp7XPXT3vFGOTJ1IC8V3n4oEYFh&#10;EgyeS2Q4uS4/yMKFGfKmvR7now5Rj6Yvx7LQ1mECbV7kfpAXQ5sKbSjk9EycOFF5MqWlpdoHJt+D&#10;XI5G+My69+CJHDxyXJauWC1JKePgaydExsIPELWUosKD4Jdoi1SXlyr3guvCaBv6UnD2LYkj64+6&#10;QfSTzTYe5O8FzaJk1Y/hcXR4sCwH14s6xH/k/qb85J2wrT548ED7vxwXsJ5yN2+SDdCFWrh0icSD&#10;/xUAjZOQSGgNRUSIJ55vcjnYxtieqe/Ce+zbt095W9nZ2bJra65cvXgWeXHVz1vA3tDtC+kI+HDR&#10;w+JldFJij6+lSyf34VyyWd77WuLz3eMfjXeCPZG+13JycpQXxt8ZtnnmhfoyzAvbe0FBAX4xcB9c&#10;Y7bapkb4ProscxculKDwMPHzclP/58Rt8IA+Mn1Keg92XCf3pVBWVSdJYyaIj3+QBAWHSoC/rwT6&#10;eUkI6mLWlIli1hfyPsTa8MXMfY1tlJ9ZRvo4Zztzx5o1/o7RTmnqiOf0/q1lnA0WAYuARcAiYBGw&#10;CFgELAIWAYuARcAi8OcR4Hjrc3M8hhthxqdc88B5IRNMPD8bPVge8xzaGDjO5prsj9lYOPbfvgXj&#10;50vnlY/ysvK5kGtCzgy1aCtflKiGzJP7D9Sc0QVeTCX0X2jaaHhVI9cuXmJSPfNTnNcyY0mnrYPn&#10;sIzGTkOODG0tERjjL8Ias0nwG06bwpaNOfLwt1s8W7o6WoT5ISel/88/SGigrxw/ekDmYK0TfTPx&#10;HK4HMiNvatCo/a6rHWtIYmR99iohp6XooWv9GteHZa9eLi9Ki5Qvk3/hjBQ/vi8b1q2RvCP7cRus&#10;LwOPpgV6zjVVL9Q/UwHsQzwuvHJRdWV+PXtSuLaF96CtZcaUSWrjmjdvntoF6Q/8xx/hVwn2IG7U&#10;oSUnhuvpqCNDjgzXl/Ec2nxoXyEnxgSuT6LtjPVmAucInfXNeNYb67N3vLnG7i0CFgGLgEXg60CA&#10;cwMvXrxQvfRbt24pT4ZxtEvz3e0M5h3KuN7vWOd5X9Mx32d8l5m+DvsQnGujFh37NMTCGXi+6WfQ&#10;3s3viYuJc55rjy0CFgGLgEXAIvCtI8D3IjcGjg/JwZgxAz59k0eqlszg/n0kLjpcZs/IlBVLFigX&#10;ZMuGHNm6bYesWLlKpk2fKePSJsDvzgjx8w8QTy9wawKCZNb8DLmQf0LaO6k5C3tF13sdBtoCGPj+&#10;Zprsk6SkpEg4xrfkh1BvI4y+Z6DpkoZxfgZ8HCenjpLI6FDlziTCH3JQiJ+EhgdpXGR0mESC68F9&#10;bFykjIAWxJUCjMPrqKPrmuNXjky3jgyjSJfhNn/RUvHw9Ib+Shz4Crh/aAA2f/CDfCQY5QkNhD+Z&#10;gEAJwHy+P/RmAjFGZxx1aonRqPhY5TdEhQXhfG/1y5y1apn2K9i3+NRmxussP3nO5Ah5enqqrxbD&#10;kyGvY+rUqTIaWjHkV6Snp0tycrKeExUWAg6JD7gC7soXCAn0wbqhFDmZdxC2mFrtF/Xu2/AzMac9&#10;KCZ+jHJkoiJCJCE2EDocw7GUqQHQvPe15LyebYT8Bq7RIbdhVNIICY8MlmBgFQc/1Imj46HdEycj&#10;oe+RCn9VUVFRuqaHGiHUDWGZaMvgnjacMbj+Wv45rZ93b6GFAh9c1JEhb+nStdsSFRyJegiB/5xg&#10;GTL4H/AtnQ79H7YlYAoHSabfxz4c+3OmDeMELR81bxYsWKA2lL/85S+6Don4rVmzRvk763M3yuo1&#10;a2XhosUyOSNToqJjZfAQNxk4aLB4+/hJeIi/2o/mzZ4mRY+69Yxg71FfY7AjfSmY/Jl8sb5p8+Ea&#10;KLbzsCA/bT8x4Bi5De6nfpYO7/+lWwPlzZdu32ObI6+F+C4Ed4RaLJmZmcJ1U4HBaLfgavgC88Hg&#10;oHjCphSF5ypuxHA8K1HK5eB1fO6oXUSeFtsZ93z+4mPDZSm4T+b56YCvsubWDn1mcjbuAI8oWOJx&#10;r1B/d4kJGirH923GuR9yZNjHZp/cGbh+6+7du5pf2rLIKaGPIvrGGjZsmOpYzZ8/X2aAvzMH/sTn&#10;4ngmjidOmoTfg3jx8oEt7Kd/Cp83+qjibxPXt9HOZzStXfY9Z6q/P773uFTCooeLt1+QpI6BhnMK&#10;tKeGx4IrBt/pl89/0J74zDi5hM7ngnemvW3ZsmVaFpaH69vIBXOOQdgOemPx+1zZGIuARcAiYBGw&#10;CFgELAIWAYuARcAiYBH4zyLA8TfHXL3HavzsjDe+F2hHcHJhzHX8vqSkpMfeQFsDz6XfH66DIPfC&#10;jPFpV+H51dXV6m+I2inyrkPHpSePHVLNFI5NqbFCG9jlC7/KrYJCOXrgoGzJ3QCeTJm0NjbJTdhZ&#10;OFYsLi7WNd9c/2LsCeTBMDAPDBxjMk8MjOP6I9qRZk6bLDOmTpKFc2fKvt3b1XcS06bucWNdta7j&#10;op0qFba0a/kXVBuGerk3Cy7zTvKmtUl+u12I4X+bFD+5r7ovq5YtUh9Jrxu5tqlT9v+yQ86dzpPE&#10;hGGyKTdL+T/Umd62eb1s35wrF8+f0vN4Ln0v0V/T+TPH1Vc1tXUaa6uVM0O/S+Tw1L4slyUL5kif&#10;H/6f2o9oJyIXhjYT6shwXE1bAY9pg+LWv39/tVtkZGSo7WDt2rWyY8cOefz4cc+YPT8/X+dEPzf+&#10;ds4lItM2WAQsAhYBi8BXjIB5R7IIDx8+VL4M55q4hvTMmTM9uuV8bzs5sU5b71dcfO37EAPTd2BZ&#10;eMzysoxOfPids1/EfoV9JxIVGywCFgGLgEXg3w0Bvv9M4LvS2AS4ZuXixYuybdN6GT9mtPh4DtGN&#10;PmeCoLMQ4OshYdBpoZ8Vfz9f8XB3Ey9PD/Hz9ZEwcBpSkkfLnNkzwXM4LTUNL5AEuDHYOlR/w5Vi&#10;Z+eHtgu+r+k3kmtEOP7l+hDyL4a4DZSf+/1T9Uq8oBMzFJ+5+ULrwR+cEO7doGXyc98fpW//n5RX&#10;Mwe+kHfAZ/Kr2goq1yBBEGJgkKB+jfG1xKhm+PSpaWiVKfC1RF8rgQHgvgT5Y+49QLyG9pdw8GKi&#10;gkMkJjRMokNCJRy8mDBwZiKDgjVuwM8/wr+Rt/Ji/L3dVXPHfXB/1d8hn4h4fm5z4k9eL20b1D6h&#10;DYBcEtoHaAPgnDttHtTboAaJsQ+Ews+Rj+dg+JkZCv9QsepX+lTeEejVlqC4LPPvA/tA5OSw/xM/&#10;Oh08inDxcBskQb4DJSk+BL6kysGQAa+BPJnufhTvwutoXzh37pzaLpiv0PBA8fHzEA8vtA+0CdYF&#10;/S95YvP191QtDdYn887NrAFieehLy8d9oBzetws+q8Fvga+l1jZo+8FuVN8CH9SFd8Tfw0/84Rco&#10;LMRb+vf7G3xSp8DOU8bMyNtWl/3LlNDYw8xnsydPhn6XiCc1PpgHrjcaPHiwuA0dIu7wORQSHKhc&#10;D7ZnD/eh8LnTX9sz/WqvWbFECq9e1HVTtPPoBp6MYE3VHw3O/jb9PdHOQ/4Q2w75MfSz5Daon0yd&#10;PKFHD9mV1udTYPth+yLn54cfflDeDfkuLCd1WbyAeQDKzc0TcR5uaKO+fhKC9suN/Bi2NdO2yF0i&#10;/4kcNWLkNrCP+h0rLyvR+kHVaP2QV7Ziba70HTBEIqDn4u85UEK9+8veLaulq7UOZ4Gr3gYVGOSN&#10;7YabM5g+Om2Jhw4dksmTJ2te2C6+++47tXkxb/HgVsWCqxMOnk8wnr0gaBeF4Tkcjjymopz8LRoe&#10;E6GcvR5fcKwjrNP7I/g9KHoObZ0o+ceP0G328tY6J0du3drluN6Vf+ab5SDWzvGEOTYcmKqqKuXI&#10;8LlgG2P+N2zYoDZXXm8CnykbLAIWAYuARcAiYBGwCFgELAIWAYuAReC/HwGOPTmWM+M2puhcM15W&#10;VqbfcT3LkydPNEPkn3ANOtejm0D+BfV0yZHhNSbw3rSTcJxH7gh1UTgWpc+h/Xt2qG4K/TVXPC+W&#10;KvBhZk+brtuEMWNlXHKKPLxzF7aFt1L04KGuVaP+yRZowXIdDNNhXgoLC5X/QTsOA8vkLA9td6mp&#10;qTIV+sppqUnKaXn6iJoqnaofQz9K5Lzcun5FykqeSN7h/cpVaWuul8VYE3MQNhmeS12X3Ts2K2+F&#10;fpr4XW72ai0HtW7Jn6Hey56dWyU2MlQWzZvVYye5dOG03uM1fKHLO2hVQz9HNXRwX/JrqMlLv+RM&#10;h1oy1F7muSYP9MVEewA32jKMz2zaBTnGNnH8nrYdcmKoG0P/5OQQERvWq+E8ETvGmc88x6xRQyY0&#10;EEcbLAIWAYuAReDrR4B2d6e9lbxVxvE9QJ156qYbLRnGc52jCd/Su+BjNniW08wfmDIbe735zOuc&#10;tmvGm3O+JXxMee3eImARsAhYBCwCBgFn/4HvPjPvy+85zqdfpUP7d8vi+bNlWsZESRuT1DOnHxcT&#10;Dp2NAImLiZSkUSOgpQKfPZFh0MUYJTu3bYau7CNpaX+FO3FOGFoxb8FZdfAKyJFx8naZJueU50I3&#10;gutBli9fDh2JqTJ+4hgZB5/K5L1k56yW3I3ZkpWzSlbBr9GSZQtkMXRkZ8+dLpOw/iUd28pVS+Uc&#10;xudl5c9Ag2Ha5DVw7Au+Cqbq35qPiGp43SnVtc2yOmu9jBk7TiZPSoddYaJqZ0xJHytj4kdK2qgk&#10;mTA6WcYnjpYx8G2UGp8g40YmyoSkZOU0zJ89XTLT03QtDjkVifHDoMeSKls3rtP+BHH91IZMaR+O&#10;Y3mew74b/czQLkIcxoyBzgt4MuQskD9E/gx1NqjLQoxCQzzBUfCRsanxsmn9Wrl3+wbWIDXKu3bw&#10;kZpbefvfBabD/g3relXOduCbIaMS4iRjwiiZNytNXrdWS8ubJsFKKc0P82QCj6n/MXv2bN0mZYyH&#10;n6vxMjlzgmRivRK3yZkTNY7xM2fOVP9G1L1h/qmHQ74KfeokJCTI9Iw0l47MW6aBfKF+yJFpbnsr&#10;dx4US0rCaPB24iVz8hhJHh0l63IWSWM99BHJucAfy9I7OLHmd+znsR98+vRp1S0hB0T5H+AbRYQG&#10;KicqPCQQbTfUpSEUHiLxcdAuAjeMusO0ZXEdGH14t7XU45h5ZSPi9uVAzJwcGXLZs7KyFL+lC6GR&#10;MnOqrjfjs0VO2tsOrgfDvZXn8fn7mzazd+9exTM9PV11aqghw7aSlpIqGRPTobGSCW2UyfDrhDaU&#10;Ogbtczw+T9I8UKeIvBq2J/oKWrdunSxevFj1ipKg4URNlUf370pTYz1qCDnDP3Jkdu8/Bp9UY8GF&#10;myXTJ4+VeVNS5cqZA/K2rR5ngVOC58v5e8KSEAtnv5x1wzi2+dWrV+u6POaFdUTbV3Q4/EKBp0bt&#10;Ji/wewbB13i/n/qIt7uH+hjLXrNczpxAHZWhjnp4Md11o/XEVD8dHpdUSHrmTEkdN0EyMqfKpPSJ&#10;smTRPPhU34+L3vS0f+ax95jAlM3YJmm7JN+HvquogUOfYocPH9bnm+eYtsp7MZjr9YP9ZxGwCFgE&#10;LAIWAYuARcAiYBGwCFgELAL/pQhwDMZxF8djHK9xXM4xqDPQHzL5FCUlJWqveE7/RwjUVuYaJhOo&#10;B8vxHnkZznvQlsO5OG70rURdFHI/eExOShXsUq1NdVLy5IFcv3wFOsD+sHEkyMwpU2VG5hS5e+Om&#10;VJe9kL07d6qWM2091HjNxBiePqtpx+DYknkxY0nmydh0yPug3+RFixapxir1acelJCovhWNa+kyn&#10;X3Bq2pD3cvvGVbl/54a0NNZI2bMnsCFdl8f376gtgv6YqANz4thBpNAp67JWKt9GdXQxvt67a5vy&#10;ZejT6e//8b9lWFSY+kl6VvRQz+f9WF7q0ZBvwzLzmPdqbnglpbAR8phpU9eGx9TdMXrM5MHoWibY&#10;arjuh8fUk+kHOwA5M9zT5xLXpLDeegfWi+HEmD3nQdkGiBPnSalp+7FgxvUf+87GWQQsAhYBi8DX&#10;hYDTDs81ybQ7sx9ggrM/YOy15rtvce/st7B8/Nzbzt273DyH709n36P3OfazRcAiYBGwCFgEvnYE&#10;es/T/q5fAL2Myhclcv/uDR3fnz11DPyXjbJz60b1a7J98zrZv3ubnDx6AGPuA3Jo706dXy596lof&#10;IkKehosjo7oMylXpRg3z7IYjY963XJtTXFysdgeOXUvh57gS629q66ulCfyErndGHwL+l6H/WlNb&#10;JQ1NNfK6rVHaOpql/U3LB+cwTerXvNX5ciTIP8zdd2Gamhvn+rlVVNdIeUWlvKyugp3gqbRjzUtN&#10;ZanUPn8hjeWV0lyJ9CuqpA6fa0vLpP5FhcbdvVkgD+7eFK6ZoR2B8/WHD/wix48cUE1Z4vm5jUiQ&#10;p8Rxu7O/Qn4S9Xu5doi2ENpGTpw4ofaR48ePC7ezZ8/K2rXzZMf2LDl/9ghsMNDibQfeKA/5I50t&#10;rrn4brR/t2O+HhZXy4lT5+Q08v3gTj58Zx/Fea3SDH9GbbzJRwL7kZcuXdL8laFtVEIvtwp2oArY&#10;U56/KJZnWDf1FLaXx1gjRH1gcmq4Bou2JK7LKioq0r4p10LdvXEFfqqrkAoqBRnvegsbVnedVIG7&#10;dDbvtByDD6qb1y9Kfn4etBKv4TyUEZozn8heD97MumlXPGZ52b7y8vJk27Zt6pMoa+USyVq1BByw&#10;mZI+LllSEoeDTzJBNmSD37B/V8+aKNpuqDfM9V9sU/qZcX8gOPvlfN5oQysvL1ebDm1ENwsvq+9u&#10;tp3b16/qvbmWqrO9+Q/cHdkC36m0tBT45Ksdr6CgQNeZ0f5z5thxOX/ylFw+d0Gu51+RG7DJFVzK&#10;l4KL+fqZbYz1w7EC78F2SFsSNVGK8RyeOLJPTsFvV3Ul2nxdjTat1vYuaQUEj0vK5eJltP/79+RO&#10;4UW5V3BW2utKkecObK56NAUg9qZv7WznTt4+MaHmD8vBdk8b37pV4MStyZJdm7fI0f0H5Bg3aFLT&#10;V/uLp8VqazR10dnW7Pr8AVfG5ODjez77d+4XSU19E/x8tUldbQ18tYPL1+qqZ+aV+DrzzLI4g9OW&#10;Rtsq8We7p22V+DLwGTfnmd9ccoVssAhYBCwCFgGLgEXAImARsAhYBCwCFoH/PgTMOJTjL9oCzBiN&#10;KdIexXVat2/f1vEwNUu4/oSB53F9D20vXOfCdT+0aTx9+lQ438ZrKysrdfyanZ2ta0zOnjymPJS6&#10;VxVCv0JN9S/VzxF9DpFncv3KVfH18JR5M2bKNYzLL5w+IxWlz+U2bCPUlWH61A0OCAiQ8PBwvSe5&#10;MvRJzPUsTJM2Do5JOW7nOJ75pc9lrn0JDfSVfn2+l3GpiepnKf/XM6q7umHdGrl7q0D9PWVhrdkB&#10;2O2uX70kN67lo6Sd8vDeLaxDGQy70BHVneG51M2lv6aDe3fhHJcNhHo0Vy+dl2SskeP5HkMHyOQJ&#10;Y+XiuVN6n1nTM+TIgT2qUUOfSvTPPmtahvpkWgPbC+/PeGJRWvxIfTDR79M//v4fQh0Z+lhy6sX0&#10;7dtXvv/+e13jxLU09D1OrsygQYO0LpHoB3OerGNjfzG2Bto5qJPNQH8bhjvDcT7nS8343o7PFSL7&#10;zyJgEbAIfNUImN/23oXgPIsz8Def74Bv5beftmbzPjPl5GezmTizN/Zu85nXM+5j93DaxM35dm8R&#10;sAhYBCwCFoFvCYHe7zp+fv9uBQ8AGho989CYt6968UzXhDCurfGV1FU9l4aX0KDtJB+XY2duuAZ8&#10;li5pxsZ+CO/BeDBW0A95S8EQx1SzGacaTq/po0BZBdcgD9jIj+nNkzHfdWJe3Mmf6ehslSbwXKBm&#10;obyZto4WvOe70yR/BFSbjrZ38qoRvAfko76ptTs74Glgjtx1X6TdyhORPokbb8DjgC8geY24dnwH&#10;HRzXea78meN38Cel+rLIs+mLfGpvyokbqW4Pfc8Qewbuzbw6PxMj8itMoG2ktvYp+jD1iCIPyYWv&#10;FoSUE25fCG04p+pVPfBgHUGXsAn1iH1t86sejozJo1NzyNgYOrTOPyy/wYF75p/9096BeLjanalf&#10;6B+3g0cArA1HhvXCymnBeh9X+2H7InehQ5rAZTAcGd7/Y2ngRA2mPZvP3DN92pfKih8im65229na&#10;IDUVz+Q1+FguLLvzxvb/Ae8C5SXniv6WvhCYtrMfTluaCa48u3SHiVUD+F70E87j9+mZsz+9Z1lM&#10;YF2Z9qNx/OpjG56/d61gQSF/bEe8jsfcnFh2tNQC6yq0JWDerSNT29AMfSg8Wbgv68qVAJ6Jzjoc&#10;E0uMM1qau79DUXBPth3TjngFg0nH2c5ZFq6/M/7WVVioA1h3ISH8dTQ1S215he5d5UJaWKPXpe3X&#10;1Q6pw6O+3onjFwLLUFXbpHltRzqNDfW4gu2V17L+PwzMH/NrMGcZ+CywjAz8bH7L+Nk8vyy/eXZN&#10;/Tj5WzzXBouARcAiYBGwCFgELAIWAYuARcAiYBH41xHgGItjMjNec96JcWPHjlVOCcfo3Mh3IQ/m&#10;ypUrQlsM9W4XLFjQc9m0adNUD5fcmpycHB3Xclxnxnm8J9f+kJ/yt7/9TX0A06eQazwJ2wbsZ1xv&#10;dufmNY0rwHoQL2il5GZlc/CIZTiwKWBMWvzosXJkyI/p06ePcmR8fHyEvpDJl6GmyrJly9T3E9eS&#10;0W7G9Rl79uxR7g7P5UbfzfRFvGTBHHlZ8Vxy1q6AX243uXPDlT7zRZ/gc2ZMUf2X8tKnmq9fdm5R&#10;/+GZk9JU74XnkTezY+sG/Z46M7QLNtRUyebcbGhHj1R/SfS7tHv7ZrVlHD24V0LgC33m/2fvPJyj&#10;OPOt/Sd9t26Vd/eus8EmR5FzzjnnaMBEkRE5Z0QWCBAgEJJQRCgnlHPOAQHne89Pbq3Mrr239vN+&#10;5bVPl9s93dPT0+8zFE1NP3POhtVISXzVPt6XIdjruw0H9u60DijmLTO3piAnE8yEnTxhNAYP6AOf&#10;/r3M72E+DPNkOV76Muznpg9DP+nMmTOW48NOKebLnD171r474G9T6MV8/Jl731mFhITYb3HcCf3k&#10;uxk+n5WVZd8L8TlNIiACIiAC/7kEvPtJ/HeA50pyNJ2zw/h9rPddNK/j/O6583e4/7mjd9+Xu+/1&#10;P74O8rtqjtn7Hrrz+D7+/p/MyOQf7dv5dXosAiIgAiIgAiIgAiIgAiIgAiIgAiIgAiIgAiIgAiIg&#10;AiIgAiLw2yHA30tYP7JzPOh9XLt0zp2c6wlobu/7oY/CjqOC7BxzU65euIgVro+4zf1+hL/PCH/2&#10;3HqrQ4Of4U1KKvJcdumVc+eRmZyChqpqe01bo/tNlTuOzc5zycnIhN/effjq08+wcd1Ky0lhBi37&#10;gG9eu2TdRidcTm1k+HME3r1pjsot/8t2Xjw39pu3NNZg7qypliHDXmjmyXiOCH0Q9m+zh/vqpbOI&#10;ct4JO5zYgzR+9HAM6NsDE8aOwLzZ07B723ZMGjMWV85fcLnIxTh97Djmz5xl2bJ2vu79stKTEfL0&#10;kXUrsQuJ53Dy6CH07PaNHaOihL+banOd2M+tT5x+D3un6f6wM4p9TOyjZiZufnaGOTUVLvs5POSp&#10;7c/XeZ8B92moqcCNaxcxZeIYTJw4EatXr8a6deswadIkc2Ho9nDM7FHycf3K7KH6+rPPMcj1K08c&#10;MwZ//eRP2Lx+gzuld9YN5X/lPJLiY8zfSU9x7o47V8/1cSs28Z4os3+8PiZmyfC+H++h8v6pdx+R&#10;90o9r8p7rZYiIAIiIAK/TwL8u58eiOfJeKPkdYCTt+RvN719+FiTCIiACIiACIiACIiACIiACIiA&#10;CIiACIiACIiACIiACIiACIiACPw2CTAPtD0Dxcsa9XJd6KHQE2l22aRcluTlI+lVHA7u2Yv4mNi/&#10;eS/OxWiqqUVe5hvcuHLVZbyk2XP7d/maJ1NaUIDqsnLzapgDU1tRidDgYPywYaNlozTWupwXNzNL&#10;hR3lzFDZsfV73PS/hODHgfDbv9v8GfYOZaQkWDYLu48mjBlh+SjMUaEf47kjzFThNs4/bFqHrZvW&#10;49A+X3Nthg8eYB1F82a5zmjn5wxy+6xashRHDxx0Y4pBZXEJzp88hQO+u12feIPrUb5rXeHsfoqO&#10;eGFZM62uZ3jblg3o0/Nb7Nm51XVhlxlDujt8r7jol6gqK7JuJHow5FtSmIPnTx7aY2bgclwxkaEY&#10;MXQgMlITLHeaObnsnCJ3nu+MKRMsE2aM817Gjx9vnUrsUvKcII6zT/ce+PzPf8GoIUMx3GcQunfp&#10;irEjRmLbps3Wt3zx7Emw74nndufGVeuP4vk0uQzp4vzsv+XRujNjNhA7y3nPk13S7Jj2HBn3tE28&#10;B0p3xrsX6m3XUgREQARE4PdJgH/nd84CZ5ZMTk6OzZ3z873Re5lk3rqWIiACIiACIiACIiACIiAC&#10;IiACIiACIiACIiACIiACIiACIiACIvCbIeDyW+qqyxAS/MidUrsvQxeE2SjsDG+obvdk6Mh4uTCZ&#10;Li/G82DMoal1mTPu+ZDHT3DEuSZ471bcf/RM8lw3U3Z6BrJSXYZKVjbqnB/zrrkF1aVlSIqLw9Og&#10;+y6PxnUVNNdbn9DrmAjrP3p0/w74mH5HQlyUZatcOncKMRGhlgmzZMEc6zqiF8PMmOnTp1vOCruH&#10;6I4wV2by5MnYv3uH5bEsWzQPvju22OOB/XpizswpYI8RnZLpEydhiesmunHlivNi6vHGnWvQ/UDX&#10;kV6Kh/dvd/Sm03thvzBdnrkzp2LOjCm4cfWiOTvt7N4i4Ja/ZbakJb+2PBxm19B9SU2Ms2PRQ2Kf&#10;FN2bh/duo3+f7sjLSkdBbqZlvjTXV5u7Mm3yOPj064W+fftadxS9mG+++QZfffVVR5YMO5VmTJqM&#10;T/7Pf2Gt666aOn4CPvvTn7FswUKsdN7PkvkLzMXhuTHXpr6m3Fh7nzMzhDh5vRk1NTVgD5M3sVuL&#10;XRKdeyS8Hgrvfqm3r5YiIAIiIAK/TwJejhhHx34iOpRpzoUNDQ1FYWEhMjIyOnxLr3tI14jf558F&#10;jUoEREAEREAEREAEREAEREAEREAEREAEREAEREAEREAEREAE/vMJOH/CXIk281DY80OHoqXBuTHO&#10;n6HrUl9ZZUs+ZsdS849OTI3LhmHWiufEnDh8BAE3btq+dGI+tLSiKDcPle5+Wq7LmElLTLKcFh6D&#10;/Uvv3JLdQp6zwSyZD2+b8P26VagsLbR+Iuat8PnE19HWU8TH7GGi4zJ+THu/0qxZs7By5UpzYrp0&#10;6WIeyYwZM3Do0CEEPbiLhXNn4vv1qxBw2x+7tm+2vqUxI4Zg8MA+mO4cE+awzJoy1byY9KRkc3ha&#10;XHYOM3HY/0S3JD420vJk+P4RYc+wZuUS3L9zA3R58rLTO9wTdinVVJSY75OblYbDB/ZY5sydm1eR&#10;nBCLpNcx5szQS7p94wr69+6OqxfP4mVosFOFGow7vaBRwwahW5cvMXjw4A5Hpnv37pabQw+I29kp&#10;NXrYMHz39Tfmyqx0HVgbVq3GrWv+CH74CJdd5xX9Gzo6mWmJ9vmy0yk2MgxZGcluKM2od06Qn58f&#10;ClzWD+9tcmLvkjcxI6BzZgzvlXK98z1Tb18tRUAEREAEfl8E/tHf9cwao1uZmJhoeWO7d+9GUFCQ&#10;+ZRe9xIzyDSJgAiIgAiIgAiIgAiIgAiIgAiIgAiIgAiIgAiIgAiIgAiIgAiIwG+PQLsjQw8k4VWU&#10;5cfQA6ErE/LUZcu8e2/ZKk3Oi2ltaERy3GtEh4cjMyXFttOb8ebjh/xw6+o1Wy9zvy3n9obqalvW&#10;u24GejLm1Lxtw1vnyPB5dv7w/Th7OS3bt2xEbVUpgoMCzZdprKtEalJcx36Bd29iycI5lgnTu3dv&#10;jBgxwrJkmB/z6aef4osvvsDYsWOxbt06nDx6CFMmjMGq5YvMl2HOCx2csaOG4tuvP8fEMWPx5V8/&#10;xcLZc/DiaTDKi4rtvJglw1yWMyePIC3pNdjtdOXCGZQV51nfE3uT6qvL7Tl2FpUX57vze2s5N/Rk&#10;sjNSzE/ZtnkDhgzsi03rV1tXE7NxKsscGzde9h/NnDoRkyeMNk+G28pL8vEg4JaNb4hPX/To0QMc&#10;I30Y5sZwjMOcFzN06FDrkmL+zXG/wxg1dBiOHjyE7LR0RIWGoc55TUW5ufY+zJDxGHPJz5q5Nnxc&#10;UVGBDRs2ICoqCtX8rNxUVsbuKPfZuAwZejMf5wF8vG47638iIAIiIAK/SwL/yJPhQHn9YPYYfdRg&#10;15/IzDGve8lzZX6XQDQoERABERABERABERABERABERABERABERABERABERABERABERCB/1gCdD6Y&#10;NcJun0eBdzrcmPhXkRgxdCBOHjlqzghdGXotja6P56nLKPHdth3NLmuFnsvr6Ghb+l+8hO/Xrmvf&#10;320vzMltd2Lc4/cuU6bUZZV4Pk0r82fcdvYsef4Gz8MFySA85KltY87KoP69rc+I+TLsfmL+Cb2a&#10;ZYvnWR4MM1Xoj3Tt2tV8Eq6PHDkS7GCiX9K313fo1vVLjBzmg0P7fBH67DFu+l/C8iXzMXzIAHRz&#10;GSz0ZIYMGIgNq9eYB8TzevYoCHR+BvTtYe/LrJhL50/h8YMAc1vomVSXO5/GeSbWv5TwCoEBNzF/&#10;9nQc3LsLRw/ts/cb6tMPE8eNNE9n57ZNeBXl/KLUxPYcF/faxw8DsHjBbPNveCzm5uzZtRUL5syw&#10;riU6Mf369UOfPn1sPN9958bTrRuYKcN5/cpVzll6iXEjR8H/0iV3iDZEOkcGzkOqLC5Ba2NtexeU&#10;48zzfdtch5bGGkSGPf8xlweWA0DvhR0anafS0lLb9vH90Y/XO79Gj0VABERABH5fBPh3Pp0XXiM6&#10;54p5PkxxcXFHDhm9GeaTaRIBERABERABERABERABERABERABERABERABERABERABERABERCB3yKB&#10;5vpqyy6ZN2saEuKi8KGtCXdvXrMclB++X4fd27d3eC10R943t6AgOxsHdu/Bw4B7qHZ9S+z1aW1o&#10;sPySHzZ+j6iwcKQmJOKm6yqqKXfdTe51jTW1yE7P6DhWxY95LfjQitamWoemDWHPn6CsKM88Ga6f&#10;OXEEi+bNwsljhyxXhr1Mp475ISs9GcxnoePi5anQk/Hx8cGECRMwdepUjBkzBgMGDMDnf/0EUyeO&#10;xbhRw7B4/mzrSWKWy86tm6yvyadPX8uL6dO9B+ZMm25ZNzzfguwcFDnHZ+nCue5UmsEsm1v+l7F/&#10;zw5cu3QOzI5JT4l3T/FeYJtlxOzathlff/E/WLNiCTZtWI3Z0yfj68//B4vmz7Kup3Wrl+H44QOW&#10;z5OTmWrdSnSEggLvmn+TGBeN9WuWY/rk8eYGsYeJ42Ov0sCBAzs8GTozzMmZO3cuZrtzvn7psrlJ&#10;wc7rYS9WVUmpcS7Oc9k279sdpLoqZsPQ52mz7iXL73E+Eu95Mi+GEzMAvJ4lLqtc9g/vi8qJMTz6&#10;nwiIgAj8YQnQo/Q8GV4rfi5PrLa2FsnJyX9YThq4CIiACIiACIiACIiACIiACIiACIiACIiACIiA&#10;CIiACIiACIjAb5tAc0O19QfFRIYi8XU0khNiERf9EkX5We29S84XoTPCXJK2pmY8uBsAZsCwc2nx&#10;3HkoKygEe5i4T63zYZ4FBWHBrNkY0LsPrpy/APM03HNcvoqMsjwZ9i2lJSZZJg0dGXYsMdvkyMG9&#10;uHvLdTW9a0ZtZal1EN2/cwMvngVZTxJdlX27t5sfc/HsSesw6tKli/kjo0aNMp+ErgyzV6ZNm4b1&#10;69dj5rSJ8L9y3pyVubOmguNkFs2u7ZtBL2jxvPno26Mnli1YiPu37yDOneMH5qm4c2YeC72dytJC&#10;PHl4z1ydZYvm2evCXzxFblYaHt2/g8LcN5bLcnDfLnNx2AX1IjgIx/z2Y/TwwebIML/m9vUrlinz&#10;8N5tB7TN8ns4fmbU7PXdhrWrlmLwwD4YPWIwenXvYq4M83GYHcNx0flhRs6iRYtw7NgxPHnyxHyk&#10;nIxMNFbXuF6rGiS/fo3q0jLL+NmxeYtxJMujfvtAH4pODjkXF2TbOdB/oSfzcYZMVlaWe9597M6R&#10;0SQCIiACIvDHI9A5M+bnRu95lZ5ryf3CXR+jsmR+jpi2i4AIiIAIiIAIiIAIiIAIiIAIiIAIiIAI&#10;iIAIiIAIiIAIiIAI/LsJ8F6Vd6+rrq6uIzeE97SYFRMVHoKmuiqcP3McRXl0I9pw5eIZy3dprK20&#10;riG6KuUl+WAGC70O7nP44J72dfeY68x3qSovskyUL/76J+sQio+OMd+E3UXMaaGHUldR6XqYctDk&#10;smX4Os70S2ZNm4RD+31d9kmruSwnjx6yXJv87Axcu3wODwJuWR7LquWLMLBfT4wZOQTDR43E112+&#10;ac9bcX1Jfbt1x4BuPTCq/0Cc2LMPKa4DiT5IcnwsMtMSzce5ce0iNqxZAS7XrlxqLsvKZQvBsTJf&#10;xetQys5MsW6kipICBAcF2vkNG9QfG9auAD0XsirIzcSRQ3tx/coFrFy6ED2+/dpyYjgmejJbVi3H&#10;zQtnkZ2S4LJp0lFdWYK4+GicOH0MMa+jrOfoyJEjGDdunHUn9ezZ0/Ji6MSwK4r5NhNGj0Gvb7/D&#10;qCFDMWPyZHN3SvILrMeK+Tz0edhlxWVuZiZiXvIzAtJclk9jYyP4u/6MjAzzXfjb/7y8PDS43B/+&#10;uaAbw22cmQ3QeeJrmSXT2Z/hY69fg/vSsVHOTGdqeiwCIiACIvBzBPhvkZ/LoPm512i7CIiACIiA&#10;CIiACIiACIiACIiACIiACIiACIiACIiACIiACIiACPxvCTAHhD7EP5rKysoQGxmGmooS93Sb+S0u&#10;OcQeN9S4jiS3rbw4H2+b6rDPd7vluXjdQnXVf+vuoVvC12VnpFieSkZqAm5cvYg1K5egICvbepbY&#10;wfTZn/8Cv337nR+Ta/kz9DjosNDR2bxxDQ7u3YXHDwPsfenapCfHWy8QHZWXL4Jx9dJZbN20Hnt2&#10;bbUsl57dvkEf1ztER2bQoEGYOHYc1i5fgRXzF2DCkGHw277TjhEZ/hypiXEoyMnE00f34Xdgt3U2&#10;0bk5fuQAgh8H4vCBPZbncu/2dfhfPo+SwhzbPzLsuZ3Pm/Qk60HavmWjdVJxjLdvXLHHM6ZMwPIl&#10;8823GTd6GOj2sIuJLlGg/xXcungOb5JeOw7lqHTjun7zKqZMn4TV61di48aN1g/FrBjOzIrxupWY&#10;hzN0oA+muv6o7i4vh9k8Y4YPR8iTpygvKnJiDOWYD8aXLPMy3zi++7Blw0bc9r/u3p4uU/vEz9qb&#10;vN/7e7//97Z7PRq8h0mXii5NQEAAYmJiUF5e7u32k6XnyHjLnzypFREQAREQgT8sAV4XeL3xrjkE&#10;wesLXUvP2/3DwtHARUAEREAEREAEREAEREAEREAEREAEREAEREAEREAEREAEREAE/u0E+Nvt6upq&#10;ywYJCwvDqlWrLB/lTVoSWhtrLReFnULs/vnQ1uTOp82yZLiko0LHhBkv7EJKiIuyriG6MtUVxbZv&#10;ekq8dSI11FZYr09SfIx5GlUlpVi9bDm6f9MF50+dBjNQSt3M/qYMl69CL+XC2RPgedBN4fu9a2mw&#10;Y9BpYd4Ll4EBN+343JeuSp+e36KHy1vp6WYfHx8sdN1PT+4H4srps5Yjs27hYhw/fADMiGEuDrNg&#10;Fi+Y7Vyakdi7a5u5MgG3/C1jhk4Pc2ZOHfPDiSMHzanh+bBn6W1znfVR0dnJeZNq+z97/ACcoyNe&#10;YOmiuR2ODI+/f88ORIQ9s3HUFuUj8PpVpL2ORX1VGeJiI7Ftx2Z07/Ut+gzobU4M+5S+/PJLMEOG&#10;XgyX7JD65ptvMGf6DNAvWuTGtm7FSqxbuQoJsa9Q6jqumuvqLS8m7NlzNLu+q+N+h7HEdUedPXES&#10;a5wrVJBNlu0TnZeP817y8/MtZ4b3Kj++b8k/KzU1NYiIiEBWVtZPsmO8Y3bOAvAcGS653Zu9fbUU&#10;AREQARH44xFgPtnHGWUfX4v+eFQ0YhEQAREQAREQAREQAREQAREQAREQAREQAREQAREQAREQAREQ&#10;gX8Xgc49OZ3fIz09HStWrMDqFYvNTalz/kZLQw2eBt1HSPAj6xDCh7dobqh2L2tDS2MNCvPeWN5K&#10;wqsoPHvyACOGDLQcGvo09S4jhRkw+TkZqK0qNaclJzPVHJm2pmYE3b+Pi6fPoCQv33qBCrKzUVlc&#10;Ajo29EnSkl/b+9S4LiLm2jDHpig/C/fv3sCyxfPMo/E6kALv3rRuprGjhmLAIB8MGTrU3JIVS5ai&#10;yHkhEU+foX/X7zDRZclMHj8aQwb2NYdl59ZNGD96OAb06WE5NBz77etXEBf9Eo8fBNgYXkWHm7fD&#10;XimOM/5VJDgOOkTkQCZBgXftdbWVpcYk8XW09UDRj1m1bBEeBd6x13IM71zGTtDtG0iIeomIkKfY&#10;smkdJk0Zj34D+2DQcB/LjOnbt6/1KzFDho+7detmvUv0Zc4eP4FY150UHebOKykZES9CnaLUgrrK&#10;KuNnnpHbzhyZvTt34dghP3ea7xBw8xYSnUtTUcE8INjv9nmf0nNZuI3P0Z3x7l/+b+9b/rP9vPf4&#10;Z/vxHDSJgAiIgAj8MQi0tLSYo9s5V+aPMXKNUgREQAREQAREQAREQAREQAREQAREQAREQAREQARE&#10;QAREQARE4P8XAToynqvApddvwP6cWbNmwadfL/M86L+YA/K+BXlZ6Th94rC5MsxQse3OD2EuzLYt&#10;G6x/qbQwF/t37zDHhfkroc8fI9w5INyXbgg7kZjfkvgqDnUVlWCWTHWZ6+txLgdnZslUum30afh6&#10;ujhtLfXm5hTmvrEMmTTXT1RSkIMDe3ciJjK04zzorjB7Zvrk8Rjs/JiBrmeJ2Ssrly5Dg3NHMuIT&#10;LEdm8rAR2LJxLbZt3oC5s6Zi5rSJ2LB2BRbOm4mZUydir+82y695HROBzNREO35pUa4bQrPl57BP&#10;accP34MOjMeAGTnJ8bEIe/7ElvSK6M/QLRo8oI+9D70adi011VUh12XPhD9+iHTXKXXU9Tl1+fpz&#10;fOc6ogYM6oehIwdjuOtOogvTo0cP82LYt9SrVy+MHTsWS5cuRUZyisvteY/G6hqXQ1NtPNmv9L7F&#10;5fm4HJ6KIpfh8yPTIJehExcZZev0kvi6+Ph4d+7tEz//+vp61NbS9/nliX9OuK830aPxOjO8P0Pe&#10;c1qKgAiIgAiIwMcEeM1ghx+vGbzupKamIioqCjk5f8s4+/g1WhcBERABERABERABERABERABERAB&#10;ERABERABERABERABERABERCBX4sAM0OysrKQlpYGf39/jBs3Dru2bzYP5Zb/ZUS/fGHOS1V5EcaN&#10;Guack4Wgp+L5Iblv0lBZVmjr9EfYsdTaVItTx/3A57gfnRFm0rCbaf3q5bh/+w7SEpOQ9+YNstPS&#10;UVVa5jqC6tDCniDnerC7yet1YnYL57LiPLx/24isjGQ01lWaD8PcGno4sVFhqCorQllRnnUc9R84&#10;EF2+/da8ks0bN6LJuSTVhcXYunotfDd8j/t3bljP0piRQ9C961fYuG6leTIzpk7Avt3bcfHcSWSl&#10;J9t58/zp+dDLobvDnJiA2/54ERyEFOe4cKzch47OyaOHcPzIAXNr2AG1btUy/PXP/23cmEnDviru&#10;m/4qGrmuT6rUeT87nW/z5ed/QbceXdGjdzf08+ljXUv0Yti15M3du3fH+PHjrQurKDcP75zvQtfo&#10;sXNg/PbtN570ZTw3hsunDx7i4pmz4P6dt4eEhFhnEn2XxsZGZGdnmzfjeS6dPRg6NJ0zZfibfy97&#10;xg3mJ5PnW3HJWZMIiIAIiIAIdCZAP8a7PvBak5KSYo5MXp67TmkSAREQAREQAREQAREQAREQAREQ&#10;AREQAREQAREQAREQAREQAREQgX8DAToODQ0NHUf23AhuyMzMRFN9ldNUGq0zKT0l3nqG6HZMmTAG&#10;C+fOxPkzx9Ho+oK4X2xkmLkifJ45M2dOHkFCXJTtw22cSwpzOlwSeiJZqWnIzchE+PMQXDl/3jqX&#10;ygqL/uZx/Pg6vjbDuSSuSMjcm3ctDaivLrf52qVzYE/Srm2bzW/hezDPZfPGNda19Nnnn2P06NE4&#10;c+Ik2hoaXbFQG57eCcDze4G4cfUiVi9fjC5ffoovP/0zpk0eh1XLF2HB3BmYPWMy6AYlJ8Ralg7f&#10;/8yJI+bm0BNitg07poIe3LUxMl+H50lfh27RpfOnrKPpsMuH2b5lI+jd0JVhxgxzZLhvfmoSsp1n&#10;9DL4MZYumIPBPn0x1HUsfdXlCwwaNrCjV8nHxweTJ0/G/PnzsXz5cmzduhXHjh1DUtxr1JRX4HVU&#10;NB7du48Du3cjPiYWFa6nynNh3jY2wXfrNsyaMhWvfsyRaa1vsD4m+lD8/KuqqiwH5o1zlZ4/f46y&#10;sjL7bX9RUZFtdyeL9+/fd9zP5PovTTxmeXm5eTfMCqBPw/uhPIYmERABERABEfiYAD3dkpKSn2SU&#10;fbyP1kVABERABERABERABERABERABERABERABERABERABERABERABETg/5UAHQZvam5u7uhboi9D&#10;P6aytD0bhk4Hs1u4pCMzatggy1Vhrgu3BT8OxOIFs82ZeRkajPGjhyMmIhTMlGF2THZmirkr3Jdu&#10;ieXDMGLEdf48f/wEu37YinMnT6GswL0ft7scGfYs0c1JSXyFJ4/u2fswJ8bLbOGxzp8+bj4Lu53m&#10;z55urg7dnM0b1mDE6FH46uuvsWDBAjwKDHR+zFt3XCAnMdlm9jQxP4Z+zKjhgzB5wmhs+X6tOS4+&#10;/Xsh8O5NPH10Hw/v3cbdW9dw4shB63lifxJzct6kJdkY6QoxOyYi9JkxYq5MamKcdSy9eBaE/JwM&#10;hDx9ZGPw+qk4BnYtPb5zE1vWrkRv17E0bMgADBsxGJ/85b8xevwofPHFF9a1tGTJEly4cAHh4eFI&#10;SkpCbm4uKisrEefcGMvbcQzZrZT8Ot56llrpArn1wpxcYxkbEYlxI0fh/KnT7Wzb3rUvHVFOnrvC&#10;e5SxsbGorq627fRafm7ysmLoWfHPipcHwCU7vDz3hsficZlTQ1em874/d2xtFwEREAER+P0T4DWB&#10;/+7wJl5PuM27JnnbtRQBERABERABERABERABERABERABERABERABERABERABERABERCBfweB2tra&#10;n9ybYk4JfZWKomI0uedcuY6thz4NNj+juCDbsmHoqrB7KOl1DApyMs0beRR4B7t3/oAb1y5a11JT&#10;XZX5JdwXH1oRHfHC+Rwt5shcPncevtu248blKyjOy7f3oOdRU1GCQ/t9sWfXVsyZOcXyXOifeO9X&#10;UVKAkOBH4HkU5r1BalIcHgTcwuzpk61rqV+/fhjo+pZ8fX3Rub+Bj69duwbfHVswqH9v9O35HZYt&#10;nocfNq3DmhVLMHPaRAwa0BtLFs7BDteBxPfesnEtmB/j5BPzfti5tM93u/k7Z08exbDB/UHnhr1S&#10;pYW5qCgtcPJJi2XG0Afi7GXN8PzZubRp0ybLhuF59ujRA0OGuM4n16XUtWtX67ry6dsPM13+S2jw&#10;M2NSX1mFyhLX81RRiYRYx+FH14VZMfRhyI59StzHPCN3tsxzefnypfk1+fn5HS6L15NEp+XnZvfy&#10;X5zou5hL9WPGjOfJ/OKL9KQIiIAIiIAI/BMCdC2969THu8qh+ZiI1kVABERABERABERABERABERA&#10;BERABERABERABERABERABERABP63BLyMj85+AzM/QkNDLaPkHX/jzVwXN9+/dRup8QlOcWkFO5Gu&#10;XDyD2irnYzjng7kqXLKDiB1FOZmpNtMfiX8VaQ7Ni+Cgjv3pz7AjKDUhAXdv3LTeIHYAMf/EvBzX&#10;F8ROor2+26xDafni+XgdE4HQZ4+RGBeN61cuWMeSdw7cl5k17HxaPH82enfvan5Mnz59sHbtWkRE&#10;RFieCbnQBYqOjrZsF9/tW7B8yXxs3bQee3ZuNR9n+w8bsXrFYqxcttCO1at7F8yaPgnJ8bE2pquX&#10;zsL/8nnwnJifEx7yFNwW/fKF5e6ku3yYp0H37fw5dvZRtbXUI/zFU4SFPEFsVBiO+e3HmDFjMGzY&#10;MOtUoiMzdOhQ8Hzp9bBT6fs1a7Fzyw+IfRlhLlFzXT2qSl0mT3oG7ly/gcRXcR2eTFNtHaLCwnHW&#10;dUqRJzuYODEniP0VxcXFf9dh8XNujLfdDvAL/5Mj8wtw9JQIiIAIiMC/TIDXFzoydGWYLcMlt3X+&#10;t8q/fHC9UAREQAREQAREQAREQAREQAREQAREQAREQAREQAREQAREQARE4A9JgPeaampqftJ1QBD0&#10;ZkJCQkAnoyOTxDkyWWnpqC4r73Bm/K+cN++jKD+rw5HBh7d49uSBdSTxMR2RnDepYCcTHZeayhK8&#10;a23AnZtXUeOOxfyTzpkoDdXufNz7lrvsGmbG0GFZsXSB9RxFvQyxrJqw509w6pgfzp0+Zn1I+dkZ&#10;5s08eXgPl86dwsSxI9H1688sl6Vv375YtmwZHj16BOaoeL8/Z1fRq6hw+O3fjUmu12jcqGFYt3oZ&#10;zpw4ggtnT+DwwT24e/MaNm1YjW+//hxjRgzB7etXcO3yOaxYssDyZubMmIKb/pesQ+ptU511L9GP&#10;oR/0OjYC169ewMljh5DwKsrGTa9n2aJ5lkszcqgPevbsaT5M79690atXL/BcmSFDV2bHjh14FRmJ&#10;x/cDEe06lsiJfsz7Znev0GXs0C0KfuScI7owPzpM5Lhvly9OHTlqnVW8p/jx1Pn+oufC/Nzy49d+&#10;vC5H5mMiWhcBERABEfi1CNCRoefJf5PU19ebK/NrHVvHEQEREAEREAEREAEREAEREAEREAEREAER&#10;EAEREAEREAEREAER+OMR4P0neg7eVF1d3XEPis/FuI4edvekJybB/+IlczE+tL5FW5PLlnn71r2s&#10;DX4HdiMu5qV7rhVFeVm2jdvpseRlp9s6nZi0JNfb9L4VWRnJ5o5wiXfvLQflnfM+6Hm0uXthBVmu&#10;v8l1BlWXlaGsKM/yWg7u3WUZLsxfqSwtRGZqIiLDnlt3E/Nabt+4gmePH1i2zIK5MyxDZvTwwebI&#10;0DfZunUrIp1vwt4hz5HhWO/duW7Oy9qVS61zadig/li5dCHOnTpm2TAtjTV4cO8WFs6biaUL5+Ko&#10;3z5s3rDGHBdmzWxcuxLnTx9Ha6ProXLjpxNz+fxp82HI4PnTh7hy4Uz72N16SuIrbFy3EmNHDsUQ&#10;n77mxIwcOdLOk31LzJBhnsy8efMQGBiIDy2t5grlZb6xz6HZZcV4Pgz9opyMTFS5XqX3bj/b7j6b&#10;lyEv2ruZXA9TQ4PL5floeus+N362P+fFdN7+0Uv/blWOzN8h0QYREAEREIFfiQCvMXQ9m12eHWde&#10;uzSJgAiIgAiIgAiIgAiIgAiIgAiIgAiIgAiIgAiIgAiIgAiIgAiIwL9KgD5E53tO9Ea87BH2LZXk&#10;F5irEhkaht3btlumTIXrQKqvrGr3ZJz3wayV8pJ8dwptP3Fk2H1UmPvGtr9rafgxV6YVjx8EYOa0&#10;iTh++AAiXoSCuTH0O3jMzBSXN+M6nJhV094V1Ia46JcIDLhpPszD+7eRnZFi7k1pYS6Y3cJclzUr&#10;l+D0icPmq8yaNsl8F3oo9E7Gjh2LM2fOWNcQ/RCOr6qqCklJSebVVJQWICEuCpvWr8bggX1AT+bI&#10;ob1oqq+yc2cGDv0bujj3797AoX2+lmlDX4frZ04eQWZaIqrKitrP4cxxy5Uhj7qqMutioivDrJ2Y&#10;yFDLpRk+ZAB8+rfnxgwfPhw+Pj6WI0NHZtCgQeb0ZGZmOofI+UuODR2iOseHvVfMkSl1n0tSnHOO&#10;nGPU1thkuTueO5OTkWEcue75Lp3/fHifOTl4z/+rSzkyncnqsQiIgAiIwK9FgD4rr02aREAEREAE&#10;REAEREAEREAEREAEREAEREAEREAEREAEREAEREAERODXJMBslTKX2dLS4rJcfpzy8vLMK3nxNBhB&#10;ruuntqISpQWFiAoLRy7dDXfbim4LO5XoqtAHYY4Klw21Fe25MtzmZmbL5OdkoK3F9SS4XBbmyTBr&#10;ZfmS+dYh1Frvsk7c8QLv3MWpo8eQ67JRGqqq0eQyU963NiIo8C4CbvmjsqzQepBCnj5CcUE22prr&#10;7ZhPH93H9CnjMWPqBCxbPM+WdHAG9u1pOS3Tpk1DQEBAx/jY15Cbm4tw119UkJNp53f14lnzbHbv&#10;+AH7dm/HiaMHrR+puqIY1eXFzkUhmzbzYNgXxddxnR4NnR/mw3B86Snx1rfU3FBtfUvcJzYyDMf8&#10;9ltn1Ia1KzBm5BDrger61WdgxxKdGPYssWOpW7du6N69u+XI3Lt3z5wYssl1OTLsVXodHWN5MuXO&#10;I2qqcdk1zvnh8za73Bh2MTFH5lVkVPs29xQnelCd84K4zbv/+Et+DPf5pVmODElqEgEREAER+LUJ&#10;fHzN+rWPr+OJgAiIgAiIgAiIgAiIgAiIgAiIgAiIgAiIgAiIgAiIgAiIgAj8MQmUlJSAc+f7UaGh&#10;oZg/fz6mTZyEQ3v3Wp8PPYxo58iw9weu04cZM7u2bQbzYuiCNNdX25L9SJfOnUJ2Zorb3IzHDwPM&#10;pamrLmMgis01lSUIffb4bx1B7tjH/Q5jx+YtyEnPQEWRc1NclkxZcR6OHzlgHUp5WemW2cJ+JPoy&#10;3vslvo7GkgVzsGbFEutBmjx+NGZNn4SB/Xpi/PjxWL58OYKDg80Toe/B/iHm5WRnZ4MODDNqRgwd&#10;iInjRiIi7BniYyPht383DuzdaXk1dHw+vG2ysZUU5CAjNaHdm3Fj47jfpCd15OhwXOyCojuT+ybN&#10;nue2gNv+WLlsIaZOGosxI4ZYz9KoYYPw7bffYsCAAebJMO9m5syZGDduHGbPno1jx46ZK8QMmQjn&#10;vZx2/lD4s+fGxTqqHLNKl+njOTLsWyKzhNhXljHDzBlv8lwWb91b/pIfw+e81/2zZWffxju2liIg&#10;AiIgAiIgAiIgAiIgAiIgAiIgAiIgAiIgAiIgAiIgAiIgAiIgAiIgAiIgAiLwWyFAD4K5Klxy4pI9&#10;RM+ePcPatWvx/dp1qHfrrQ2NHVkldDLKncPC5a3rl/HiWZB7ZXtmTH11ORprKxES/Mi6lNhRRBfm&#10;7Kmj1kv0rtX5Kc5LSUt2PUHuNW/dcd81OZfDHevJg4d4HPjAbX6HwpxcpMQnmE9z7vQxPHl0D3Rv&#10;bvpfws1rlyzHJSMlAe/fNtpzWzett74jejmL5s3CuFHDMGxwfyxduhTbtm2zzBh2CzFPpXO3FPuP&#10;eI6L5s/CxrUrkZoYB/YibVizAnt2brUsGObGvI6NQHjIU1y7dA63/C/b+JhfU1NRYjk0jXWVqK0s&#10;RVjIEzx/8hClRblufG/xKircHvOYSxbOMTdm8IA+1rM0fPAAfPLJJ5YlM3nyZOzYsQP+/v64cOEC&#10;zp8/D3pKeW+y3GHabBnzMqK938qxaq6rs5ydguwcvHVdS/RhPjhHxvNlGl3GT5vj2tTU5KJm3nZk&#10;wXDsXPd8KH7evzT/MzfGe16OjPu4NYmACIiACPzqBHjNanbXOGbd8VqjSQREQAREQAREQAREQARE&#10;QAREQAREQAREQAREQAREQAREQAREQAT+dQJtqK0qdcU7La5OiJ1HragoKcCOH743x4SuRnR0NGpq&#10;ajo8Gu+9eK/q7NmziIyMNK/Gu3dFDyMiIgK+vr7YuGYtIv4ve+f9HcXRd/m/aH/Zc/bsObv7BD9O&#10;j/FjTDY5ZwzGgDEGYwMGk7EJNhiTgwkmZ5AQAkkgBJJQRjlLozCSRqMsxN26JRVvW6+EwAZEuHXc&#10;rp7q7gqfEVM9U7fvNzIKtf4q5GZkWo8Txmyi30lmapqpqj0WE7Up1JTkZd9HU10N7t2NxvafN6Hc&#10;nHvx9Bkc2L0Hcbdj0GTiMjEGU1FuLnLSM6xGhr4tGzestvGRGMtp765f8L/+5//A5zOnYdasWdi2&#10;bRvi4uKsf4zrO9fbioqKkJEei9i71/HzlrVG6xOC5Hux+GHNWvy4Zj02r9+I/Jx05Gamgd41K5d/&#10;i9kzp2LcqGE2nhPjMtmYSx1+MtTwrFi6GFMnjsVv+3bZsTBm1ZEjR6xWZ8qUKRg9erSNpfSPf/zD&#10;xlWaMHoMVi37DlPGjccZo4+h3uXenTvISjNsjDbGxaFqCAQsh0cxlIxOJmjiUVH34/QubmzMWcZj&#10;PaXH6WN4jPUUFxcjM9N4+1RWPvob4DElERABERABEegtArznoG6GW3dzEucwamxccvOau19x5c87&#10;Z3tevSr32ZfHbc+7T6pfBERABERABERABERABERABERABERABERABERABERABERABN5MAu3+L9Sq&#10;0JOFOWMD/bB2JebOnmH9TG7duoWSkhLU0rvE+JK4NSf6z1y9ehXp6ek2dhFfU3vi9/sRGRmJzZs3&#10;Y9zIUdi3cxeSTfyfxNg43Lpxw2pmblwNw8kjR1GYl4m05HhE3bhqYzbdjY60sYsunDmB7Vs3GclO&#10;i9HVxOG3PXtx0GzJ8UZLY3xmjBkMSgsK7bn0gaHXDD1mGDfpuyWLMGxIf3w6daLV6YSGhlqdB/vu&#10;EjU/ycnJiL4VgmthZ/H98kUmptMWo23ZjVlTjbZm6gx8Nu1TbN3yA0Ivn7N+OUsXf4Wpk8baetet&#10;Xo6QS2dt36Mjw8F+h146Z+MpDer3H8tu/+5fcfPmTdsHamMGDBhg4yp98MEH6NOnD4YMGYIFc+Zi&#10;zYrvscfEUWqoCVgfGOfRQy1QRXEJ6Alz33jqhIeEWp2RHT8lKh6ZCtffnEfO06z9PW59jseY6uvr&#10;rUbKWy/1N951R3ui/icCIiACIiACvUzAzV2uG5y7XJmb89yx55l758yu2nF96S7v6hqViYAIiIAI&#10;iIAIiIAIiIAIiIAIiIAIiIAIiIAIiIAIiIAIiIAI/FUCfL66FQ3BKqv3oA8LvVPokULdCWMuOQ0M&#10;n9X2ximiVsbn8z3yK3FxfKhFycjIwMWLFzFn5kzs2LoVkdfCrQ9MRNg1XDp7DmeOHcfxw0dQXJCN&#10;2qpy499yF76iPGSnp6CitNDGb4q5dcPEeKpDnfFLSbl3z8Zhyk67b0xS2pCRnIJ1K1ch5OJZ6yFz&#10;9tTvVmez5OsF1ueFHjJjRn6Cs2fPWn1PZ0ocS3x8PI4e2YmTx/fh64VzTLylGZgzawYGfNQXwwYN&#10;wbgRozFr+mRs/mEtGMtpwpgRts4v532GX7dtRmR4KIrys3DmxFHs2bkN588ct3Gg1q76DsuXfG01&#10;Pps2bcKnn36Kjz/+2MZUcjn1MmPGjMG3Cxdh2deLEXrxktW80B8nMyXV7nPMJfn5xlPmPhhnib45&#10;9JZpNV4zQePL49XIUK9CLQu3p9GudLc258o7c+Nrvr+Mx8VNSQREQAREQAR6gwDnKZe47+5BeG/S&#10;WZ/C153L3LXPK3daUm8/vW25eba73Huu9kVABERABERABERABERABERABERABERABERABERABERA&#10;BERABJ4NgZbGWlNRK3IyUq3WozA3E4x7tHvHVhTkZiAvL8/6wni1Md6Wu1v7oedMVlYWIoxfzJ2b&#10;t5CelIxco/FIvZeA2FvRSEtMBGMutTYGbfuZaUkoKcxBdUWpfZ2dkYKWhlrUd3irUA/SXGd8boyH&#10;TJvRt1w+dx4TRo3GoQO7sfirL3Bw305ER4Vj1fIl1kNm/OjhNqdOJ2DiFDFxfYxrZ0wcD+NBbdy4&#10;HL8d3I5V3y/GhLHDMWTAx+j34Yem7jFY/OUi7Ni2BWtWLsOYEZ+gz/v/wtiRQ42OZjpWfvctjh7a&#10;h+aGABLjYqw+JiH2NsiTY2Bfrlw4g3HjxmHo0KEYPHiwzQcOHIgPTf3MJ0yYgGtXQqyvTk1FpdW8&#10;MLYUvWM4XvrIMJ5SZWmp1cdUlZXbcnKghw6Pu8TxULvCrbv3yp3rzbtbm/OWe8+vM5ol6qIYf6ms&#10;zMToUhIBERABERCBXiDA+c7dgzDvrIFx8z27xv2n0Y8+q+FwPvbOyewDtTPeOba7/WfVB9UjAiIg&#10;AiIgAiIgAiIgAiIgAiIgAiIgAiIgAiIgAiIgAiIgAiLgIfCgybxoRWVZEW5GhKGhtgplxflW84GH&#10;LSgvL7d+IfQn4TqP05m4dSnGVnL7PMb1H65b8brMzEyraWkK1qHRaGZajLaDnjB+XxnaGk27Rgdi&#10;NTJtTQi/egn0jaE2hjGfsu4no6muxp7D87ybjT2UZGIPGX3Jvl3brWfLsm8X2lhLl8+fxrzZn+Kj&#10;Pu9i5rRJOHXqlO0LR8x+UePBxFhLjBP1w4ZlOPTbr/hl6warkenb530M6T8AMyZPxbZNPyE3K83W&#10;u2DebEybNA6zZkzG+DHDsejLuTa2En136METd+em5fegmfW3Ii7mJnb/uhV9+/bFoEGDMGzYMJu/&#10;//77eO+998DYS4sWLUJhds6jsTXVGr1Q20OQFzUwdszmNXOeFxMZZWMt1VRUWB1NZamvx3U2O9jH&#10;/K+7tTlXzrU8l/g3QF0M425VVlba2FvumHIREAEREAEReJEE3L1HV21yvqqurn50f0KNjHc+6+qa&#10;51Hm7otc3bxHcv1282x3ubtGuQiIgAiIgAiIgAiIgAiIgAiIgAiIgAiIgAiIgAiIgAiIgAiIwDMk&#10;YPQp1HRwC1TRF6QVdYFKXDp/yupmqCmhnoS+ME4jw3Umt9bE3D2rzbUgamb8fj8KCgpsvCVqPhgb&#10;yatxoReMLTeH2B69WCLCQ5CccBcZaYnmWDPKSvJRX+s3hx9YXU2LiS/kNCOFObnIvp8Oeq+cOnYY&#10;e3Zsw2efTsHq75fiVuQ1bPphDUZ8MhAb1nxvvWLYJ5dcXzmeO3fuYO+eLWb7CVt/WodRwweBGpkR&#10;g4dg5JBh2LBqne1HQU4Gbkddx4mjv1lPmelTxmPrlh+shoeaIo4hOjIcP21ab7U+1MesX7MCI4cN&#10;sn4x1Mj069cP1Me8++67GDFiBFauXIljx47ZGEr006F3jI0jZZhwXBfPnIXfaGAct+T4e9i5bRvO&#10;nTxl9TPNRkfTFAyCMaPcmNwYmbOMx3pK3a3NuXL3PrMerjnyveXfBN9rJREQAREQARF4GQi4WJCc&#10;m6jjjIqKQk5Ojr0nYf94/+Kdz17UHMa52Nsu+8H5lcnNs93l9iT9TwREQAREQAREQAREQAREQARE&#10;QAREQAREQAREQAREQAREQARE4BkTaAW9UKjzAFpsHqyuwNUr55GRavQqJtF/xasz4XpOd+tLLKeW&#10;groabvREeaSH4bKQ24x2psWcZ9vt0MRwv9JX1F5m9h+2NFjvmYDxLHnQ4TvD66mRSU1ItHlKYixi&#10;bt7AimWLMXXiWGz+ca3Vr/D1np3b7FqZqfC/JY6BXjfnzx3GhvXLsOir2cZ75h0M7t8Xk8aOw7/f&#10;fhefz5iFsJALCNZUmK41IjUxDr8f2o8dv2zBzRthpk4TQ6EpaH1vDu7daXxoRmDN98uwbvVyE7Op&#10;L959629WI0MvmT59+lgfmTlz5mDXrl24efOmjUWVlXYfYZevIMdofqrLTTsdfFJMTCrGWWrt0AZl&#10;JKfg5NHfERN1E9ZvhucZhs9bI+N9312MiP8GUwUiIAIiIAIi8IIJuPsQzlNVVVWP7lUSEhKwe/du&#10;xMbG2nJ2q7NGhvPZi0jUx3g1MrzvoIaYXmzdaWNc+Yvon9oQAREQAREQAREQAREQAREQAREQAREQ&#10;AREQAREQAREQAREQgTePgPGP8ZfhYavxaaGnzMNm1Af8SIq/A19xnl3DCRq/EhejiHy8z0Vz7Yc6&#10;Da43cb2KmzeWAFqM9qZD99HuJ2NedLx+aK6lzoQ+Mi5GkVcjwxhG9lzjQ9PWZM7t8KRpNjGb6KPC&#10;ulsaaq3fzW/7d2HIQBPXqN9/sHbVdzh8cI/1l+Hz5PSMYZ/YT25uXY3juBZ2Bgu/moUxowbhn3/7&#10;3xgzYijmzpyFf/6fv2H00BH4efMGVPhM3CPTz5SEWNy4dgWJcTEoyssCtUSMFVVckI3FC7/AO2/9&#10;P8yeORUzpk7A2//4v7Yv1MYwthJ1Mp9//jmOHz9u18e4pkctka+wCGtWfI/Ia+EIGP8YxlHimBsC&#10;tdYnhnGlOO5ApR/Fefl/9OQx5c7bh++LN3GMPNZTcmtx3eWBQODRM+/k5U1e/Yy3XPsiIAIiIAIi&#10;8KIIcG6iltclxnncs2cPbty4AZ/P+LGZ1Fkjw3uBF5E4TzqNDNukfic0NBTh4eHSyLyIN0BtiIAI&#10;iIAIiIAIiIAIiIAIiIAIiIAIiIAIiIAIiIAIiIAIiMArTMBpW9wQ+LoxWG1etuJOdAS+WTQfcz6b&#10;jmmTxuGLz2di/txZSElJsfGB3DUup2aG2pn9e37Fvt3bsfSbrzBp/CgwjtL0yeMxbfI4LFowFxPH&#10;jcSqFUsQduWC1cL4y4tRWpgL5m3N9MGBjdm0ZcsWfPHFFxg+fDjeeustvPPOOxg2bBgWfjnH9oUa&#10;mu1bNyHiWoi9nn3mlp6cjJvXbyApLh4u5pL11+nQEdkGzP+oUyoqKkJxcbHV1rjynnKuHXIjK6eD&#10;6eka73F3TXc51x1d/d7rtC8CIiACIiACbzQBG5LwIRrrKw0G3i/U4+zpI1i5bBmuXbraJZrO9zld&#10;nqRCERABERABERABERABERABERABERABERABERABERABERABERCB15oA9RnUYTD3Jq4lPWgyfjJG&#10;a3Lp3Cl8NmMKhn8yAEMH98P6NStw+fxpVBhfFuphOifWRR+XzPtJVrMSER6CnzdtwE8b12P/7l9x&#10;6thhsGz1iqWY+9kMrFi62MZXaqyrtrGVGAeqXecClJWVWX8Y+sT069cPH374IT7++GO7f+zwAURH&#10;hiPrfjLyc0w8pcrSjuuMtqTZ9L25xWpjqI+pMT4yNt5Sq/FrMUOtMx4yTtvCZ9E5FsZncM+kdx5T&#10;V6+ft0aGfeHm/Gw6v0dd9UllIiACIiACIvDaE7C3HrxvoWee8Y3zZWDH9k3YsW0rGmsautStag59&#10;7f8qNEAREAEREAEREAEREAEREAEREAEREAEREAEREAEREAEREAEReCwBai+ocWHuXTuidqQ9VkK7&#10;HwtjLU2ZOAZDBvTFqGGDsXvHVsTGRFltjWuA9XSuo66Gz3e3oqQwB6zj4N6duH3zOvKy7oNxn7j/&#10;9YJ5GDtyqD3GuFRtLfUoLylAQU6G1dkwntOJEycwceJEvP322+jfvz9GjBiBAQMG4HbUdbQ01to2&#10;2A7jSrVra1rhLyu2WpjG2iBq/VUoNzqZkvwCtDY04kFjE9ISk+wY2WeOl5oebzwJlvWUnrdGhtod&#10;vg/UyZBvV1qmnvqo4yIgAiIgAiLw2hH4g0amFokJEfhh/XLs3LYNdf5a6w/XlYb3teOgAYmACIiA&#10;CIiACIiACIiACIiACIiACIiACIiACIiACIiACIiACDwxAWpjuFF74U3UZdTU1KCitBD1tX6cPnHE&#10;xkta8MVsbNywGjG3biD+zq1H/iZch2rX1PxXLdSYFBdkm4JWZKUnY9uWH3Fg7w6kpybAV5RnvV/u&#10;Rkdi7crvMHHsSOtNkxgXg6L8LBt7adMPa3D+/HkcPXoUK1aswMCBA/H3v/8dH330EcaNG4epU6ci&#10;9nZUuxamrRl1gUoU5GagKC8LtVXl1gOnKViHhpoAWurqUVVWjuK8fLTUN1iNTHL8PauLcboe9tft&#10;cxRP4ifzvDUy5MrNvUed+/hftLUnAiIgAiIgAm8QAcpYqWVtqzf3H+WIvRuG9WuXYenir3Foz282&#10;fmJdHb3w2pN3fndlykVABERABERABERABERABERABERABERABERABERABERABERABESAuo9gMGhj&#10;D507dczGL8rJSMXRQ/uwavkSHD9yEI3BalRVlFgdCXUb3DrrbPx+P4rzjUbmYTPSUxJA75mrV86j&#10;PuBHeWkBroddxpYf1+GXnzdiy8Z12L51E26EXbHxmX4/vB9jRw3FggULMGnSJAwZMsTGV3r//fdt&#10;rKUZM2Zg48aNyE5Pwf2UezaeU0NtldXI3Iq4ZnU41ObQQ4aeMYytxK3JjMvt+30+q5Hp7h1/GTQy&#10;XNPTul5375DKRUAEREAE3lgC1MgYjS9jLdXXl+LSpaNYvGgu5s6ahWWLliApKQm8D3HJO5d6991x&#10;5SIgAiIgAiIgAiIgAiIgAiIgAiIgAiIgAiIgAiIgAiIgAiIgAm8mAepdGHeouroaR3/bh4ZgldW5&#10;RISHYOb0Sfhm0XzkZ6dbjUxn7xhHLBAIIDc3155DrQo1NtTbpCXHm5eNyExLwt5dv2D50q8RdeOq&#10;1bhQ65KTmYoKXyHOnvwdwwb3x8iRI/HBBx+A2phBgwZZrQzLVq1ahevXr6PG77N10j+G7TC2U3jo&#10;JYRfvWTbftjcgqCJs8Sc2pg26mXazI75r9l4yzCWkUvU+HDsLtG7pafEa9x1f0bP4q7pLu+pfR0X&#10;AREQAREQgTeSgJ2izWRuNTIl2L59HWZ9OgErv1uG/Tv2IjIyEqWlpY/QeOd3zttKIiACIiACIiAC&#10;IiACIiACIiACIiACIiACIiACIiACIiACIiACby4Brh15n6vmPjUi2RkpVocS8JchNSkOy75ZiDmf&#10;TQe9WqhpoY6m83Vce6LGpry83MZBetjSYP1erlw4g6T4O1Zfc/LYISyYNxvffv0lGG+J+ha7PWhC&#10;U30NQi6dxfQp49GvXz/079/fbgMGDMCIESPwzTffICQkxLb9oLkOhXmZKCnMMde32PhKKQmxuBMd&#10;YT1l8KANibFxiIu+jbLCItSaZ8qbGXvB6GToL+N0MBwD+9zQ0PBUfwQvWiPDfnq3p+qsThYBERAB&#10;ERCB14UAJa0P2n1kAjUFViOz7Nsv8dvePTh3/KzxlbmEgoKCR6P1amQYw1BJBERABERABERABERA&#10;BERABERABERABERABERABERABERABETgzSRAnQfXi7p+rrrVxi26FXnN6l1ibt7Ayd8PWZ1LXvZ9&#10;u/5EbYlL3jUolpUV51vNC31jLp8/jcjwUFwLvYi1K7/DyKGDMLDfh/hp03qrt2luCJgrWu359IGh&#10;Hof+MaNGjbIb/WSGDh2KHTt2oKSkpKPJVgRrKlDpK7Lxn6jHYRwoljXV1Vi/mJALF3Fo7z4k3I1F&#10;VVn5H2IvOX0PtTI1NTWg/03nMXQ01GX2vDUy7As31w776Tat8XX5lqhQBERABETgTSBgNDINZs5u&#10;bQ6Y2JDZOH16Pw4d3IFzJ09i58+/4syZM8jNzX1EwnuP8ySxFB9dqB0REAEREAEREAEREAEREAER&#10;EAEREAEREAEREAEREAEREAEREIHXhoDXk6Sr/bpApRmreU67rQkFORmoLCtCW0s9Whpr7RYMBtE5&#10;3hI1HCyvrKy05/vLipEQextR168iNysNGWmJOHpoH1YtX4IpE8Zg785fkJGa+Mivhsf37dqOqRPH&#10;Ykj/ARg9bDgmjR2HoQMHYeKYsThz7LiNnxSsqrYamILsHERHRCIjOQW1lfSJMZqdjnhK9LnJz89H&#10;WloasrKyUFVVZTUmXB+rra199D5yn8e5ecu7YuItYwUcr5cBNS0s43lKIiACIiACIiACz4GAJ9ZS&#10;jfGRCQ09gRXLFmL2jBlY8Pl8ZGRkWP0vW+a8LF3Mc3gPVKUIiIAIiIAIiIAIiIAIiIAIiIAIiIAI&#10;iIAIiIAIiIAIiIAIvGIEvHqPrvaryksQrDY+LUYbw3hL9HphXKO8rPtgnKPGxkarB/EOm89qM2YR&#10;tSatTUE0BKuQdO8OIq6F2OuomUlPTUDcnZugX8yxwwew+9etOLB3Bw4f2IONG1Zbfcy/3/knBnzU&#10;F5+YGEtDTLylD997HxNGj7bPiFMf0xQ0MZOMDqWhxvQpvwBFuXmwupmWVquTKS8utt2ifsV5xHCN&#10;jOOkB0sdYy51JJZXVFTYzbuO1hUTbxnr9fl8KCsrs2PmMa7FMVcSAREQAREQARF4TgQYawmca5uN&#10;B1whLlw4jIULPsO0iRPw5ez5uHLlCgoLC23jnJO9PjKaoy0W/U8EREAEREAEREAEREAEREAEREAE&#10;REAEREAEREAEREAEREAE3jgCXCd63IaHzSjOz0Z6SgLqA34bB4lal4vnTqK6orRLPQjro4+KjQVk&#10;/GfwoN2DJjEuBhW+QrQ2BtFYV42HrQ2Gdyvi797Cr9s2Y/X3SzF/7ix8MvBj9Hn/XxjU/z9YOO8L&#10;LP/2Wyz+cgFmTpmKpV8vxtVLl1FWVIya8opHcZOok8m+n468zEyrkykrLMLtyKjHvp/UsnjXzNhn&#10;bi7x2OPY8Bi9coqKimzsJ2puWCc3JREQAREQAREQgedIwOMjEwwW49SpfZg9a7LxpxuPpQuXYOfO&#10;nYiLi3vkH8M52yXv3O/KlIuACIiACIiACIiACIiACIiACIiACIiACIiACIiACIiACIiACLz+BHrS&#10;gFDDknk/CZcvnEbs7SgbE+nc6WM4f+Y4aqvKewTU0sB4Rq1WE1NdaTQ1zfXWi4ZeMtTcAC3WoyYu&#10;5qb1kfns0yn48P23MajffzBn1nRs27wFYZev2FhKIRcu4ub1G8hOu4+KYuNv0xFrCa0P4C/1ITE2&#10;DrHRt5GZkoqc9HQkx8WjtLTUPF8e6Fa38jg9C4/1zAfWP4b6GLf+xlzrbz3+aegEERABERABEfjz&#10;BJqpeWn3kaFG5vffd2Lq5NGYOmECfli1Hvv370diYuIf5mPvPP3nG9aVIiACIiACIiACIiACIiAC&#10;IiACIiACIiACIiACIiACIiACIiACryqBnjQgjKeUFH/H+rxsXL8aRw/ts/qY2Bjj0fKg8Q/DdmtP&#10;3kLGWqJGhpvzjaG2Ji/b6FxKC1FckA3Gc0pLjsf2rZswcexIDPz4Qwwb3B+jRwzByqXLkHg3Fo21&#10;wfbYSkYPw/2KklK0Npj2zfIYYy5VGi0MYysVZBnPm6RkFObkotmUZ2Rk2FhIjLfERN1LZ/2KK2Pu&#10;3ef5PfHhOUzeOnkN/Wi64tF+tv4vAiIgAiIgAiLwlwjw1uIhfduaUV2VhwP7f8LokQMxftQobFr7&#10;I6Kjo+3879rgnEx/O87zSiIgAiIgAiIgAiIgAiIgAiIgAiIgAiIgAiIgAiIgAiIgAiIgAm8mgZ41&#10;IK2g58up44exYtli/LB2JQ7u24mo61ettsVLrWtNSLs+Bg9bTMilOnN6CwJVZSgtzEVLYy3qa/1W&#10;J3Pq2GHMmj4Zg/t/hHGjh9ntow/exYbVq63exT4q3vHIuN9XZv1iqINheXNdPR42Ndt9I1YB4ywF&#10;Kirta5/Ph2Aw+Eivwj5Sz+LtK9fMGhsbra6F2hbu2zhRprc98zEaHaO/aWhg3Kj25Npwr5WLgAiI&#10;gAiIgAg8YwKUupj5HGhEldHIHD68HRPHDcOMyZOx55fdqKioeDSXu5alkXEklIuACIiACIiACIiA&#10;CIiACIiACIiACIiACIiACIiACIiACIjAm0mgZw1Iu8altCgXIRfP4uDendj5y0+4ePYkKnyFVm/C&#10;Z7K9mpM/kmy/vq2lHvSkoZ8MdTHlJQXtvjJtTdan5sd1qzBy6CD07/sBJo0fhUUL5mL5kq9xPSTU&#10;mL8YIYzZ6jpiK/mMBiYi7BpyMzLRYvQxaDFtUD9j8urycpQWFKK+JmDLqF/xerywb94x8zXPcT4z&#10;nV97z+1qn2NnnCXqcNyz6TzP7bM+JREQAREQAREQgWdMwGhkHjbTI4661kpERl7AmlVLsP2nLUi6&#10;m2jndepevYnzs5IIiIAIiIAIiIAIiIAIiIAIiIAIiIAIiIAIiIAIiIAIiIAIiMCbS6Ar3Ye3jHGR&#10;XKykuppK3IuNxvEjB3Er8potb25ufnzsAqOB4fXUyLh6GoPVNtYSYyz5ivJw6dwp61FDbQw1Moyz&#10;9OP6VYi/ewtFuXlW69JgNC/ON4ZaGLdf0+EX02Z8ZFLuJSDcaGqYByr9JhRUux8Mnxvv7B1jOvMo&#10;OQ8ZV+C8ZPjay6KrfZ7D+r0aG57XWZfD85REQAREQAREQASeEQGjkWmpp/aWcR/rUViYjAvnfjc+&#10;c9FGVwvr70b9an298ZqTNuYZQVc1IiACIiACIiACIiACIiACIiACIiACIiACIvDqEOhqXc9b9uqM&#10;RD0VAREQARF4kQSo9XDPYVMLkp6ejtDQUNy9exe1tbVP0JVWtDxoMMtVLeZc4yFj4islJMYiJy/D&#10;vs5ITsG3CxdhSL/+GD9qND4ZMBCjhw7Dvp07UVZUbL1mGoJVNk5TQ20VSgpzUFtdjub6APJz0q1+&#10;JjM1DfeTkhETGYWN69abZ8h/Rk66qZ/+Mo9JXq8XzokcZ+d1tM6vH1OdDomACIiACIiACLwoAg9N&#10;jMUOHS7vLwrzMnE97DJib0eB+t7H6WM1t7+oN0ntiIAIiIAIiIAIiIAIiIAIiIAIiIAIiIAIiEDv&#10;EeDvgI/beq9nalkEREAEROBlJsA1JpfoGVNQUIC0tDT4fD5X3EPeigdmDevBw3Y/mfrGAJJS7iE+&#10;4S6KSwuwf+cuzJg8GYM/7ocRg4dgsNHKTBk/AVs3bsKF06cRHRmOrPRk00Z7zCbGawrWVKCxrtrG&#10;a2qpb0BK/D2kG41MRkoqLp87b+IwhaGmvMIsnbXHWaLOx7tRG+M213ke92pmXHlXOedT6mm8bLo6&#10;T2UiIAIiIAIiIALPi0C7Rx296ehLl3TvDsJDLyE1Mc7cMrT7yHFu70oP01XZ8+ql6hUBERABERAB&#10;ERABERABERABERABERABERABEegdAo/Tx+g3wt55T9SqCIiACLwKBJyHDPsaCARQXFyMysrKp4gl&#10;1O4j84DPe3foXCr8pUhMjsOt2xFYMHceJo4Zi2kTJ2LeZ7Ox8Iv5+NnoY04e/R2H9x9A2JULiAgP&#10;QUFuBsqNpobxl+Lv3IK/rNgsgQXREKg12pgUpBs/mtyMDBtnqZjxmegh0/rAxkBqaGiwsRbq6ups&#10;Tq0P181cojbG+9pb7vZdznOpjWF8JtanJAIiIAIiIAIi0BsEWlFdUYr0lATE3LqBKxfO4MLZE0i+&#10;dxetTUH5yPTGW6I2RUAEREAEREAEREAEREAEREAEREAEREAEROAlIiCNzEv0ZqgrIiACIvAKEfB6&#10;q5SUlCA3N9dqZagpoU6k52TiF5k4S16NTHFJPs5dOI11G1ZZz5gRQz7B/M/nYNcvv+DM8ROIibqJ&#10;LBM/KTE2Fgmxt3Hkt7345aeN2LblR2z5cR2OHT6A2JgoJBsvmpqKChQZTQzPTzZ+Mklx8fAVFll9&#10;jGnYamTq6+ttXChqfILBIKiR6SlxfLyO4/fOoU4j02Q8aqi9URIBERABERABEegNAq2oqihBWlI8&#10;oqPCcS3kIq6FXkRqUpyNyahYS73xnqhNERABERABERABERABERABERABERABERABEXh5CHjX97ra&#10;f3l6qp6IgAiIgAi8TAScjwy1IfSQycvLszoTllNv0nMysRDQjLqGAGoClSgozMHFy+cwf8Fc/Oud&#10;f2C4ia/03ltv4bPpM3DpzFmrcclOu49AhfGqaWxCTmaq1cdMnzweM6ZMwJrvl+HCmRMIuXgWP21c&#10;j4irYchJz0BhTo7RyMQbH5l7KMkvQHPQeLwYjQz7ST0L9S70faGupSvPGO84OFaeV11dbXNez7W2&#10;rvQy3uu0LwIiIAIiIAIi8KIIMAZjC+oDflSWFaEwLxO5WWkoMfcZtdXl8pF5UW+D2hEBERABERAB&#10;ERABERABERABERABERABERCBl5RAV7oYb9lL2m11SwREQAREoJcJUB/CRF0JfVj8fr/VjXAOeZLU&#10;1FwHxlYq8RWirLwYqWmJ2HdgF6ZMm4h33v0nRn0yFH0/6IPl33xrNS5lxgOGsZLqawJW4wITo4ma&#10;mE/N+QM//hCLvpyLWxHXkJoYh327t2P18hW4d+cuqnxlRieTi/LiEtT6qx5dT10L+06NCzdqZrrr&#10;u5sXeT41MjU1NVZXQ78cp5F5kjHrHBEQAREQAREQgedNgBqZjq3NeLvVVllfGcZirKn0SSPzvPGr&#10;fhEQAREQAREQAREQAREQAREQAREQAREQARF4yQm4db/u8pe8++qeCIiACIhALxGgxoSbS9SOVFZW&#10;PqGHDBCo9SM3Pwv5BdmorPIhOeUeft62GTNmTsH4iaPx6ZSp+Oarr3DtSgiajPdLa0MjglXVqDNb&#10;eVGxabYVBbkZVg8zfvRwTJs8DtfDLqPSV4SbN8LMtQtxPykJTbVBVBh9TEu9iX/UZqI7Gd8Y+si4&#10;/ntz71zIcfEY4y9xoz6Gx5nzdU+6GsdFuQiIgAiIgAiIwIsj8MBocJ1Gpq25HjV+n/WTYV5v7j04&#10;f7s5vXOvOM8riYAIiIAIiIAIiIAIiIAIiIAIiIAIiIAIiIAIvN4EvOuBXe2/3qPX6ERABERABJ4V&#10;AWpksrKybMwl+qv0nFrhM/4xxaX58FeXIfJmOL40cZb69uuDQUP6Y87MWTi4Zy+qy8vbfWNaHxid&#10;TIPVu1wPvYqM1EQEqytQZHQ227dusj4yly+cRnZGCs6fOY5tmzbDbzxk2pqarf+M1chw6cvU42It&#10;uTUyN//xNdfOqIGhPoZeOYzDxHhM9Jl50qQ1ticlpfNEQAREQARE4NkSeNhqNLEdPjIPmuqshwz1&#10;MW0tRiNryqWReba8VZsIiIAIiMCrT4DfX913Y34H5nd7fh92id+F+R1ZSQREQAReZQL8nPP+tsd9&#10;limJgAg8fwL8fb3c/Mbv7ifc86fPv2W1IAIiIAK9T8B93+J9Bzd+13Jrkn8l7/2RqQciIAIi8OYS&#10;8H6f5O9oJSUlqK6u7hEIP/epU6E/DGMhFeXk4sSRI5g4egz+/fY7GDpwEA7s3YGUxFikJsWhrCQf&#10;RXlZuHjuJMKuXEDMrRtISYhFVXmJaasV2ekpOLh3J2JjotDSUIsME7cpPz/f/rbHznDecffg7rX3&#10;ezGPVVVVwefzoaKiwsaO+itzkx0fG+rF1FP/e7Fravo1INDT35c73t1QqTtzievV3FzqTmPHOvlv&#10;2Xuuu+ZJc9cv72/+T3qtzhMBERABERABERABERCB14EA74X5fbi7e2LeM3tT5+/T3mPaFwEREIFX&#10;gYD7LcH7ucd9p59/FcagPorAq0zA+2/PO46/8huftx7ti4AIiMDLTsCtS3i/a3nL/sz+yz5m9U8E&#10;REAEXlcC/Mzm72rM+V2zsLAQMTExSElJsd4r3Y3bfdYz7hH1MakJibh45iyWf7sEwwcPwahPhmLh&#10;vC9w8exJXD5/2sZSir97C8X52bhw9gQunT+FO7cibB5xLQS+ojy7xdy8gcK8TNOs6ZN5hrygoAC1&#10;tbX2+y616sFg0PaT/eJ9eed7c46BOh+ex83188/m3Y3/RZX31O8X1Q+183oS+Kt/X14dDJ9V5eYS&#10;992/UZfz3yc3fua4z53H9cHV5fLO57KcZayf9fI7uXtm1qvfcdcrFwEREAEREAEREAEREIHXhQDv&#10;fZ9mTYr3zLwHVxIBERCBV5UAn43jbwCdE8u8z9R1Pq7XIiACf52A956Dz9b6/f5HlfK3eCUREAER&#10;eFMJdF6zeNrXbyo3jVsEREAEepsAfyPj2rJLubm5iIiIwL1796w2xZV7c/cZb39ja2hEsKoaSXHx&#10;2PHzVkweNx6D+/XHjEmTsXLpMoReOodft27G/DmzcC3kIhrrqpGWFI+cjFS7fzc6EtTI5Gam2dcV&#10;vkIbTwGgH0UrMjMzUVRUhLKyMutvQz9H77q8t1/effaN9+eur38299bZG/s99bs3+qQ2Xx8Cf+Xv&#10;i9d6Ez9H+O+uu9T5fJ7XU/usz23ec7tqg8fZB7c9ri9dXa8yERABERABERABERABEXgVCPA+12nO&#10;vf3l+nBNTY2NMewt996He/e952hfBERABF41AnyejpuSCIjAiyXA3+iPGB/5PXv2IDU19cU2rtZE&#10;QAREoBcI9PQdisf/ytYLQ1KTIiACIiACHQS8a8n8fpmVlYXS0tIu+fCz3q1ZW21Nq9HXmKXyIqOt&#10;2bl1G8aPGo1P+g/ApLFjMXv6DIRePoffD+/HqhVLEBEegtamIKiDYSwlamBq/D4U5WehpCAH/vJi&#10;1FT60Bisth4ybc31yMjIQHZ2NnJN/Yy7xDhKnbXp/H2QupnOz8RR3/5X5iZe29upp/73dv/U/qtN&#10;oKe/r87H3b99l3tHzzL7meAtNPusw53P/adJ3vYfd51r42nrf1ydOiYCIiACIiACIiACIiACLyMB&#10;fs/t/N2Xz5LQD/bUqVNIT0+3cYfZd94fe5/7fhnHoz6JgAiIwNMSoH/FnTt37Ob1snjaenS+CIjA&#10;0xNISkrC/PnzMWHCBJw4ccL6uD99LbpCBERABF4dAlzb6C551y/+7H53datcBERABETg+RPg82be&#10;38347BnjFHVO/Ix36+BcC7e/y5lYS2hpRbLxkVm9fAWGDhxkt4ljxhqdzDhER4Xb2EmMoUT/GOpj&#10;6BlTVV6CgL/MamSC1RXISEtE1I2ryEpPNj/kNZum6QFtNDSmL5WVleBvfvzey3519k9lDCZq2LlR&#10;48N+ub7+2XnJXdeZwYt+7frRXf6i+6P2Xi8C3f1duXL+W+K/df67Z1l3yZ3P89xv9t7Piiepo7u6&#10;H1fu2mA/3dZTXx9Xn46JgAiIgAiIgAiIgAiIwMtOgPfW3ntzfh+mPmbTpk2YNm0awsLCbAxljoP3&#10;xt54qC/72NQ/ERABEXgcAX728TMwOTkZu3btshv3O38uPq4OHRMBEfhzBJyvOzUy8+bNw/Dhw7F7&#10;927r++5dV/hztesqERABEXh5CXS13sB7En728bPRrY382fzlHbl6JgIiIAKvPwHqTqhF4XdKrjNT&#10;j0IfmUAgYAfvPtvderQ77/+zd+ffWhRXo4D/s/vLvSu530rMZBITjaLiFMVZZAYFFMUBZ8UJUVFR&#10;FBQVBREVVFBQQAYBOUcmERGQGUGtW08dNhSd9+DwfVm5Ytda/Xa/3VW79lS7hr27Wt79u3anVR8t&#10;K99Z6nPqaekPv/ltuui889OYkSPTrTeOTR8tfj/DOJQO7M1xNzkWZt/u7emLzevLPjJ7d20r31Wy&#10;b8yi995OkydNTO+/O7fk+e5Q/k5SPiR9Tb2up37/1e8ZPDdt2pQ+/fTTckZLjM0D9596Lgj8B3++&#10;D+//IGpt1ScAB/5d+gXuvzMF3ser49+Nw/Hqbp+1HGg50HKg5UDLgZYDLQdaDrQc+HdxwLy8Tua/&#10;c+bMScOHD08nnXRSeae7q6vrSJaYG7vRjpGPsKW9aDnQcuBnyAHrgNYD33nnnTRq1KhyuI41wp8h&#10;SS3KLQd+NhwQkyvZ8137s4/M+PHjy/7vzfdZfzZEtYi2HGg50HLgB3CgUywuu8cumouFr+Knnn8A&#10;Cm2WlgMtB1oOtBz4N3Fg7969R75ZLu5xw4YN5btGtX1vxsdYZ3NsXr8hPf/MlHTphRemk0/6Xbr4&#10;/AvShPsfSO+88WZa9uHitHljd8b6UNqz88tydv3dQbEvPfvE7Ny+pewnYw+Z6VOfSauWL0mbN3Sn&#10;Dd1r0sH9u9KOHTtKvI69ZGI9T5+k/3HAXYyPPWbE9Xz22Wdl35kYm//UfinKZUT/oynw6O38H0Wu&#10;rfxnz4He9Cru1wSyAdajtC3rT2yFtujbZ/W6u3a5ffv2sqeTdsmOaKdRLp6LxQPveEezfvWoW51g&#10;xt5SYLSp5UDLgZYDLQdaDrQcaDnQcqDlwC+BA8a+dZyMsfG7776bxowZk0455ZQ0efLkVMfI1Hnr&#10;cfsvgVctjS0HWg6cWBxgz9ixt99+Ow0bNqwcrt2rbd2JRXVLTcuB/z84EGvta9asSTfccEM655xz&#10;0l133ZX8b1PLgZYDLQdOZA40Y2SMOczB+C63bt3axsicyMJvaWs50HLghOYAe177l9l7e7Kw7RJf&#10;uTwOz+Q194yjK3/r/OHx96e+Z/TJ31Y6M91/990lNubA7hxbXraSyL7rbw6ktauW542ee76htHdn&#10;/mbSV1vTof2706Z1a8t3lma+/EKaP++NsofM1s0b0qdrP861Hyp7RnsnxD6Osa+Nun1TSWyMM185&#10;f73nYmn452PcHr7+n3ouTPgP/nwf3v9B1NqqTwAOfJ9+ea7da09iW4z7Yp8pduLjjz9OS5cuLWfx&#10;aRs3biz/FyxYkBYtWpTmzZuXXC9evLjshawdL1y4sNy3B7x2e7wDiwMHsTHaujYPD+38zTffLN8f&#10;Nx9nsyJuJ+zVCSCiloSWAy0HWg60HGg50HKg5UDLgZ8ZB4xfm8k9Y9SeZ3mOnOe633yb484P7E6H&#10;vt1f/h/6Js9p816rxr2RzH1reMbk7knm5jFHN+4eNGhQiZGZ9cr09NkG+8jkenzHOM/Hy/Xh91SU&#10;VQdYysOrjnsHt65T/kjq3rFza9qb32c5lPHP3ur0Ta7j23T0e8n1+oLxuXm7c6wlqC+Sejxr3nO/&#10;t0NZ+ZtlwDFfqOs3j0Fb5EUvuDWPlQmeiu/f+fWBI9Tsz+VLItKv8bPnL5ocdYo1CLzel+W6c/e2&#10;nJ2sDsv7ux45HM3XUxpu6g9c3XUNz0j+o086sudu9Y3qqMP7SGgL/rhu8jdg9nbGozrBA08dnpF3&#10;1Ld3/860fccXaV/Wh7inLHrM1yLBh771yAY/Ml/o5XdH+eNe7CVc067OoAk8sD0HE23xLP7LU5f3&#10;H/8cvaXQi57neZ+Sg3vzZY/ctue1q115P+T4DzadQU8z0bVa5gcO7kn7v5avB1bPOf9mXsI79A6c&#10;oLOGKV+NNxr/J1PwMmDSaXU6mnXBD93wrhN+eCZ/Xca1+8dLTTkdL28825dBHshsmPfue2nAwMFp&#10;4ID++Rvvb+bH5Jvt0eE6nelHzeMjMLKcajrwGG1S3A851+VrmUeZqE/ZgOFezQuwgq/ydUpN/oGh&#10;TPDIc/+lwFEe6yORal1xL8rG80ILs9I8vs03vslMPXQs3lEuzkFX4FrDd+359yU41rwJumpYYevA&#10;kj9kUPO/zl/XWdudOk+TN3WZ5rX6SlvONEWCJ767X6fIGzQF7uoLeckfuuG6vo+m4Fv0VTXe8h8v&#10;yWt9LPTgeHQGjk14TVybz+v/Ad87qmJjzjjjjHTnnXeW92xr+aiLPanpruE0r9FR4+c66pI3dCB4&#10;FeWVw09HPKvvRT7nkA1e1XrCl4CHEhjqrXFRLmSTtJVm+4n/uQ0FnmDRF2OKaK/u1Txy3/+6Lnmk&#10;48lEHcrVcJUJ+uM5Pkj+h87V+NX35at1m28lUvhiajyVhWPUEXmd4RW4NP/jZeASZeK9Sv9r/oBf&#10;60+nugJGb+dmGXjDr8kHeKkv0hF55xvuh34ED9BQ8z+uncGiY9aotRO6FuXAB6+uCy41PtpNnb/G&#10;Ka7VETzGs/Xr15dHAQd+tTzjfpMf1vGt6zuDV9cLxygHuDojua7lGPTU+dVV54myzrVc8ZbPwLo+&#10;XLq783vz+d39zz///BgeR3m6yS8B15qeoLfmDZrURYfBpWuScvUY3vu3fBx4CU7QE3U6oy14rrxv&#10;WfBreC9h4sSJ5buPs2fPTp988skRGPShxjHg1nz64IMP0mOPPVb8JHwqkUKnou64H2fvRkydOvWI&#10;7Q/c4nmcyQB969atO6LH8Qw+vZWLPO255UDLgZYDvwQORB+CVv0L+8hursqxL/oG/9lzfUrdt0Vf&#10;wmY/88wz6bLLLkvXXHNNeumll0q/pt8Bry4TfZD+zKEf3PTpuvTJyo/Txq7u9M1+ayQp7c7jh7Uf&#10;ryqxNvoKPnV+eGOL6FvANs5QvzrifsjMf3be+XhH5G/PLQdORA40x4xBo/sxDtI+jM/YgrinfXd1&#10;dSXxatbxvsnret9+3bNOuGzJwvTKi9NKHNvEh8encTePSXffcUua8tTj6dGH70/DBvdP/a+4ON00&#10;ZlSaOuXJNGniQ2niQ+PLs7tvvyVdM2xgGjroqjRm1Ig0c8YLqfuTlWUvqa/3+bZbz55TXatXpPXd&#10;q8t/9+LYvvWzNOe1GemxCQ+kCQ/emwZecWXql/eumvz442lj96flu2/dq9ccmbOGDcgAjklo7o03&#10;kVGe70vHsy0/pPz3wW+ftxxoOdByoOVAy4GWAy0HWg78/DjQHAf6X489+dwP5niYGOP+6/kozebk&#10;jjrFHNtY1wG2uHR7Kpx66qnp0Qn3p7Wrlx+FX8U0qEt+4/16jRp892PdVh1Rj2fm3erqSUfH5+CJ&#10;CRALsGffV2nXnh0lC5oD1uFC5QRmrDG4ETTUeZQ93qEM2DV+dXlrDbFGri50NdNRWjIFGadI8u86&#10;HCOz/1D2AeWjpOz7OpC/M118Y/kGmHCUXOPlUf9BpjF/N1rMU8g2ewoKn3r+99SpDL4GnAKsww9c&#10;Y92j53HwP++bkedo3xzI+nFMHFQHIPkWPMH5vtQJn5CHsgfMDRs6FXTu3ruj6FbAIKdYVzpSby9l&#10;A0bQGroRsJzJR6rl538nGbsvKQdmJ33sydH8PZT1ePuRNnqwfAO8h+diwppJW7K2Fbj15AkZ9ZzF&#10;3IiHO/jNUf86nGu8XXfCsZmnWf+P/V/DO15ZPIZPJ5yU027qZ/LHOmHAVZd8zuQQsoznP+X8dW52&#10;jvnvf5CGDhueBg8amGNk3oJRPv5VPuqAQ7Od08umHslbr5H638QZnE7lOuV1TwIjeNBz59hf8Jpy&#10;6XQvStU4HbU78bTnLA/51HSXJ2JhDmaZHMi+sbwG61ziY5izHpNWsimvbBOvHuj/s7/qqfGs7VRH&#10;GqCa8fu+VOun9tmb3Jpw5JO/WccPKV/zq6Yp7IO6mnhF/b3JspYD/WRvmuOCgBFnZfAxaIBXs8+X&#10;1/0afpTv7Rzw+P8ffPDBdMEFeS/5CRMKTr2VObZ/PJpLvb3x1P2al7FeGfUfhdKjC3G/hgc+Xzqf&#10;tff1Pvzww+J3h3uznYMXcgEr4Llf41HaSFa973K72bC2K73z5lvpzddmp+V5H/2tn20uvuiAo2wk&#10;8CLWxL0aT//5UPhiVq5cWXwgc+bMSTNmzEgzZ84s7wXy36OnTvBq4qnuuCe/cnwqb731Vtl7SywE&#10;/UF/DY/u4RNfulTTEPSLw+CXaeqRvPQbPHU71/TF/cCdTPh6Zud4gueee67EB4gzeOWVV8p7l3Xd&#10;UeZ/+gxPtOINn9bDDz+cHnnkkRLz8P7776c33ngjkQGa8SraZvC2tifiYd57771S5tlnn00vvvhi&#10;kd3zzz9fYKNr+fLlhe+1HRAHIiYEP9Acdi/qkpfe4tWWLVuOjGvxAh6BA3ynT59e4kpqmYJHduIu&#10;yP+1114r9MAF79F87bXXpiuuuCJdddVVaejQoenmm28uuItPiRQ0x39n9ajfeHvu3LlFT9ETNETe&#10;Wg/cq8cI6vBO/NixY9M//vGPdNppp6U+ffqkAQMGpDvuuCM99dRTBe+QAVjexaUreOt7bxHzAjY8&#10;0Rv6yUai+9FHH033339/oW3WrFkltkW54DP5ef9WfdpgjSO4zaSdkPMtt2T/RvaDej8BD/v165cG&#10;Dx6cbrvttlKnPPPnzz8Sjwe/4IczXB0vv/xy+VbufffddyTWSZ01L6NNOMNbeTK/5557ig9W3sgP&#10;Zp3oORmJ41mxYkWRmfIOMuwk37p8e91yoOVAy4FfAgfq/pOt1ffrL40H9MMRW13bcnwxtpNffy52&#10;/J///Ge66aabypgz7LJ8bG6dwNcXOfRDO7/cVnzb/Nt7duRv9+VxpvOWDRtL/Iw8cGDTo58DL/o9&#10;OKij2QdEnfA+3hH52nPLgV8SB7SXum1qI9pSJGMu41t7PXn3dN+u7eVarMzbb85OTzz6cFr03tvp&#10;vrtvSxdfeG467ZST0xWXXphGXzM0DRl4ZTluumFUGn/37emBe+8sMS3iZ24YfU265MLz0tVXXJJu&#10;u+WGNH3aM+mTVcvSti2b0u4dW3P1eU6V1yDXd61OK5d9mLZ9sSkd3Hf0ncQtn61Lr73yYonLEYdz&#10;5qmnpVP+dHK6/eZb0pyZs9LTj09KLzz7XIm525vtiPmf+S97haba3qEVH9DeTO71ZlOaedv/LQda&#10;DrQcaDnQcqDlQMuBlgMtB2oOxFjSeNv407kec9pjpMef2+M/ty/L+o1daeOmT9PWbZ+XeW+MRZ3j&#10;Wh3gxZg26nF/yZIl6brrrkunn356umXsdWn5kkVyl+OQPU22bSl7tpZ4CgUayTy9nserw9ppJHPx&#10;qBdce+Cgw/4h9pOJunrOPe/JxvozGOYaR8sH1M5ndH3fUZeEuzG/+UtXV9eRdyrrPK6te1trR5e1&#10;eWsNUj0vKnTneyjfT3aH5woH9uRvPH+5Pc+Njn3PWXn117zCA3EV9pHZlr8t/dnn69O6DWvT519s&#10;zPvveC+ghz+1Tqi3E3+afCMjcyTfpl6yaEF647VX0uyZL6XFi+YXGQf/6UzINOpBp3s/JkXZY8sc&#10;1qu8/xEd+CrvfWQvmZ15rxWxUvxvkeBf19mjEz3l4fr13rwPzRf5e9mfbyzzQbpa10nvaj0KWHgV&#10;7SL8XHwt1v9j7YhMlK3nuYHX8c70ednyxWneO2+mhR8sSKs/WXE4tiXXKR4sy6BO6oFX4KMdr83v&#10;e2jTX+VvjmvfW7ZuOix7tHdOQTfa0E0/67o8r3W1M5Sfdhfu6HA0+aXeWjf9l9/hfpQL+q31hZxq&#10;bKKO+l59Da7j+1LEyHywZFkafd2YNHzY0PTO3Dm5bZLLwcI77Zs9sB7gXe94T76GDfdOcTJBX52X&#10;7QCHfolH5JPkn6Nr1ivVV69X1mWb8PzHo4jlk5dcg3/+N8u4F4lOqDPy438nvfDc4dkx8LE47xez&#10;K6/Fbl6f39XPx+5t2baJncnPAm7U59wJvvt0FA+aOuNZb0le5Wp+qbOG4TrqdJY/dOoYWnqrJN/n&#10;d+7K/UHornJ1HccpeuQROXRK4gT41ukB/3MnnpGRZ+TVib6AG3T6Ty/qNu8e/N0LOoIGuNFffZ9+&#10;jS+dH9R3x+wv4D1TfvVOKfBp6k4nOprlAw/yEFtwySV5bS/7hPFC++CH54t94IEH0pNPPpkm5PiZ&#10;22+/vex3IF6D3tcp6Knvsdval3gROEryNfHrTT7K8HWLL1H3wIEDi9+dP5vvfdKkSQUffnZ78Gm/&#10;4Nd9jTrV9y915PiyLWIOclzMPbdl2Fdema669LJ0/TXXpvvuuLPEDfHh88UvW7bsGD0P37tzXKuH&#10;beFPhysfu+PKDJefRQwSH/y9995bcGbTapya/AseoUXcxt15r//+/funiy66qBx4ceutt6Zp06YV&#10;/MiDreSnv/HGG9Orr75a9LDmhWs8Qtf1119fYkBCt9RHDwMP+gw/9+lK4Ipe9Xivmr5ceOGF6W9/&#10;+1v661//mv7yl7+Uw39xGvz+dJlt+bFJfVFnb2XBFWshJkJsufgMdftuWN++fQsOF198ceqT4zXE&#10;QYhzYE+Ct+DW7dT4G03khh68Bhctl156aTlGjcrr4+PHl/4D7+yZQg8feuih4oPDK3yGe9gE/How&#10;x6HBQbtmM2u7qQxa0OFbq2Jx6ufwBE9sGBiXX355wZMM6ZR33bVftNI19J900kkFf/EzbEj4/gIn&#10;MCVw8YPdMfdAq7Yfdron17/2HcE340R2Ag5n5m9S0PORI0eWmCl6pp1effXVpR3Yp8p+Ld7lhztc&#10;5RX/EnoY9dVn+X0PDmxxN8OHDy/xP93d3cfgyU6zU+THrrPDkdiS0G33yITcxBQNGTKkyIcdZOvs&#10;BTNixIgSd+Q5PNVPf7SRWrZg+Y8fyp533nlFJvos96W63rCDzmQMnpgucsQH/U3YZrKqy+L1nDlz&#10;SruyX4/+y3Pyq3W6vi4ItD8tB1oOtBz4BXEgbC9byI6yqcZxbLx+ae3atUe4EWMkZ32NMbBxwNln&#10;n51OPvnkEiNjHBspYMZ/5+j39Zulb8ymf2/uf7Z9viXHxuw48h5DeZchz9s6pcDZM9dRD/ybNt3z&#10;4x2d4Lf3Wg6c6BzQJppjXGMk9zyzBtGdx41lzTLv3fJ5Xuezz4s4lheee7rsGzP71ZfSLTdel84+&#10;49T015N/l0aOGJyemvRIeuC+O9Og/penc876Rxoy4Mp01+03p1dfej69OfvVNP6e21O/f56TLr3o&#10;/DTupjFp3huvpZ153dha/Z68fpgtRD4Opu41K9Pbb81Os2ZMT6uWL0lffZnXsPO661fZZ7Dx00/K&#10;OvAd48amYQMHpQF5L5kpTz6VFs1fkJ554sn0wpRn0+Z169OhvT3v17A1TbsQ8nW/N/sQdsW5t/IB&#10;pz23HGg50HKg5UDLgZYDLQdaDrQcaHLA3NdhvHlsyr7ZvOfK8pVL0utzZqZnnn0y3Z/3SLzjzlvT&#10;7fmwNj1lypTiuzEmj3m4sbpxer32GeNU6+38HmeddVYaPvjqMo7e8eXm9OWWjendeXPSs5MnpScf&#10;n5AmPzGxvC/pPciAY7xcr68GruqLPO65th6/4uOlOX7gjTTluafS+AfuKTiPy2P+W2+7Kd0y7sbi&#10;6/H+c702wD/SXLsH03pv+PesPUu9jc/jPp5G4ltSl3dE+Xesm1uvn5DXu+fkNWE4WEuOhJfeB/L+&#10;pbVwdAd/5ZGXR87x5Vc70qo1q9PCvO4hDv+l56amrrwHLj/fv8pU6Z7ya7tXpXcXzC38Idd77rsj&#10;Pfjw+DT56Ulp+ktTi99OPAefSyRydUi9webL4p+//ZYb09jrR5b3EvpdcE666Py+afS1Q5M9PJfk&#10;mA748f/Mzu8Jy2/9P9bXo74fcu59HpT9MnlutuD9d9LERx9K1+S6x9w4Kr059/UM9qhslA9/iPq9&#10;g8Uf9NwzT6QZ06emObNmpLlzZqUF+Ts59j3yPobyNa50s/ZXBG/kQSc/Gl9s+KL4e/gZn3jiieLz&#10;41fhv6phRJvBg/raf7rVve6TNGHiA+mqqy9PVw+4IsvvztJW4eabYvQl5tLyw5GfRj38iw/lfZxu&#10;zu+DjM37rT6U5f7k5MfT1PxuyOK8H+vXhzrvHVTjoZ3xDaPNOfQT7XV7hO9PTfCPOtFgfY9P1zv9&#10;1gLpjbYRSV54oDWS//TMO3P8XHxC3pvjB/TeNv2LNh1lejujDU512+4tr+8siZNZunxVGnvTzWnQ&#10;wAFp2rNP53WC1fkdvE3Fj+x9bLiwid5R56eiE/xD0c7Ax8/aLsU1OsOHLY9ydHdE9n/x0Xn3Hny2&#10;ekK2NQ7vodOz2t6oo+a1/2yo9s9ukW/QHLotj+uQj/+R3OdvY8O6DvvStDF4e6ZdOAfMKIcWNp+v&#10;9NW8x8HT2cd397jb0ujhI9I1Q4akG0dfl8bfdXea9MjEss7bnfudun48iLYc9/GRDeWfg0vdbqPe&#10;Tudot9qKfivaUp23psFzdpyu0SeyadJXl4Uf2yo+gj7D7cekoE8ZeNT4eaa/El9AF/jBrZs36Sdj&#10;tmdq/g6G+Cw41/yp8a+vyYiu1X5fdcIBLnXCf3VYkx89enTRR7ZPO+QPpqP0n97a1wIP67rAJdOa&#10;vpBxXU/zOtqI8uIq+J/5d/FD/IWYAN9f+vOf/1y+/finP/0p/f73vy+xB+IEyIWPtlNCo4MfQpvi&#10;19eu6v1Xopz6HZ0Se8YG8FGLWbA/hX0e2IGwCXzLYgLgHjEI+tiaR02e8zXbN+ah+8any/tdnM7p&#10;c2bqn+NjrhtxTbo2xwi4Vo9YBHEp9uRgB5WLBCbZRT10hW/dHhT4xr+ChxHXA44DTHElxi70JGjv&#10;1CeQIxuD36eeemo5xG2IuyEv8PWZ8BNDw0bqO/l1/DdmCJ2lt+wHPaZTv/3tb0s8BlsS+iNv6FHg&#10;5X9cO9Nr9lIsCt1wJh9xCWIXxEOI1fiv//qvcqBVX9SMCQo+9nbG107tJfKjZ04eGxornn/++UUv&#10;1UV/xSG5H3FVYnfIBB/Ff6A3dCLkx+Y//fTThX/gGIeSp7YprkXbQ7eYj3HjxpV2Ku5FPvqHbjY0&#10;5Ah+8E3MGRtDR80JOvUv+ht9G31+PO+vLpYpZBE0G5uID8PzX//612WewGaI9dC+yFI8FZyNpelw&#10;nxwfpL2QW6Ro+3gY9PMfyn/uueemF1544Zj+VbmgxTXagn/sOT3EAzZKm5XCBqGBrdXXsQX0VdvA&#10;C20a/nCjm3UdBUj+MT7Be/pOt8mID7O2rZEXDeyoNkZm9XgxdBy9xkQxDqATxkwxTkAXnNkusUXi&#10;XtAn5kqb0tfLU/cD6oe7fkJeMPEh5Bc8lq8u57k2R1+1IXQ2Yw/hXfOFDWI39I01XLAj1XXEvfbc&#10;cqDlQMuBXwoHOtledlPfKlZTnxN5YhynXxCfahzJ3hvf6KvEMOrDIuk/a5sc990Ds8A9mN+R+Wpn&#10;2rb588NxMl+lQ9nWe68h5SlAjBOiLFvObke/6r5r9+V1bj7zv7cj4LbnlgMnIge0Ce2sbhM1nXFf&#10;m9Reje+0c/MQ+0l9nN+fe3/+3PTJx8vy4k7+lm6OUbH2+tD9d6d33nq9rLOPGT2ifDfppReeTSuW&#10;fpBmvTK9fE/plD//Pl1w7pllv5iFC+alzRu7y1q9PWTOOv3v5XtM7+R1VO8KWm/cu3NbHiD2vIPq&#10;3Uh1P/bIA+n1WS+Xdf23sv9g9cqlZT9x78Eq+9hDeU3q/gfSsg8+zN9o25GWLFyUli76IO3LNmX/&#10;rt1l3RQ9zYTeoL35rP5v3GlsbXwZ9iXK/pDyNaz2uuVAy4GWAy0HWg60HGg50HLgl8WBGDc2qbYH&#10;y+zXX03XjhyWrrjqkjQixxiMvv6aNHT4oNQ/++X5Mqzd8zubc5t788EZl0qxhuw65st8h969NT8/&#10;8/S/pbFjRqZpU55Kzz83Od13121pxNAB6arL+qXL+l1Q1ozFkfDzmfs3x7UBE3xrxbEeYI3VWuzg&#10;DGvQkP5pUP7G6uChV6ch+f/AfH1l/0vTJZddmPrktXXr2NaczSnqZL4ec3fzeu96W7v2Dqwz3xl8&#10;jnfEuLw7+3G9P8s3gGfW6fmVnPkV+CDwhG+BD4JvmT/AWvuQ7BdWH19Q8BWe5g4RI7Nk+bIcu/RA&#10;GpB9GGdnP8kVF12cHs1zD7wOX0FNW/i+x+VYITLFiwv7nZcGDLoyjcl7bN6UYyac+S/5vPDHerz1&#10;FbygL1Kca9jWtfkjy15Bf/9LOr9vnyLLSy46L11wzpnpn+edVeZX3luwhs+XhUbv6fJt/ZS1b3IK&#10;2de4bMjvTzw//blC4/kX9E1nnJn9j1deUu7tKd/Pze9B5bll7OWJX3hNn//whz+kX/3v/5X++qff&#10;pfPOPiNdlMvD3fnqDGPk8MHFJ1L7MeDRTHiNH2Dy63kPmQ7wt4gT42ujB3weeMGPzUdhvlvzoqaP&#10;zoE79flnii7/4Y+/Taf8/eQ0LPN0bo4z23cg7+uSv5kUSX5+Z21CXAjfGj/HgLyv6nkXnJ3O6ntG&#10;uiTvtXrV1Zel/jnWhuwfyTFF/DHm23U7q+fs6PWuvRgMPv46lqrGPfD4KWfz3LAjfGziNeCPb3jI&#10;7vCxdvJNq0+75avVxvjG+N6UhbP2xVfIN8WPpf3x0YUvCa1NHcdL92ue9EbX/rxUKEbmoxX5nfIx&#10;N6Rz+p6Vrhs5PMcBPpbjP54tdZI935GDPvz9738v+PBB2Teijv/BC3xVf7RrMkA7Oudkfyo7wqbw&#10;Z6KJT5deaY/sD/+253yf5FvzDU3oiyQuhP8en/BQ/ZFqXa/7D9fsFLjK8vOLMcHTeKYsmaqrqSfe&#10;9bdei/6rL78i9b/s8nTlJZemy3Kb8e3qC87um87N/v6zTz8jjci+YnYjfJZwAy/sZOBo7ZePlf9P&#10;PFendZegqz7rc8S1qQf9oReRJ3Qj6sE/tKpHu8CDJn01f8HRLsmMrNj8msdRT29nehDJdfyHl/6Q&#10;PpO7vpbO45X6apzYXDIi49k5RkL9oeNg1/hGO6R7cCVfba/Jl8BJPd2572Mb8JANhA88+KgjBpSv&#10;W7yMGBX7y1njZ9/qhMdBn/vN+K46b1wHnWiy94m2JQZGn6+tkRN7S1Z8v2y/Pkm/Z48KZ/drny48&#10;Qu7O4in1X+IT6IpY2JpncGniHvjhI7zYH+XpAL4Yi+hX2FN+Dvix2/oI/NGe6Vlv8TtshjgCbaef&#10;8dmFF6Xbxt6UXpvxSlqxZGlZh5w7+/USSyFmQVvTH5ANX3pNb+CKl2KGyCniK4zLxCrw58MT3mLR&#10;8BQtdIr/XfvsTa/ZW+ML9s9YQ8wG3JVBH3j0hSzI73e/+13Zx4X86E1tvwJXfZb4QDwFG25hr8nM&#10;deiS/3GtvL2O1Ge/FnSKydF/azd00thS7BzbSDfYUnnFz2g/2h35R32BU6dz4NHUl8CJHOGi/Yqd&#10;mJDjL7Q3sQ1wQTsd0sb0i2juk8e0eM92RXtVNx1k741f0SUGxli9KWv/xU1om/pM/cgpp5ySfvOb&#10;35S4JfE3dXtHA/zFyJC38Q0Z0l90SNEOXbMF5CxmQluBP9wisf/0UawYe4AmtqY5Dgl9Muegu2gS&#10;p1THjIApX/QHeIIePkG2EX9r2ddygLt+wnNtQttjJ+t382v+Bv6eo19+vNBe2YXgM1rrevBPGX2A&#10;/GLByKVOcEEDXpE/GdIH8cHRl4EZ/KbD5AcHvDTuq/kS+aIOtpRc2GfjEXtWyR/0BY/UwRaxd+Ko&#10;yCr0vM4T5cBXhgz4bPFdPcGLqP+HnqMu+Wud+aHl23wtB1oOtBw4UTgQdrzuX41LjBVH5PG2cVT0&#10;fZFHf6HvM47Tj7Dj7L2+MWw4/oDNdjuayT15fa/zizwWssfnZ3n+uXXTZ+X7S763ZL9Pdj7qB4PN&#10;1hcELu6B5T7b3uwbo/7ezsq3qeXAicoBc40Y42sz0d470atdyWtMax3TWH/Gi1PzO1lPlXiV3PrS&#10;gT1flf1d7AnTtSbvM5zf+Zs+9Zn0/LOT0/vvzk1rPv6o3Hv6yUfLd5hGjRiSJjxwb/po8ftp1/Yv&#10;0nvvvJVGDBlQ1u2t5744bUraunlD+Z6Sd1z379mRG3Rux/vz2uXenemt12cmsTGT8lrimByL8/gj&#10;D5Z6N61bW/YVv+WGG5Njwby3076Mu+8Bb8hj3x1fbE0r8zzVuNvcjR0J2sMWdOJB8x6bEnaFvQqb&#10;1szX/m850HKg5UDLgZYDLQdaDrQcaDnQ5ECMP+v75rb2GLHHxFl9T8/xE1elyXlfjbfffbPctz+L&#10;9XK+1oj94MfwHiq/mxR+LPBjrmztXBnr/r/9v/8nXdrv/PTgfXelmS+/UPbqmPvGrLKHozj3eA+S&#10;D2lEnvPzbxojS9aLzQsimR/E3Jvfynul5+SYhlF5bG5vjOUrl+bvQ23u+d7OV1+Ua76PWI/33rIx&#10;eazvmq/X42rr+dZ5+2QfBP+6dewYr/d2hht/At8JvwU+4Y91bjzCE7Evc7Jvm88AjfCwlvzHP/6x&#10;+ILUx09S+xzANfbf+XXel+HQwfTG2/PS8Fz20osvyd+UvSY9NfHRtGTBe2W+pH40Bd/4VuKd/qHD&#10;B6Ybxo5O991/V5qS51Lz3n4jfZS/I7tw0fw0a/aM4jPkY+drEtMTPlT117z3n4z56fmNxDCIA7lz&#10;3E3pmScfK+8RLFu8sLy7MHnSxORbt4NzLAa/WPi8+AjwOFLoS/zv7YwuvKh1mNzo3iv5207DRgxK&#10;fc/J3yG49cY0J+vWko8Wpa5P16RdeT6nDnKW6JO1Iv5T72TzF/h2r/nhp598nFavWJpen/lyuvfO&#10;can/5ReXPUrxhA/QnLRO6ocT3Mzx+HnIky/NXibajVgo3xnhd7SXCT2k53zZfH/8juH/ABvMSHhv&#10;LezaUcNybNP56cqrLs17I43N7XNSWpnnueJj7P8EBwmdaEOTmDa+UHEIL740LT2f3x+Z9vyUcjw9&#10;5Yl09713pMFDri5tRx7+KboXKdqE/+BPyH47ePM3k7+E7loe5eZP/An9VRwe2oL1Pe0En8Qu8M/V&#10;fruoCo/4pyKOT9vD1/DR0Df6yr/JP9UntzVtFEx14XOntQm0hd5EXZ3O8a2lxR+tzO3z2vTHP2T/&#10;fN8z8x63o/L7M3cW2dMF7Sr2EmEb+Sb5Xq1f8nWFfwtf8d9ZijbI9vEVRrwZuYlp43/mt8YfdKML&#10;TH5Cei5uz3O0gBn2M2jhp6aX+MLvp41I8tb044d7AYPe8tOhg5zw3f9OqYYTsSyB32MPT0gvTZ2W&#10;Fr47P639eFXqyoc9eV/OumwfGX0I+OiFKzuHhhqmOsnZfgt8uGx+J13phFt3d3ex9fRHO49yQW/U&#10;E+3MmX6yfex5c41YHbX8/NcP6Kv4JsnHuhg+/pBU2wR1R5ujF9a86YM9Gfhd+Y/JOnQm4FtLo2vi&#10;x9iIoKWJA9hhk9EltoNvujefZ5QXy6FNha3kVxVjwOcdia22VwO/PV93+HVrnQEv+K1ck46A1ems&#10;j+U34HPXzsmGn6DGgd6gXT14Iv6nT9Z7vKEz5CLJF+0E/7UxfSRfOHtkXICemo+1bMBQTh79sL5B&#10;W9RW+DSijcknKas+99livCQrYwV9SzO/Mvoj8ulz6mnphpGj0uxXXk0bsy57V+/A7rwH2sHc5x1W&#10;MXE44iu0DXZcTIkYiTqpn3zoqTzGQXRJewh9DnkrZ38QNk0MI3zh4l6k0Ftw6Tx7Tj/oX51PfjLH&#10;Uzjy6YiN8e6zGAqxVKGTAduZrOqxmvFW3ZfCNdpKLRv35CVPMVLih4wlY0xY1xHX+nC4GyOJ18Q7&#10;+WtdjbzNszyBRzzzH1/ot/ggdsu4mv2p++HIH2c0iamMeBG8rGNA4KQv8dw4QH+j39C34I06JXDo&#10;praHF8bgxmn2Q6Ej5BptQX5wyVNfa4zLJrPH2ngk8CKxQ3BAFz0NXqEbHPzU5shXfBKc4ekZWTUT&#10;POmXPoOtk79uE3gcOqKPwEvtekIetyhbw6x1WH0OuOsn9QHGqPQTrmGbXOMfngQtaBfnrl2rCw9D&#10;/8BURnLGd/ptnKIdiNNDrxT4KBNJmzf/0F/UMTI1HejUzxvXRHx9wAMbLvLDN5J5gb4rZMMGBt/k&#10;hYOzuDh4wqFuG4ErmqKce+hTH3zohvFW6HHoXODgTF7RLgKm+9pDbfPrZ563qeVAy4GWA79EDrDj&#10;YQ+NR9lmfby+NOYswRf9lz5BX61/12+HvY48Act/19Ff1c/ZbvvHiIex58OePLa0p8yhffmb0Xvz&#10;3qb5f4wPo1z0DepTPmDrW+p+MfJ7frwj8rXnlgMnIgfMzSIW3tjH+Esb0iakOLt2nx3QtoxFraX4&#10;RtKUpx5Py5csyjlyjMzer8papvVMh/iZmTNeSEs/fK98Q943kdZ3ry5rnZ+sWlb2oFm04O0kpkX8&#10;i72/7Q1+7bBBZc1e/MvmDd1pe/6ek7P9Y5xX57X2dV2r0pqVH5U1X2umA/Ia5fi7b0/WgT0Xv3NF&#10;Xq8edFX/9PqrM8veMWJj9u/M+5Zm+7F88ZIyhhY/HuN5NgIf0GiMWCf0O35MOp5tqXn7Y2C2eVsO&#10;tBxoOdByoOVAy4GWAy0Hfv4cMK409q6TMam5tG+3XDNyaImjmD3n1bRjJz+nsWkcPXEw1m35+fkK&#10;vCNqTZm/PHy7xrMxVzfmn5DXp62XnnvW6SVewljb95aOwu2BD7dYMz8178M/ZMiQNGfOnAI3xsSx&#10;fgt/eFsjsEZffFt538hlKxbnmIGeb+ME/IPf5Hn8Nz3xNXyJ/FPeUYa/dYMmP8BGCxpj7wp+tx8y&#10;xu7Ovinr32DzFdd+OXAlcxq+FX4Lvmi+Tb4gcRV8et7LjjX2Grcd+/elPQe/TjNybM/Vee3/tvye&#10;6/Icf5++zvLM06iYU8R8wroEWcFjxIgRSUzE+4vmpy+35z3vv+vZJzN4lLWi8JNvjO+Hj8C6Cnng&#10;Rcxb8IAsyJW/i0+ML4X/yjzM/p4B09n7COJO7MEpH3+XPVusoUeMBZ50Wj93v5nQiCf1nIZfg/7e&#10;dc9tqd8lF5S9g95b+E4u2qNXOaqmXNdr7tb7xY7w0Ypjsaf/1s0bet6NOKLveQ/7PB80z/OOBF84&#10;PnpPN+QDv8DdXM56FL+DfPYI4L+ItiCvJL/31PlY8Zmu8PvU70/gcSS85h/pd/EFJQbo+enPptWf&#10;rEjrNqxNO3dty9nyfDjHySiDN2jh3wTb+hlfLBz2H94nVf5D3+bvE+X/Gz/7ND07dXLZN0q8Dt0V&#10;YxF6R5eC3+iLGBQ+aLruXuQNfP87Z3oWsqW7/GZ86Hzc2o3nNW/UhZ9kSx/5oMVRwJNtwFO01/4h&#10;cQraGL8TOxB+cf4k8DvR06yzE40RI7No8UclRuYvfz45XZXjq555Mn8nKMcY1vqnPDrxt+uwT1j7&#10;4Kvnb6v9jMEPvEYHuvgc+Qj5oNimTjijJeLY+M/AF8OAjyHXoAN9fFniFvhI6WPgW8OGS+CjrHLq&#10;4Z+lE3Tf+/fdWTeaSdt1SHAQo0hP+cLZj+7Va9KXeR32u8P2jE1L3+bvv+R3FD9bt77k4c/mH+XP&#10;Vke0PTBDRnyWbBg9oBM1L+XrLbHJbDFfJ76GzuC7FHY1+IIW8hIvIQ6DDcKLOikT/HJmd8jNvgDs&#10;Az7E87pcp+ugz7PAyTXe68fwnl0Vj2e9rRNc9gi/2T3xLoFvDRtM/0Pu7A9+i9Xg89ampBo+XvAj&#10;Gwuwq3yrkc8zfNCPaGNRl3bID40XdE7fE2MIsIP/6greuz5eki98xvaQGjJkSIk9CDqjLJ0I+txj&#10;I8hSG9EG7O0lwT14DTbbiH/GBcYd/P70IfLID27Nm+iflKO7bFTEAsir7rA9oVvqhrOYOjZcOTE2&#10;5CrVvIGD9nPjqNFp1ssz0t7sx4i2w4/Bh+F/4MReTMhjsthjSixywJSHTqpLG1K3WB3trOZXfQ1n&#10;Pnb2lI4oY5wlkXXwxrXxjvbFrmtvnuGrg/2hy2A7xOXom8Wj/OpXvyrjMboY+eHqwBOyExOl/cIX&#10;DZ1S4OKZWDp9sBgA/BWjEvwlR3IhO2VCLuCKT9QnRd9a26BOdca90Pv474xOciZ/4zQwyaa7sp/q&#10;Vof2FfiA5b/xBly0I3KFs0Q/jC/paexBoowDbZ1wUY+2A5b4XvuS4KX7eB5w8byrq6u08z59+pQY&#10;+DpGJtqaeuglONoK+xgJDLjC0RxCP8wedTforvEke0kebYnNsF+Yumu5ygM+W0u2cCRn9dftRr5I&#10;cJXg9GCOW2U72DE+xUjsWSdZ0xn2l+2IvWG0yd4SOGKgxJbrA+kA/sJZqmlmb9gjdGiTYR9DHvKL&#10;h8VDtp8NDTjg1omORayP+9qf/jTGP03Y6jDu0legzTgy2kHAlSfuxbWxsfZI77QV/EFTTVeUd4/s&#10;8J1s4O4emDWvm7RE+fbccqDlQMuBXwIHwq6zi3FtLijO2TqMMWWMudlPcz9zDDHz5mTGO/W6BZ41&#10;xwLgsuO1rfZfn17irXVRDt9Xitjr/P+bbMMDJ3Al5aJvA891s76enD2/yh/vqPO21y0HTjQOGJ8Z&#10;B5W2lsdC2kt9GJ/FOFU7iWtty7zA945ezO+/zXvztRLnsiG/G+ibSZ+u/bh8Q37cTWPSlPx9dTE0&#10;9oH5PO+73bV6Rcm7b9f2su+M9U57wuRFmLQyvz/54Pi70kPj7y7vPYqBEVPTvWZl+uKz9WWt1D2x&#10;OWJv7E3jG072h7/3rnHl+0p7dn6ZtmzKex7n79eLj7n+2pH5vaf5Jj4lxs76DntijQcNdfLfeNWc&#10;K8b3aGX//He4rm1VXR6PPMMntuj7jrpse91yoOVAy4GWAy0HWg60HGg58MvgQD2+jHGlcaS1Z/Hb&#10;vkt0Xf4W0osvT0u7dm/PTLEuntdAsy89z5zL+D04ZV3a+5LeXxFzMju/b8q/IRm3Gu9LxrfWx+2V&#10;Yp+RV16clr7YvD4/6YH9bfbti3d3NpZVTlwG/wy/BV+3eIJI4MWarPmEtWZrvOI51qxdmbbnPWMC&#10;9q4929O2HVtyCAm/ZY53yPihV8z9hOyH4KviQ411Bc/gLpmnWLMXNxDrC54f7zBmt45tvUI8BT+r&#10;/JLvCBjvm/PUCR/l4ze1Lu+9bf5FNBrTW9MIGPtT9kcfOpgmZ//12Tnm6NbMoy0b8/u7uYqvd/b4&#10;Rmr48OEvtV5tnWThB/OPkevuzHf7j+RZR0bpUJmjWKfmo7cm711i6/Pd3d1HUIYTHllvsZcIn4C1&#10;eXLz7sG+rDchz5BD/iht+ubrPcXvzl9iL38+Mj7SH5vUX9OovLkjfHxL6J95T1B7rKzKe4uKi9qS&#10;53yhEyFb9MBZDAm+HMEjzwt9xzdvHlrmiAX/7/K6zoE9aW+ORaGTfAX8dvx35AIXOEn0i67wDWgP&#10;kufhe6C79RoVn4P4GL58viQ+wnreWwDkH7pDry7Ke8jcdkfGd/WyfDfL4VD2I+TjCJ/zFRjaGz3y&#10;DjUfDLzguHf/riN56xipj5Z/mG6+9YbyLr12JB6H7kghb3iZs2o3dINvSjtCW7THUuC/+ROyVa/9&#10;HNRlDZDPlW56HrYr8GO/4IJe+GvT4aeTJ9qPeLXgr/vyiSvAf3SBQz6hJ/L8mLQ3q8HerELvf7A0&#10;jb7u+nT+eeeku26/Na9DkNdRPQAz7GPAZ39HjBhRbJL4FHKMFHT7jwa8pzd0JnAlm7Bj8tX0Wyv1&#10;zrg4PPaSPikXvJY//osLhAf9jXpDF2K9IfipnFR0K9tL8RN4SQZ85u7X8gqbBg6c4C+vPRAKHUyl&#10;I6+/xvuJ3x7QJnO8WL4PFtrpNtvNBxr0wynw5AvVVtkaa8R43cQZ3s0kHoGvke+Vb099QZu8oTv6&#10;HddgigtiA9FCNs11HuVDXz1XBz0Vn9CMtWvi0/wfNIBXtzm6Al99FT87v27kDbmC5Vo7Yre1K/5P&#10;fRIcPVMmytXX2gS94SslK23e8ygDNl75LodYIXlDf8HGr0hwDzm5Jy6BT55dVV47lpRr8rI8+J4f&#10;sCP2hr7/P/bOw7uqI1n3/9qs9WbWzKy5nrnXOQDCNraxMWCwEUE2IiMQSSSDJJDJ0eQMsggm52Sy&#10;DkkSCIQAIQmJUO/79VGJ9rECzNz3Zu7c3bC1z967Y3V1daivq9GlO16DOoOnidsdZeAdDowBeUF3&#10;jd7ZneeDcOiswSS4HZkYG4B//ECL2Hn/BF/RbqG7j5Xwl+k/DgvtsBcCJg5+IY+UgzpxfqQ9g2Fa&#10;u2KlHTsoPKT29IZ25O2p5e79EPGj00c/zlgFOYu88HwQLxgh8AuMH6gTvjkdPH+ePmEZo9Gng4UG&#10;j0f/iIO+Xv/UveMvfFxBHB6Px+t3+kvGRmBvOLeQNoa+3esLf8TJO/gefA5YiBjXQNxe3/Bs3G4Y&#10;Z+bk5IT2iFxxnvX0PZw/O0aDZ+QbeMPy8nL//HfdoQ91SdzwKuMSxywRIbSNeYV3lMHlO3XPOJVw&#10;9CHenqkvZA1tAHkJD1F/3r6Jh/IRl9c7tIS2jD+hNzzuefE6Ir+4VCplueonGCPS5l32EYf7IX4w&#10;UbRtaEU9xY5yI7eQuaSFnxhH4/QnTnjX+Y88YjfI5Tu0C+PPljELaRCG+kXOgcmiX4NWseyJ80Ja&#10;xEtc8AJjQ+oDnK7Tx2kHLci71wHx8A3eBpPEfAT+yHTkCQcdGKPRTihzpqOcTm/GYvSRjCmRvc6D&#10;pOf5oW6RzcyVHNtHHcS87uWO50/wCuNf5lmUGfqQR88n+aL9wT/4YV4Ql5nvzkP8Js+kgx8vH/xD&#10;ml4e/EFnpynP7ry+/dnvlBN6Jy6hQEKBhAL/Wyng/WosOxnb0rcxR6YvYXyI3Hd8DP0fa2/gPVPq&#10;s5H5yGdkcFvyFllLOvE3/NK/1qsPdp120yPZdRb+Ouxn0FiDs1MIS96InzEf+ciU+8Tr/ZbXI8/4&#10;497R5f6Te0KBf0cK0Ha4aCN+0RYZU9GWWONkLEV7zBxDMWZjjXL75vXhLCX2oXK2EvsWTxw5YHmj&#10;hoXzlJYsKAnnLa1eucQWziu2VbIVf/7MCQ1gm4x9q+wTfNKyl469jdMLJgR7MIf277bTxw+HOPft&#10;+cnu3AIDnt5DuHPHFtuxdUPA5yyaN8fmFM4IuBnwNvipEk6HM55GaFw8daL2dZ44GfZtVFy9FuxS&#10;MVdlvYcy+tgTGcKcAnnmYz9kBPRgfIw84uI37/hGWO7QDvq4HMIf8wf8dXT9O/JUUqaEAgkFEgok&#10;FEgokFAgoUBCgZejAPNQxpDuUpo7s0Y6YPCXtmvvVrtfV21NT8GVpNd0n7BnROPYTMd6LOu3rM+i&#10;K7yUQi+icexj2Uh8qDD6f+6s9q3njbK+/Xvaxi1rhFmo0DSbuYDW2olTV1Oj1tUbNb9GLa8wz3Qd&#10;OHBQuBHpjMeOtIOHdX5pE5gb6XWFX+A7MIa9u49Y3th8K5g6yfYf2tk6vpbHNp2PpbmjT6bcrCW4&#10;Dseea5ytkI+Vp6p7j61k4YqgyyycNt5qb5wN8xefy2cmAE0Zm7NOwboEeh3OC/Axv6/vezje+zvy&#10;wn7g7D7SL0Gn1Utkz7ZGtEmP9SFTuiYs6GQch0EY1tspj9dna1kUhr2s4GPwj74LfzjSZj7i6+a8&#10;I/9BFy19dHVFZTivYf6cubZBZ59cv3wl1FODVIvYynii69z5izZ2zCj7bki27S7don1EWj/pxB08&#10;ecbGTZpgXT543aZMGKpzaBWv6rShWTZDOwnrn6GxO/JPvplXsv95xKih9n6Xd2zJ0gVWdfuGPagT&#10;DTVH8yu28/Hd0Fz7NmeIHTu8v+W7zrjQr/iihdQJk+TvwLSgi4TursuF7sxbyRe6Wdar0Blhy8Xn&#10;ai/onM5LUwO8/MQe1Ny2+XMLbdA3X9mMqRPDfNDnyfIQHPxGHaMDG9ynl61dstDu3Liqb+m4VHo1&#10;IenhdVG+zTt22dcDBlu//t/Y4kULrfzSeSlhacu/1tumY1d5xRPoRmjLYN2w64EO1/VZsayouHXH&#10;Zn0/03p/pn3ZU0bZjQtHxEyK+7nar9rkP+pgT5HbmptkX7b5qa1ausT6f/GZbdA8vkr4N69r0oGH&#10;A8/qN3pqdKOff/i2LV8w225dv6gp/yN5ouYC68puTvjZOm/mibpDhwPmKejFd22354/gYxUmlk9i&#10;BCXXqRMby6Pk0p79lj1goHTpI2yf9tY8eAQftk3/OFJ0eugL0TXDX/CPt9lQVtXvIZ2pNCV/gs0r&#10;Kg5nODdpjUAeFf0LLAZxwje+3kJbpz7RI1Ne1kl9LSFuT6nKezZzdrENHNBP+vYFWgO9RUzWrDJJ&#10;RAdHPlympd+k04KW6zeU2uef9bL5hTp36Op5e/7wTgj/rFkcKpKSDxxrFvQ3lBMMF/lxWRg8tPOH&#10;tGljtAXwBrQz1/s7LxAUP+g3waIgg0nP+QV/7V3g0NC7gptiT+aLdpsuI3E7vbgTL/aI6P+QCegv&#10;oau7+Df0ofzgR9Dl00dQdqeJh+no7vERV+zIJ/QEf4HO2WkZ0wT/PKO7pc9GB0zeY/17e/GTHnKv&#10;7xc9bN2qpeqnxXOSOg8ePgp9AXLn2OmLwQYG+Bv4mPWpmE+I2/up+D35ApuATQPyEtOcb+QZPs4M&#10;w7dM522lvLw85IU+GPyA65Uz/Wc+03eSf/CtyEDoSPpOb36D/QAjE58xk0k3LwP+3YH/GST8WP7o&#10;MXbo5732HOyX2ixrg+gZgv6hxbPzqoeFlsg4eJ24SQ8/fvGOPsjHAoSDFs6rHg9jLS7symxas9a+&#10;zR6odcuhsn29tTV94qTclJk7YxPSj52n7+8YQ5WVlQVduuOSHCNDHpwf6aPBtqGzAbNHvVO3Tl+P&#10;z+98Y580fdJf/vKXMJZh3dTpjT/8sI5KvWVlZQWdv2OqnT748zpxmvCNOqEt0m7gWfw43Txf3Ntz&#10;xPGPOOdXysN4ASwJMpq1cFzMP23RiPA+jgW7xbPTmjiRL2ArwLHTfhseCGeg984H4d6CPwy/W9Is&#10;LZUcl3wlLPgL0ob3nHbkjTPUqEv8UZe0Mc+v0xr6gJsEiwXuBh7lXVx/4J7AsFDH8IzT2++k5b89&#10;fu7kkXoD44HsoNz+3cPQ19GW4QvGZdDK6Ug+Mv0TB2mB28MeEbgQxvOePrKaMITFL2v3/o0yIYOh&#10;NXh37Ln4N/Ljdc1v4keGMOYAAxPnxcOQDnkFlwKODdwNPOLfPT76TnBILrOQE8Tn3z1t4uNdXIfI&#10;W8ZN0B+8DjxE/ITnot2D10WOUtc+5iXO2HlaXq/QGZ6gbpx/Yv/J74QCCQUSCiQUeDUKuJwllK/z&#10;8A65DZb5rPCcnF8CfoW9U9s2bLTsfv01X++ps34LwxiSfpp+DFkd939t5aS97z6mo/+gT/d+k76D&#10;i+/cec8cyfvczDS8n/H3pNfR5f5e5U45oZGPSV4lbOI3ocA/iwLwLe2UcTfzOsd305bgZ9oY7efX&#10;TmsS927b0UN7g93rk0cPBlsw2zatC/tT3d7LmpVLrXDmVJs4frQtKCkKdr7Zw8g+1ZvXLlvF9Svh&#10;HKVdpVstb/QwKyn6Przbu7s02JM5fGBPwN2ArcF/Xe2dELb+QU3A3IwbPTzYrSFO1ikf1lbbL6eO&#10;WYHWrSbmjbOtkku1KhO2p4Itqmfa36Tz22J5Q9koP2NsZF3mHJS5I2NL5jjMG/ADzbhix1oAY2z2&#10;hHTmXPbE/nhHnPG4Of6e/E4okFAgoUBCgYQCCQUSCiQU+PehAHNYHONQdIOsY48YM9gOHdttjxpr&#10;ZJ8CvUh6DP7EbaqGEC/+pFKpgL9gTzz7nM+ePxbwL0+kE31McA1XT544E3Au2YP7WmnZ5habHpq3&#10;olB2nY1AKU+kMnomVS93kj137rzinmijx4ywPfvKrLHpoV7rXJdg40P67frnwq7vsXF5E2yFxvwN&#10;Tem5OnMIysY8grIxtmZ+7OX13DMGxy9X67g6wshU1jTa3AXLX2BkbnaOkSFu1ipY02atnD2YrBPg&#10;GOuzphCP9X1OQPrs+R02qLeNGfqN7dy6Vup99t6n17ohk6YRwaH/xR4/NgMy96Pjgfh97QE7+ayt&#10;4581+05dS31QL3cqq+zC6TN27fKVsF+Id49VL+hDwcjsB8OUO9TGjRlpJ48KZ9L8wlZAe+ncvCub&#10;Qgvny75GV5uc/51VXj8jr7Kz3qg6ai9Qxvu4Hqk7aMg79GL5E8faRz26hbOD7tRUGXZymKP59aDh&#10;qd1/1GylO3+2ITnf2ZjRI+2X0yfC9+fir0cCaHA1PBU2QW+5GoX/aBQoSynpKY07gu9beUbv4DUc&#10;8zTovFc4BseY8N79YmMHmzSeH/ZtFH0/zbL797EinXMGpokyxes5xM3eatpXrrA0m8TrtVU3W+Nw&#10;fIxmcVandrRkxVrr2auPDRqcY7t2lglmhT4dGqTP/yAvnh+9DI52wtoZOBl0X/E5AcwN4SnC3Lpz&#10;z4oKZ9tXn39kc6aNtcrLxxWe+JWLNHlCfH/vH6b8InfAyDxpbLKV0jn1+/wz27xqmdVo3p7pnBeY&#10;I6PDGTc82/b9tMGeNtyTV+SbIpMjaw2P0/LO1+/CB/2hvOiJwKbs3LTWGsNZYRJcyEcC6nos/B55&#10;68w1Nciz/P20Y6f174c9FfB9+wJGRtKms+ABv4AcZs8fWAbo7rwV1kMUfdm27WGdYen8BeH8Ic8j&#10;d+rR2z48RFhvH6xlol+O5Q8Zgob45X2qosZmzCqybPHZmmXzdGZLlXy8PEZm5arN9mmPnraweLY9&#10;qCgX4cCCKfxjXWJBry94Dd0oex9pK8hILyd56shRBnSC4FjQwbnNiLhcYNmQe+g4S0tLQ9mgC7To&#10;6EJPThhkN+F8HZr8EC6+w0es06B7RRajS6Vc8VpKqLMQKi0j6AMoNxgB0gDPEqfR4rXdm7dbZETs&#10;qD/0s/Q75MP7nDh99w9foZ9Ft03/FNPN854ZP/Gh8+zd80P7cdkCe/TgnqJ7gZGprWuy7bv2B506&#10;+BvWrsgT8XBBuzgdnuO8US54l3QIF39zunv+X+YOroJ8oPelX4XGznsdhad+iouLQzmoV+oX53kg&#10;X+jj0Z+DkXG7JrzHj6fhvByXA5tVvT6VbYoRI+3E4SNBrsRtN/xuyZy3Sa9vXhMXz6TDHT+eL75D&#10;P2jXlsMfugrWIat0ZtkW5SVH+JjuH3SxUbnD0pgd4XRcNnq8PFNvzg8884288Jv3tEdojF2Pv/71&#10;r4G3weWyvxm/5NXLwdgF2QYuBX5FJuGHuNwRt9ONb/TrxP3WW28FjAwYAKcvYcgDGBlseHzwwQet&#10;spNvcVzQi3ScRvAauDa3e4Mc4pvnlfCeN8J5nniP412cb6/79Nf2/8bxeFrkBUweuDmw5uXlkp1y&#10;pM+FIy3SiMOHD/oDPagnvlEGwvAbW0i0A9o6eMHD+/bbDcX9tFHyQ9GCz+Isrmctz8THmjy4MmyH&#10;0CciE8kn6Xt+8Yd9FTAe0A/7JbQVz5vzC3fOXkPesJbtsi6Oh+/IT+wKwTMeR1zHTlunBemDHaGv&#10;pHz8hoaxIwxyiLiRt85vXmek42kRLs4T9Ac3S/mpD/qTVCoVxu9xGE+PtgeuCewmeBMwMrH9Gfx5&#10;upSB+JAh+IO+5NW/Z5YbPA19GbSOMTJOE+YU4J/AM4EHpU3hYlrFcfLNy4Bf5B15hvfIFzKQuKEH&#10;NAXjBEYGzCkYNw8b08vz4ukw9i0pKWnFyECfxCUUSCiQUCChwN9PAZe99BXe3/EOnCT9Nv06fXq1&#10;8DE3U1ftltYTONeEfU5lW3W+ueQ9stjj6Sgn+EHGkxbyHdlOf84z37jzzHvvC3jHbx9/8J1xCe9x&#10;3L1fIg7i5fJ33Du6Ospve9/ID3n0cV97/pL3CQX+2RSgfXDBr7RT5mzgjVn/8z0SjM9o+/Az/vBP&#10;W0q3IdqZbEPq3KQrF88aWJYjB3+2c6ePh/ORau9UBUxLuWxsXzx3yo4e3BvOSNq49sdgfwZ7M5vX&#10;r7Z1q5db6baNtnrFEuOsJbAy2NfGrgxhDu0XHu/UUbtdea3F5gxra+m0U5fPWdmOzeF7cwOYfMkj&#10;2Y3nHKjJ4/O1dpVnm9aus6rrN9I2ZDTvZC4SrqgCKBfzBca3rKsgu+I1BGQLY27Wf/DjzmUVNIE+&#10;yEWXlU5f9+O0cxnxgo4eW3oczXv8Ji6hQEKBhAIJBRIKJBRIKJBQ4N+PAoz13Pm8lPVM1qmxET6z&#10;cKKdvyzb4s/qfmVHpsnHsQpMOMaYOObmJVoLRd/HWvWho3vscbPWQ5XMU2ADUjUf3H844FyGjRoi&#10;Wy+7pavWuFkfHjdJn9MyNg64GPnFf4MwDLyvuXvPFghPMUqY9G07NgaMjJA3aU98r64TBn6Zfd0/&#10;25YtX6z3aZyCfrTryDvj4ZgO7jnMoaWgh0LYkbl5t96K5y8L+zOxI3P/5sthZMCrs6aNjoH1dd8T&#10;7On4nbkO8x8c+WItPG/YAJs6fpgd2feT3kLj9Nhc2ZGOOY3pQafPnlvWxNFxut5BXoLzsTxzA+wE&#10;oEvG3gLzCK83PJJmTIcw59L+I6+TzDt6FMfI3K9rsJU/rrJvvu4vbMd06eovq+46XwcXrMlWr19r&#10;vb/sYeNHD7LL5w7J5lCtPaive2mMDPMed8yTcJSZudJUnYH7ea9PZM9itdU+kE3h6GwhrcgEfE9l&#10;9X1btHSlzi3qbaNGjtDc7aRi0PqPbM6kZ3k+2/v1vaGF5+Ef0oV+nnZMR/LHfM7zhh/CQHvOomqN&#10;VbZN2e/xnc436/3FJ8GeDLo+wsVzQeqFOTJ6wtFDBtqOdavs0d3bL+JRrsUl+tds5Tdu25QZhfb2&#10;e13tmwHZdvDAPlIPfhsfpnlND+068unlwhPl8nkkz9U1D3S+WpH1V/2VzBhnt8pP6S318d+LkQFj&#10;B0ZmhfSoX/fqadt1xvKDqmtk4VcOWnGxTwRsQ8nMfDt3fK/8wBfp9kMA8GX1DWle4Tl2Lv+wBbJ6&#10;UYndAYsj+03BoA1VrKuxQXIBMnbiwMgASdq0cavaZ1/Zzxpjx3X286OGWp37BWiwY8deIXSFyI/S&#10;0tKAs/I2S71g23rV0mU2dNBgmzu7sNW+kxhM6w21HUfewVfSYE3mys27Nn1moX3Tr4+tWlJidXfB&#10;Yol3VfaXsSOzeOla+7j7J8LIFFr9bdVXKLPWKBtkJwNx39JmWO/hLAb02mAOXsWRT/St2Fxw/Sg8&#10;4HTiN7SDH/CD3o904WXuHV34xTYB/RlpsEbVniMe6otyoENEx44893wQLpYLvEcmgzXJysoKulvs&#10;WPAOR9vrzLkfyhg7ZAQ6YDAh2Atz+RG3Zw8LfgTdLPzO2T3eX5BXl61+Jw3eQ4fi4mL78rMPbenC&#10;uVajtTZsrj2SPRJsDF2rvGPzl6wKYwjiho7uYhrwjnxQh/R/XPz2vHkY9+d5i9+/zG/qgjbkeYH2&#10;mTRrKx78gJvgvDDaodtCwS/l4IJ+ubm5Qa8MRpUy4Mirl8N5wMvOHTsa/Xp9aXkjR9kR6cUBjXGO&#10;WKNse6DboG27wz9xEadfPHt8nl78TJ35WqDHA4/CX+BMwAusVtlmFkwV1ulze/0/XrNPsrrbvOI5&#10;AQeLnKOe4zgJ35YjTvYul5WVBbwabeb1118P5/PQJsEJM96I4yIedPzQDswCen3nfec36Obl9XTB&#10;4IBXIgxYRmQH/E7c0ITfvOPb+++/H+rc8cD48TzgN+YB6o02A14H/AhnshFXZpkJTzi+ueM367Ze&#10;97yP43Z/bd29rPE38CVgEcCywHduBwc/5NsdYeNnf+938g793DFuQMaAr6Cc0yZNtjXLV9jxQ4ft&#10;yvkLlrpwsfWszjDeU0Bo6bg/cBz0rZSNdJ023KExGBVwSYxNGLt42s7/0AccGeNVZILTKC4DY1jo&#10;zxiVtN3F9Haaefr4Aa8BbgPeQ+ZljoMJgxzALhgYEOY4sZ9MWhEn7Yf3+KPc9E/0I4zlwQJBF7Bu&#10;lAXbScguygyPet/x3nvvBR5EdmTSzHmWuB0jw3wBungZnUbkh7zQP9KmsPGH7HEa+5125hgZ6tr1&#10;Bc73xON+PU7yjaOfoA1ggwaMDDKCNun5hg7YPWMPBPkF90MY8uX5JR6P3+uMfhF7SJx3SB20J+MJ&#10;m7iEAgkFEgokFHh5CsT9Mecr0veEdSY2Imiye7eyyjjHJPTpGsI9rLlnlXomHLI7dt4n8R45juzn&#10;HRfPyHT6AfoF5sqMEb1/Jx78eZzeD3j8xOV9Ce/oMzwNftMvcBEfcXR2ebyvcid/xB/3q68SPvGb&#10;UOCfQQHaAm0HvmXMRRvkN7zM+zZdy3lJqUvn7MIvJw0szPXyi3YjdSlc97X/C3suYF1qblcEWzE/&#10;79phc2bPsIKJ46zwe9mWGTfaxo8dYTMKJoZn7Mzgh7OVCPfzzh320/ZNdlbrWn4mk0aAEgSsSaRt&#10;Y1+7ormFsDKkTT4O7dttP23bZBPG5tmkceNto2yYXtF+CfD69+/cbZVTcZmQE8wfWFNBz8AdGRTL&#10;GGiB/HD5Q3howzgeOcUcjSseq8ZpZP4mLPIi0/GuXZpnek6eEwokFEgokFAgoUBCgYQCCQX+R1GA&#10;8WU8pyXzjD3RC7FOunzVPKu4LR2x9N5NT7ReLP0o/h9Ll+Nr6Dz7WihjdnQ/7LdkrXrnz1qrrpeu&#10;h2m4hvGomst+2q0zcIbZ+Emj7OTpw5a2p/BrjMxT1NkM+3XV3UeZqt+6NmxcbyNG5tqadSuCnlkW&#10;GVsiFoblWrXNmj7XevfqawsWzVPQtM0YxsM+1mUMTZnjMbQi+M08g+9pfYfWBpQuGJnrt+ussGRx&#10;0FvMnjpOGJm0HXLizoyPOP0duiP2oKKDhC6sQR87dsxSqRTefuXIH444wciM+rafzZg40k4d3qO3&#10;fEuvVSg7qo803cHIsF6OHnft2rVt6sXkPZQHO+nYFsDuAnVG3bmDLr8Z95MfCCB6pO/yTeK62G/s&#10;Zy2lrlfYlIJp9uknPWzJQtmbEB7lZTAydTI2sm7TBuktekpXmG3nT6MfqJX9E+2B94x1co/XOvw3&#10;5WAPcsG0SdaT80A2rLLa+2Bk0DuKCXUJ2RUwMpdSFTZh8jR7/4OuNnLEMLui+WTaj+aeKndLccP9&#10;WcZzPD+jvuE1rpiunn3ex/7De+2poF7vVN0wzgueMjHPund9177q3TOc5csaFGXx9kUY4qGNsjc/&#10;77shVrZxrTXItqmXi7tjZI6ekt4ov8DefOcDYWQG2oH9LzAyzfX3iK7VkWf4j8v5wHXreIK2rg/x&#10;QLfv1lpxUaF0vR/b3Ol5Ov8IGzz//RgZbMmoMqTPW2YDevcKGJnaiquBLpm0IZ/omcApFE3Ns1M6&#10;c83CuWwqlw5vo5zUKe0ndl5n1CM6NuTfXPFPSnP6cOib2oczQ0M9a31x6LZ/g/UDI7Nxwxa1z342&#10;abIwhxfOBlnazJlUnTjqmraKLOVeXl4e6seDsfY5v3iO9RO+a/rkKVYuHafnkf2D7iiTyxZ/xxoL&#10;awfIOW83/s3vl69XW8H0762fzvRavqDI7ldf16eXx8gsEUbmo6we4aylYEdGtplC+EbtOYRNWhw6&#10;YHSi6CCxLfEqjrIhK7EbhI4WG2hxeVgzKS0tDRgJ7My4vjnwgcISvr0LWw7oVNEJxnYPyB9hcM43&#10;/GYdhr4T/WJZWVlYy6EOcfiP/SILWONxjAwYx/9XGBnHSpCm58F/o9vOyckJemP0vS6joKHT0ctA&#10;OZANYP7Ae34l/OHSBXO1XibslBppk9bksR91MXXTpn4/J/SV6JSJ1zEE6X6VmP7/OMqLrhd8FPyB&#10;Ppp3TofOcoFNFMoA3gg+8nbkdKL/BXOAvABj5N+J33nE/UI73vGMbY6u77xrn34oG1yzZocz2dlL&#10;1yAeCm0Y3YbkPHSjrVIH3LHphX0vxhXwMvztzuuLZ0+TfMCX6E7QT4OTpR0gUz7s0jXYjvmwSxfr&#10;37uP/VBYZOdOndbZS5JNqse43vnt/QJxg7cAFwDOBTwHtkGw0QH2AlwAZyGB7wAfQ/qZDjpgM4Px&#10;SLdu3YJ8cxwNZSItp1dcV/AeWCTOBkPvTj4oN364oD/9Ju0KHA26fOynuPMyuH9/D50de9O9e3fL&#10;zc0NuAt0TWAeSAfMBmXmHRdn98AflB/5DH+Q9qu4zHEYYTnDpri42DinCjwEWAh3zl88Q0MuLwu/&#10;Y+dljd+xvoyMZEyKHSPOXhgh/Bj2jCbJ7vkPsgGzY/MWO6N6BdfBeJ46ysrKCnVM+4n7XOKGH5Aj&#10;tLE333wz2ClMpVKt/MN38gg/l5SUtOI7vCxxPpGBtFPkC9gKdzGfO8287PihbsBgMA4mz7SV2MG/&#10;8BuyGYwLWA+Xi+7P8+PPmXdoRxvnTEBwPPQLyG36CPLM+V7wHXxPOuBosKUED9JWoYG3S+L2/Lt9&#10;H9oQ9CUfnpdMWtPuSR+ba9gA8zp3/877tA/KCFYJR/ndL/lwR/xOK+JgjkB5gp0htZs4fX4TJ/Sj&#10;rsHIeL14+sTrv11+UDdz5swJdMHGj7dXz0NyTyiQUCChQEKBV6MA/aZfhESOM/9gPMr4AdyrOpxw&#10;puKFM2etQrZkHtfJRqf2PjE/RJ7HfS9x8Oz9NXI8/k7/gexmDM9YjT6e/oY+wMcgyHyeWSuI+zri&#10;9v6H3+6fd1ykRX9MGQjr/ZV/b+tOPK/qvA/2PupVwyf+Ewr8K1CA9tCeo83C3zXVFXbp/OlgN6bq&#10;ZiqccXRL62bgVE4fP2xgV7ZsWGOctXTq2KFwDtOPyxbZhLxRlp830nIGfm0jhg6x8bLdPmn8GJsy&#10;Ic9mzZhiy7S+TrgtG9fYkgUltuCHItuzU3YhW9YhHz+6b5cvnAmYmHvVleE9a5ykB65m+5b14Uyn&#10;6cLol2jOeWjvPtm4uimMTMruVt3SYFVyB1uWkaPdIleQPVzIivbkF2XnQlZxhx5cPMfyhfDIGu7E&#10;734Ig0N+8a4tWrf1Lspu8jOhQEKBhAIJBRIKJBRIKJBQ4H8wBRgD+lomxWAdGP0NeqHN21dZzQP2&#10;cr7AyDA2jDEyPDPGdIeeIEc6t7D3vkznjN6/G/QtUq0GWzJbNm2zocO+tcnTxtmZc8cVTLpnfXz8&#10;WHEw7NfFGUv453p4Xzqglvfbtm213OHf2tLlC3VG0217/ER7rp9rz4mWfK9eqbS5hQste4BsKvxQ&#10;bBW3yhXBbx3jXh83Mz5GHwFmhb036GcpP+VJz++FClLaYGSuVt23WXMWpu3BgJGpeDmMDONydBzF&#10;xcVBL8XaOevpnDGAjof1fNd1kS51gT4LLM3Avj1sSt5QOxkwMuha0+N1yIGKn7ojz5MmTQpr8ugi&#10;fb2bkvt6AL+ZV/AdfQe6BNaq0ftQXnRApIneB70teQg8oYSea75Sc+u2Xb10OdjDbNIaC++4P1KW&#10;6nWdOH3OcocNt25du9iKpYusuUG2EISp6sxxFE3prjIbPmygzscdbuUXj8g+B/Fq/aazwC3fY96D&#10;1jjKTXnSZy1l6ayl5XZHeyYeZZy1xDlR+w6dsJyhw+2tt9+xb3MG2749O6268qrWky7YDfFGg+Zi&#10;z57oTCbp5m6LXo8i3Qv6B9aK4vZD+rQJ6gZ9njuefQ2IfeLse94s+zYbZBNlxtSJNuibrwI2pn+f&#10;L8LZwFeEpaDOcPFaE2XjPfYqRg0aYNvW/Gh12HEI7YiGA/5Hczthb/YfOWXjJ0+3rt0/tv5ff2Mb&#10;1q+VPdQb4dyu57LfRL6Zd5Iv4kSX6Rd8QB7JKzzFhV93lKfy1l2bPet76/NZdysqGGU3Lx4V8fGj&#10;Na8XahgP8sp3bLUEfAwMr2vj6lU26KvetlX1WX31UshPnCcvDzpx7CXNmjLaju8vTZ+19FzzZR34&#10;Bv2IjnbNb5zXTXjQHzA2tNOCMcPt3LGDMpoiXpbcCAEVDoxMS1AP0vYdGaYktm/9yQZmD5IObbpd&#10;SUlXJnkqRFXbYTLeojNEFtPG0VlSRvKLq9F6AjrNLz75NNijOMmZLeJVzyf+uKAR9enrA7R79Gvo&#10;47ijH3aHbHR+vnj1lk0umGF9ZLtn8Q+zrKayXHHru5J4GTsyK1ZutI+697A5M6bZ7Su/2POHd5SM&#10;aNcsDiWbLes8yEfK53o/8uLfPF9t3UNdKg709OiSsfeBHYK43dF2KCcyL7bjxXvS6OjClgS6RnSC&#10;6MLpL9x5m4z5j2/gq8gHenzajssk0nF+wx/1QpuLz1ribAyX3y9TfucDT4N4cchE+g9wEPH5TdSt&#10;54H8U89u7wB9PLp+0sePr1MTXxw/+SLf6Dyz+/WylUvm293blfKl8qltgJG5cq0qYGTAS7zzzjsB&#10;X4LulXOfoCP1QbroWNH5YvOLPhA+AMdRqjEEfnlPWm05L3tb3/yd1xH9e25ubmjT1E9cHvfb3h1Z&#10;QvtzO23ISpyvo9H/YheD8Q5t1d/jx+vQ80GeecczY6westvyxmt/tZ4f9wjnpRXNmGnLFiy0dSt/&#10;tEWS7+AgOVMPuxycX4MOnnKgw+aCn2m/7l6MW/yNZITaNjRHb08es4R1ePfdd0O9fPlZTxs5NDfg&#10;7HbtKJU9/lSr/KCPz3TwC7IDmoAFwC4PPEY9g414//33W2UVmDdsXjg/Z8YFHeEBdO3wHrp3r2uX&#10;P3EYpyV8CRYYWyD0gehonL74xx99stvDcNyBx+V8A4/DB14njIEIA67mtddeC2XBJgr04h14B+7Y&#10;VwTvTP8CDhNbL9jM+dOf/hTaPedZxmMST7e9O369Tbofx8iA1cnJyQltwr/F/OXvCA8N+MadZ6eX&#10;+4nv1Al8u062/5YvXBSwUYXivVnTptusqdMC3rIgf0LgGXDdf/vb3+yPf/xjyAt4jsz8kqafOfbG&#10;G28EvCLjL69HzxNjzWKNg5HVxOOy0+uEPNLuGR9zTlF5eXlr/cRtlnCE8YtwjMWQ8bQL5HYsq6GF&#10;yzrKA7/CO3E/QRz4aatscX2SD/iLC/kFBgzZRnsAJ4VcJP/wDtgveAke9HOjoEWmIx5wL2DdwRqR&#10;B6eJ08jDMCajnGCckJ3unNbgUZAVtCny4+dkxvzgcfMOnvGwtEnCgP0BE0i+YrqTFnMI+jf0sIxH&#10;2iqPh3Faws/YdaKPp949fc97ck8okFAgoUBCgVejAHIU+e3ylPETOF/WeBh/sWaDfUJsyKyWvThs&#10;xnGuZ3VFZbBZSB9GP0l4+gLvd1xu+z3OFe/oDxlDMGaiD/UxiX8jH6wjxH0DfYL3M8QX/+aZPJAX&#10;whE3/R556ugiXEeOsJmOd6QV5y3TT/KcUOBfgQK0EW/ftC0u513ew8M8c/FM+6FNgy1n3HfmxJFw&#10;xlKd9gdypvvl82ds0/pV4eyjm1cvB+zKMZ39jS0Y/GIfhn16gwZ8ZaOHf2f9en9uI3KH2OQJY21S&#10;/hibMG5UwMisWrHYyrZvtrU/LrNF8+bYwnnFwZbMtfIL4Rylk1oz27BmpV2QTW7wMppU6r/WdGU3&#10;G8zM3l2lWu/Nt6kTJtqPsoPMOXAsCD2qvR8wfGH9SosJlCt2lJ8yx+3a2zN+nT7QAhnF3NfHonE8&#10;8W+nK+/wy3zScX9OY/wkLqFAQoGEAgkFEgokFEgokFDgfw8FGP8xH/VxIOuZ2OpmHXR72TqrrUP/&#10;nsbIBIUvT+hPoulnPN9Fv4zuBB3Cjp2b7G7N7VbMy1Ophdev22RDcgbaZOFMTp09qmjQFWdgZFDP&#10;MDzWVV+n76Sla/2Gdfbt0MG2aMkPVlF1VZ/Rx2u+K53r+TPlNnXyLOueBR6gr81fVBz21LBvGt0H&#10;68as0YJNIX9c/Ga/JPoWdB+cx8B6t68rk6hjZK5U3LMZRfODX+zIPKg41zp/icfsylBwvIvH5+gH&#10;sEvA2jz7uEkfvRt0Ih/owcgfejC+k6fePd6zCTqTKmBkngk18iytV4ccT1uG7ay9o0+gHOxxZX2C&#10;tBnfc5EH6pb00YGi76WsrMdDE3A66NrQT5MH1sjR73L9tGVrOLt6rr5PGDM26E/QpWG/ggw0qn7u&#10;6yysg0dO2NDcYaJ9V1u2eIHmOff0/YU+uYUkv7mpRHbs1AmbJnqWFE20m1dP6U2jPZIdmYcvCbKI&#10;dQjOh5Q/lUrZ+Alj7MOPu9nKVcuEkan6DUbmfv0TK9tzUBiZEfbGm29ZVreulvvtYOENhtqQAX1t&#10;kHAl2AKdKb1Rvuz4jx89xoq153/54iW2Qhf1hQ4THkNXyRwVWscXhWb+hg4H3SK8iM0L6r3Lu2/a&#10;p8oftmN6ftLdCiaNs/VrVoT9HMwrXTfjbZO4cLynjQ7q/YWtEb2rb6TEqjQa8DHCjOmOLZl9h09a&#10;/uQZ9ta7Xez1N94Ufuxrm/39NK2XLbLN61aG8waob9bV0FGC1+LiHAL4Ar0qOh/07OhmKF/sblbd&#10;sVnfz7QvP+1mhVNG2o0LR1RY6ZCfCwVC+/0HHVNkRdWKk1kvnszu08u2qD6rr14Mscdtj/onj+gp&#10;0fPMmzUxfdZSsNkiuiCA5Gg/T9SwPSzhXPcNrWmn6MXHDxtiZ3T+1fMGMDItMk/5CWctvcy0GRrI&#10;357d+2zod7lat5xhl7WOkLadRX117tDBsebJXnSwILRnlyvYpWUfTtd337OeH31sRTO/t7Jt2+3g&#10;zzojWntzsK+CHhq+A3fAhQ6S+kavj8xA1mAjhT3+8Cl0cL47n6qyibKx9EXPHrZgznSda39J9au+&#10;QOV6aYyM5HHRtClWefG0PanVHiHJ6+csmSgOaE0dgGFAHnFWBjo01kFeZg2T8Mg4t0eBbIOfsfVA&#10;GXyNBbsb6BSRb9j9IE3Cce/oQp4SJxc0ivmftHGs5xKHu7KysiDXS0pKAp7AaYkfD4NfnpHVMUYm&#10;xrN4fB3dvXzOD+6XNJEz4LwoA/gonJeZ3+SFcG5HJisrK+h5WV/jfUw/LwPhcHxH/uRk97U1Wi+r&#10;DWe9qa8UScDIVNyutZKFy0Mf9uc//9mIGzmJTOFCvnChV+YZLAiyFB5Hxw0eAbwFfIqeNl4vT+cg&#10;nX//3d7d+wZ0ycQNnoF9tpm68fbC8556J0/gIaAl9Y1z/gTHg84a/Am4F6c1frx+oDvO6587cpYz&#10;0sDJ9Pn8i2DHg/6F89knqB0MVt9Dm2AcRr6JHzstYI7AK3Ah4+AZ7/f8HhLTH9oBOm109tRBly5d&#10;QhjihbZ7fiqzS6LNw7s1xtmJQTDCyrqeP06vz8a8zfrrpk2bAi0ZQ0AX4kaW0FcQJ7IXmqCrd5lK&#10;fmLe45m2hI6dsQ84NMYmcfvCT+ychtzBIoFzKC4uDm3M68L9k0/aFfRhTIc8d+fx8EzZoBl38kpd&#10;g6EAX4BshMfp28mbj4nAX4CzopzIGmQK9fP73//ewLTAA6T/si6zzgjnZy1BF9ow5XXaOE/F8ZP/&#10;uJ7ib/4bnovDht+qZ873Ym9586N62Q9qCPqzowe0xr16TSg/41H4DhwQuAn6E2jovEz8pE2d5+fn&#10;29tvvx3GN+Xl5a186TSn3THmJB74lj4HF8dFHYC7or3SF3h787yTltMizgeYH/qPnJyc0M/FMosw&#10;8AiyjvoFu0J/wJgspj/xeTqeL9ozY2eXJSHDbfxx+hMf/Q18gm2pt956K9DDMTJx/B4NfRIyhL4Y&#10;eYdzmnhZ3W+MkWHM6f68HGDY6HtoH9wpY6bL7C/8O3Xmcw9oSTmgY9y+GEtQN9Q16cffPJ6Y9ryD&#10;N5ijIHfgH6eV+0/uCQUSCiQUSCjw6hSgP3F5Tv+FfGafAH1KGM89e26HNB+cITuji+fNt1PqA8HI&#10;0NczzqB/Izz9iF+d5QL5Tbr0iZn9Gf0BfZFfxMU79NXx2JjxVtwP4Ie+jv6eO3nie0dXZ/kkb94/&#10;xn55l5nv+HvyO6HAvwIF2uNf8ha3HZ7hacZdzD2Ye6VSqYCJ2b+nLNh4ObR/t63VutnE8aPDuUk7&#10;tmwI5yWBa6m8Xh5sWeNnesEEy9X6fP7YkWHfHme/j8zNsTEjhoawi2U39sSRA8EmDfZofjl9LFzl&#10;F3+RLffLxplK4G7A0ICVqX9Qo/WeBrt182rrGU+scfbtpblN36/C+hX2rdhgU1dzzxofan6teQnP&#10;yLPMclLW2PEdOrXVnuO2j0xB/kCj9vyDz2N8zbjX10HiOUacbvI7oUBCgYQCCQUSCiQUSCiQUODf&#10;lwLMTeM1TTAy6NfQzWwtXfMrOzIauAZCNDdLF5/+GZ7jsSh7xNkniv5k555tVn33ljXpbA2pRmU/&#10;wGzdmg2WPfBry5802o4e32/NAUuheb5sh4SxscbHQZUt/4RpatQL/W+oBxewKOBrFgojczkljMoz&#10;6a7xpO/nhJHJH1tgr//XW9al63s2Om9o0FewXgDuBQwA+n7217Duz7ke6J7Ro7AH+ne/+13QO7F+&#10;z172tEvr/bAjc/nGXZs++4ew9jyrIM8eVHaOkWlLV4JetLy8PKz/o28CM0NewE2AmUEXBn6CtfVe&#10;H71jk8d+Z7+cOKAyas0g0vE3A96R8/Vn9ArE53op6pW5gM8xwMajN0I/wD5yys56OGvXXOxjZd0b&#10;nQ/0QecFLmbM8BE6U+NLe/u/Xrcubys/4/O1znJMFaP9p8pCrTBMh46etHF6/3lP2Xdf+IP2J9xW&#10;ztJ6wZDJdv6AkTly8rgVTMmzwhljrfzCEZWz3uqbZROT+u/EUbZYh+B6AoJhE2dqOGvpk/RZSzr/&#10;qb4RmwTiRV3gSKjXg0d1VtWEKda1W3d779137PNPP7ZvvvrCvu7T097+239aj67d7BPpMbuq7Nyz&#10;dWZOX+k03xE94Js//OEPQTeGHg0aM6ficse8DJs96A9zc3ODPpA6QA+X/XWfYMOUs36xWcp88+G9&#10;6rDngzz62hd16c7nwvBzr+5dbWHhTLsqmzNPG6Wr19lNz3QGsWNkdh84Fs5aeu0/37D/8/s/WNcu&#10;H1jO4AHC/YyymQX5Qe+LHgcMAO0d3BY6RZ7RicEn7IfmPTpB11d5Xqqqa6xw9izr2/NDK546xiou&#10;iS+eU6vKgWj7jzpN+4OcQX401tXbUunUv+r5iezIrFD7u/ab6KETtEcPA8blBzAyJ/bJH/aFqJO0&#10;0CJrzS1nLfkcW6+CQ4+HnhO94DjtoQEjk7Yjo/AKiG2bx5JJ5K0zF5qr/B08cER6pRE2bfpUO/vL&#10;KXvcjNx6wSPtxUP9oyfMFd/k5OQEzAuy2nke+07zioqt+/sfhHNTOC9jwdySsGdw09p1QY4jy0tK&#10;SsI+bsfCoe+nftGzcy4K+AT0XbQflxvk6dyVCtliKrCen34kWwNT7dY14Xu0H+hlMTKLFq+2bl1k&#10;Y2hagVWXa8973V3FqvUMCQ4wMu5Yz0XPju6N80tYe43bkPvLvCPf4EnsZMC/2HcAA8H+Rujk8gCb&#10;BpQR2Y6MRC7zjbrv6AJ7g07VsQiZ2ArCZupO0WeTD+Q66yz+3dOJy0B84ESysrICvxHW15HbWvOJ&#10;w/Lb/bic8O+UnXqnHwGLwfo06cdyBL88U+/YOUC/D39AK/KMf3deBn/mji2PnGyd7/fjErtfI3mv&#10;AUGj9O20+5oHjbZ6w/ZABzAd4Cjcfgz1C3YLmzFc6K2hc1lZWWh3YGnoB5Gt6GlZ8/d69Doj/Th/&#10;PLflnIfAyCDXwN4gh+GPeMzSVljesWZGn0l9YjeBsY3HCe25sH8Db+GnRO0slUq1ym336/mP0wS7&#10;gh2X/jonbaHa7MWzvwTdRXqNUHUlHQb6bugDzdCdIwvID7ZXkNvgODg3x+N3mlCvrJNCS8oND6Of&#10;BpdEXOXl5aHdPG14MeZCtomourjrUgMlvzHPgNFjnEJ7IA9gRfzcSHTx6Fxi3iE8eeJyXlXMrY71&#10;SOIDDwwepT3eJ7zzIL9JF/wIYxXHw3mkpPl/2Tvv9yqOJt//bfe5u/fus7b3tV/7NZgkcs4mCxA5&#10;BwEiGAQimmCyTUYIY3KSyCIdkaMQCGUkqPv99Dl1NJwVwXd/eb07/TDMaM5MT3d1dXV117erKAe6&#10;HmMsvAStXcd1WkWf92vw3ehFHOiMlAdZSzt6e0fbkGvGfPoYehtylW+1pPf5NzLP0fycRuhwHueN&#10;fBnrwWk4Lckj2i6ZeX7sb69LeAY9Hrw74DZvd53Zz3k/URbomEgkgiyB3uiY9AFo6HomZSLRp9Bj&#10;wWEhy9G/Mvmfd/Lz80ObIPeYa/C+15t8wMggt2g3MGn0gWgiT/+2yz3yQIYwTiIz6DOUkXyhr9ON&#10;PgTmCBwPz4GroY97gqbRsvj9ls7kT9loa8oTbUd+Q45SHngQeiAneCb6nOeLHHSMDH2MZ7x9va7+&#10;LOv36On0bZ51Gnu5GQ/hXfo8cp3+6b+RB7RwukXLwnvoeMgUeI484G2SP881uiz1YqxGjnv5yNdT&#10;9HnuUT/6Oe8hz71u/nx8jikQUyCmQEyBP0cBl98uT5HBjA/oeIw/YVzX+F566bIVar/T1ZILVqE5&#10;Y3XFyzDug1FF7vv7f+7rybEk+g7jTHSsQeeiTHwDPQ0dwX9Ht+LgN3Q79CyuXd8iX9792BH9dkvX&#10;1AsakUc08bfTLno/vo4p8FenALoX6wrMgWpev7BD+3fb6oKlYe8dGBliJo0fOzJgYcCw3LlVGvAu&#10;1ZXlYW/er1pb+3n1Ctu8cW063tLQwf1s4rhsy8udZRu0vnvmxB/2Ur6rq+UjvlHrjk0N1VapNQDw&#10;MaWXS8L52eN7duHcKauseCq/3Pfs4L7fQhnwVUN5OrZLxhn+KW+h3b+dEFa/3p4+eGgvn0rnpLtq&#10;bvIpuYQs+dx+jC5bVlYWMOOsyzBfZS8sc1DW0IPfHa2FMP8o1F4y1qR8Dcll1l+dN+LyxxSIKRBT&#10;IKZATIGYAjEFYgp8HgXQqaNrmsyb2TOLTXb3fq2TVtyTZVn2xhA7R2vpSo2yn8gk1mLCPs36MzbL&#10;o4pz8ky6dC0BeWQTxX/ADmFkhgwdZNNmTrCTiiFU1wBu4X2MTKMe53mOJi3hozOXl7+w/OXLbOSo&#10;YcGPzNXrF+zxM63DNyX3Pz+488yW/7TG+vUdaOMn5tiO334JdgXmC8y9WcsFn+JzctaWWR9nfyc2&#10;cWzq4FKwjWPzwCbBhzGlg6W4ea/cFiwpCD5YPhcjw1o5B/N+jmjiPsl1fObt6Oq+P5m16n7d2lje&#10;rAl2U/52gk09gpGpf5P0F4uOz3o59gtidURtSeEDqf9Yj8AOxf5S7B1gYLAdYstgvsCZdZWEbCKs&#10;s2CP2yt7D/74F+bKTq54ED98+52NHTnKjhwstCrszKLLSwVcOl9yWfb/RTZ40ABbt7rAKssfJ8sb&#10;LUAL18+rau3QkcM2ccJIxbwdIezNYXvTUGn1CrYF0uJTCZpBV18DcZryHvVZmr/YBmp+t3f/LqtS&#10;nKV6zeXEvbSq/APJ96/KX3L5huUtXmaDBv+oeDhDbbkwJyf/OGT3FBvm2b37ii/z2B7eLrPE1WtW&#10;rjlcnexHpVpr2rByVbAnEFsA2yv2bf9+dG6HTQH8EXbA9u3bB/7CbwLrWMQKBhPzSjgyDsoWDnha&#10;R6Zdj7kaeVNn2rJzq++ETZljNy6e1/6LCmtU/ZreCkulfPAjU3jklE2eMVd+ZNpa23btbdrUKYrt&#10;tNXOnfzDrl44E2ws2Cyws9JvaXdsKthHsPviKwAMhePG6DPwq8uLZ+WvbHn+Mhvcp6sVLJxmTxIX&#10;VH74WiUQbf+rSZ8Kcqbqda29ePrclgvf1qdLRzuwc4vVK3YW9PayRL9FPZBBC2eNt/PHD6rrIGMQ&#10;JAgVSqerlPzy/hd+0H/Mld2+ih+ZK9oTY4rRJGNUeLFJTdSg5qFsn0r1tXpI/86dKZaNfaL63Bw7&#10;rzjQVbUv9Srl+XhCXmEHw9aF3ZY+Sf9GhpEe3ZXPL/HhUO3HmThmbOirrIe+fCbZpbVRX4dEpmPP&#10;46CPsw4ADxI7BFkARg4bnif4jD51VRiZGcKP9ejayQp+yrXHd0qFc/x8jMyKgg3WtnX7EGvp5f1b&#10;oiP2SPkFFuZJcIp0wlZJHwFLAS8iq6N9KP1gxgXtD/6Dvod9GrsgWAznCT8j46Eh/IzfEtZr+Y06&#10;fuzw98B78g3WnaLrJfCO93mKRrnBIUBTzp/CyNAulAe7MhgLfA84nsXLnlHl9/70smQ+i9wAIwOW&#10;gbGNsYyyZtKUutPu0B5ewMZNW/gY4h/jb97neU/4gcDX1o7N6+VH5oncLDVY5Wu1mx6prG20/UXH&#10;wlgDzfG34bboaN5efs8T+oFTAM8BTbAFw/+eqKfbhKNl8d8/dCYODP2HOmKbp/29D33oHe7T/oyt&#10;jJmc+dsTZYfO0Av7Ns/gm4Jv0e8on7eLy/FomeEnYqRNlv+1sydOJoUS5AU8pnPw66I/XXfx74Kd&#10;QDf4+uuvA+4NjFNmor3B+YIz4FnkGXqCJ8oBL7CXWAVNfk8dEp8iQThSDu3jI7l8pG3Qi+ApcDf0&#10;U9Ydo21IX4j+HTLI+I/fnQ74kcHWzriYn6/4mML1MLZRZ77reVHWaHsVFRWF/gLGF53Jn+dTlAF9&#10;Biw0WAjaHIwJbUJ+3iZerOjf8DT8ihyBfuiO3nb+vPcj70vwc6HWVOEv9/nivO7vfO7ZZQnlhO/R&#10;6WhDZAS0cbqRX7Tc0fwpF795P6P8ni/PkUf6b5rY21pr0s57zgO8yxgE7gc6ohuDkfF8yMvLhNyi&#10;nGBCkCfgX5xGXlbO8CK6EGMObcczzmPkC/4JjC7fQ8ehr0YTecCLJG8bZAJjGm2AP0TGf+5xRPkN&#10;rAbjxDfffGM5OTkBd4YM9sSzlIc6USZvR/KhrNQdeZmpy/N+tA68x/OOnYMe9L9oWXjH/6atkXU8&#10;B76H71E3yuF15XkSfQb5iP6OzubtnPw1WQ58xTHegcWmzzIO0Ue8vbxdKCfl5nv0GfQ++A1MdFSu&#10;RNsIvRU+B8fENfTjfQ5Paf7SDb5JOZEZyCLkhvODPx+fYwrEFIgpEFPgz1EgKmd5k78ZP9B3WMO7&#10;qvGutlJzX3TKlF6J7Tnc07jP2J6ZR7QEPl4wRnCdmRi/+I3xgfGKcTEq2xmbeAYcKeNfWVlZ+B55&#10;oS8w12ZOyjX6GeORj3t8y7//oXNmeTL/plw+xkZ/8/yi9+LrmAL/bBRAp3Iepp95X+M+/Zb+xRl+&#10;JvE79+hvrFWAX7lXdkP+uW+FdUb8v+AnZt7s6bZ/904rvVKidbWHWtOpsVr5/k7cvGpntDaI75nT&#10;x49YgdZPc0YP157BvjZj6gTLX5Jny5Ys0Brvctu/Z2fwG/P65bPw7t3b10Ospj+KDhi+aSRw7PH9&#10;snB+pbU68DlrV+aHuE7Elx89YoiN0Jrr5vUbhMl/GeYh7PliXdnnH9QnmujL1J0zCVmT+Qz0QGdG&#10;tkEH/x3ZhIyBPhzorejFyCTOyB3me8zx0YVJ3CM//164Gf8XUyCmQEyBmAIxBWIKxBSIKfDfmgLR&#10;+azrktzDDpOjNWQwBsWypTfK7o7OK8tKOHNdpdiinGvrq4RTAdHQaK+lZ2+T/jtD8UtzpYuzToye&#10;6jomuivrsKz9k3/JxbNWXvEknSc+MBrkl7FOeb6urgiYmkaADPr35OkjlWehdeza2uYtmmqvah+k&#10;fbUrg6D/4scdWxU2K9bJKRN5VdW8DJgI/taKsLJjPVd1QQXXcaHkok2YOM569O5sS1fMs9Lb56yq&#10;4bGVv3yoB5I2q4rnNcJPrLUe3XvbNGHxzwX/FM30YJ6hzTnJfJU38V+hqc9f9EM6cR8687QfUNiv&#10;7zx+YpvkB2Lg4N6WO3+m/XH0sOyPr9JzhwbZ3mtea126qVbtc9amTJtgw0cOsaLDB9RWWlvX92vq&#10;kuvf3q7MLfChgP0HPz8h/sDb5vKCyQg0gS46ql4+D7SpEQbm5MlT8smSaz8O7W9TZoy134/vsZrG&#10;p2H+oIeDPQSbOzYK7Bo+xyD3F/LhXyFbnNfttWz3tbK/hS+rXbdv22r9e3a0meOHWun5I3qDcmjv&#10;UW3zmrtutJi8bvzIHIg5DQl7APsAxo8ZGXy1bPp5dbI+avdG8UNzPS1ggrDbsOYPXbDR8j5zoxR7&#10;hHNdvfAhetOP0us37Zctsof36qp4Tu1tj/ZJwL9gVKprwQLI57Dqt27jNvtBvjTatutgC/MWWIn2&#10;VrzWnNGEOat/LZ7xDHV+Vy/aM/3jnpx1+FxYf4VEmUisKWFP79qpnXBhit+jOMPv3sjemWo7P2PD&#10;xG6VlZUVbB+843bNkLfKRxkVLsuqBATjmuPJiyrbtutAsInhXwIfCtiXPPk61p17t4KM6NOvh01X&#10;vOJzxafTsiDUP1Vefy96bqlfRH/nulz+KChP8E1R8cryl/1kfYj7s+In3Uzu7/d3qA8JnsC+Q703&#10;yufCFeGZ6rROWC8frjWaI/u+eWJLBDo7vaG54ntdKb5oi3IXyGdQ5+CnIFpv+uznlDsURP/RR/nG&#10;3bIHNmf2XPnAGmkHD+1L4QK1zqFnMo+qxub78CFrnWCUwC8gTz05j1JP7Ins08YWBW84n9TUvc/D&#10;VJHj0ZNndur02bBfHH8Q+NpyeyBrC24DBE+DrwZkKjY87P9OZ8rhcp1rktOGNQjWP4lV3bVjO1uc&#10;NzfsVWIdhnUbeAP5wnMk9hdi86Oe2DpZq2A9g7JSh9pIPapr5WOqWpiN8GajPXkm2962TTZq9DCb&#10;kzvTrl0HM5CUYeRBAi9HTBfs3/myxYNr8HURrwP1YnzyMvEe5QBrha29oKAg/RvPQCe+U6k61aWw&#10;d0+fPRRWcK78pA22hYvnhTjbDfCZ8q6qeGkNimnCWMbRpNg2j5/cV/9ZZB06tpFsHWiFRfvDeOrl&#10;pwyfkyg7/OAJ+Uubjhii+D+KhfTkoXwZv6N/JOniZyTtxdJrliu51LN3L/HobMmS6yqvxk1hAV9V&#10;vQ50htZPhbuo13e4fqz1t/yCFSHGDDIFOjkd9XNY14N3sIvCl8SrYS0qmpK8QnlkD67S+9BQY9Cd&#10;26W2Mn+J9erWKWBrEolE+jX6X1Tmp3/4wIXzKv4OwOziF4t+RNnoI43vtO6od/1481YyV4f/jayE&#10;L8EGgJ/wBK29vo6jAeeRnZ2dxrE57/k7lN3foX9RL8YbaIS/jHSf1W/+nLcTNOKoFQ6SPXwzp020&#10;Nt//Pfjy8bGW/D2RN+PxP+QHbbnO7M+D58KhsTd97feahAcQBjmJmUk+Vy4dhORrtGAVsPnjf4q+&#10;FPBi0fhM4plovsSB8zqRD+3WXC/uiPckT+hfWVlZwacdshY5xDdJPp5z7fWDb4g/F2LhCVMAviCJ&#10;Z+ap5HPIHrBQ3wsLMaB3H63DrrdKlYfyvVO7B9lP3TMSeeHzA7waetJjYWShCX31lfgf/ypexxpd&#10;Uz/KBZ6GdkSvRX5Rh2jdMz6T/pO6fOzArxN4BHRl9BK+Be+4fMbXkJcnnNW2xadO26/CNZ85lnwe&#10;PnTa8WH4lfKS3+sXFe+/7/wQOT8XRnjDmrXyqzcg+BW8Lgxm+JZ4hjZN9mPFVxOGB/+D9DGwjh4z&#10;iG8yJlEG2pXxjDrxLHODzAQOFH0DvWOS8GPBZ2GqPGHsdv7V911WI1vAjdBu4PGwu3ny7/I3mHDa&#10;t02bNgH7u3WjfI4JZ0p9Qswp6QhOz4AXS2VCfsgxZAgYduRK4M1UuZDv6Bf+Lr6gThz5I/AQmDJw&#10;O9Gx2+WS0w59hT5F2SgjCRnjso4zdaUu6LWM+YzH4JmT41CqoKkT4x1+DTu2bWdjRoy0nZu3hHpC&#10;P+oFT7/TmXbxBJYbvBp4UPCd1Jn+yuH9kWfBuIB1AceE7gAGJ5oPdYs+j80WvA5tA6YNvnNdw78d&#10;n2MKxBSIKRBT4M9RAD2VISjoVamxqPjYCftJc828qdODzy50XeY1yGQfb/hK9Jq/W0o886mDb6Pr&#10;MD75GMUYwH2+SyIPxinX5xjP0BcSiURYK8JejU7j72WOOZ7H55Q5fDD136fKHn02vo4p8FemADoV&#10;ejDr3uj49K+3DcKFaK2xoSa5Hgke5sBe7XvcusnOnpQ/v9RaKOcrF+WvVPiWY0cKbe9v222ZYrIP&#10;6NsjrKGuYN/gscPBLwxrOuBkeL/s5rWAvyk+eyKsM2z7Zb1du1Rs9dWaJ2ETSNkFmMfiU+aXDWvC&#10;ga+a7Vo7ZY7GnibkAP3f9d2W2sH7Ms8gHzj8eeQMdUbWIWegBX8zv3C5488jB5FDfI88fQ4X/SZ6&#10;NvPbOMUUiCkQUyCmQEyBmAIxBWIK/M+jgK/VUnN0SBL32C+JbWh+3hw7Lly5Y2CabTbYMLQPWRiN&#10;pggu5Obta7ZgYa5NnJxjK1YuS9o5pdN6QpdljZx1WPx57z+w28oUwzQz3/TfqUUAylR46ICNzhlu&#10;w0cNsP2Htusd2R55UzovCb0XWxPr75QdfblGWAUwC+n8MmyEVZVJGwNrytNnTLXe/boJ07BCvnNk&#10;Uwz5867WiN+8s0sl14Wln6d4NR1t9JiRtvfgzhDH9U1t0lba0jdch0cXZ83b1/SVadDvX2ttoVLl&#10;fqQ1grtak65VG2AzrxCd/lAbdO0h29HcaXZMmP4oRiYY8dRcDcLlXL9xxRb/lGcTJo21faLnK/nM&#10;9LLw/Wgbs6bOfngwRMTKcHs1z3PdkMJ2+Pt1NbLNae0F+ixcNN/6Dehp8xfOsKs3zuobNek1ENqV&#10;NXnsVqyDO66AutQzD9E5elTLnlahOUrZvYe2ZPEi69u9gy2YPtpuXzrOGzq0B/8zHJEwl/HEXAc6&#10;k7jPvqVRslVzHNjzq+4meZYz8XFpN58vYXMD38OaPz776Qth/qRyppae7OWrSnuOHVH7sRplnymX&#10;fWnlqnzLHjM8YJTAh5A3/mkcI/NaMXnWb94hvhoofMRoO1R4wOpS89Vg9/TMcVak9kx/zO/rlifa&#10;0uvL/A5bxQjZ1Zl33kvckG8O8WFkTkpZmOeBWXKbH/NR50nqDgzJcTHPX9aI76utoqrebt55aAcP&#10;Hw/xPNh3vXTp0vf8jMBT5HPt+iWbPHW8/cfXX9jwET/aOfluDfSVPbfi1TMvevrMOxzQ1tsq/WML&#10;F142wYUsoZjFK+RHarjs/j+L7tUBW9f8kteLO8y54e/B/fqHuEPYa/8TbVM0blQMtzc6/PfzJ0/b&#10;3OkzbVDf/gGH5DZo8o32Jf7+ZKJN1bQX5Gdp9GjFeumqmEVaY3j89L5+eGMPy59bedVrYcaS/d77&#10;SFVDvZW/rgx76PFN4fE23Bbl/EkbYrPDvsbeb+z4jpVAHjob1cs2Rhwc//uVMENnz50P+WJrYz+4&#10;1433XE5hewYjg38tbMY8R1+nr2XauVwOO03ID97s1b2TLRB2Bd+7mfLF+Zm8wO9RloICxZ1J+bTx&#10;8n7oDK/dSly3Zcu132n8aNskPEi5fPtyvx7MYiqVlZUFuQSOATqBmYgmr7vfoy7YCJFj2HLBz7HH&#10;H1wheJ7mlMQi1jXInqlx8Oz5kzZGfow7dGxrg4f0t8PgffDp01IFJEfAblL2tu0V+05xv48ePxzu&#10;gUlN4m6av/SxqyCr1CaeqC8xp8ZmD7N9u3YYfpShiRbNwp6xcK2/eaPk2lWbMWe2dRLOatzYHDsl&#10;+3nwYaIyv6Wf6hmON6KJX58XlmCSeA55DyYAnqAM3gc5Qyd82GAfJu5UlG7wT1Lf0LjzHmax0U4c&#10;LbL5c2aEtTl8rWS+p6L86cRYgE6Avy/s92AE+H6DeLQJeaQcowf36lXGwsLCYDdGp0C38L4VlV3w&#10;EvZzfDbAJ9Dd19fADjlvUWcfozhjF0Cugqugj2NDT9JErSNas77HWmNdCotMm+HfesO6laFd2YdH&#10;PRyLQ19y+jNes/7YvZMwvwuFCbpW2lxBMAaOZ+GsA5xA0f4Dtu+3XXZb+DHfcxxopLJSX9oB3yzE&#10;3kPeoF+liaY8klgw5afs64UFu3frdmh/cDDQjbwoI4fTgjxoFzB+4G/AB/CbJ68PfyOXSNxD5iGP&#10;wEWAL4hiLfgO9CemVnf5NOmND6BZswNWUgydLLOflZ/LLfKFbuzBpr3bCEexTLQjBla6nlEm4VqJ&#10;NmaMBQuRk6P+I73N2zH5xIf/h64fO8AtgKMCowiveGwiaIQOIOYKZQPDA6ap+PQZy1cbzZo6zbZL&#10;H4MulM9pipxFvwFLDm7hlvgC7B50AT9RIx2HPeZgbxprWeN+axfOnrPZ06Zbv569bPF8xbZSu6bp&#10;Eaka4ySyEv9PlJm1etqa+nm/4XH6EXSifaLYJn7jWeoM3gj6DxJNwTc91NgPvvA9P0fsi1cCDwWW&#10;iL6N/sb70MbHMO9/PMu4whjDOAAfT5Nvt2NFhwMGKl2nVBvzLcfasM5OeWkH1xHJDz5P85T3Kb3/&#10;RGXap3rC1/Cp+xTjHZLzHNfk7X7QwJ4UFRWl26slPsKPDPUFzwImlvbNTMgWxqqBwodltWlrvbp2&#10;s5XL8kP8rGg94XnkB/ng16dXr15BD8YPDTLd+5+XgzPtR5w36Ic/IOoH7hBZRF088Sy8hv6AbyEO&#10;+IP+6vzoz8bnmAIxBWIKxBT4cxQAs46uyljXJJ2gUXj8M0eO2tolS+2XFSuDTsn44DqGy/HP/Yq/&#10;96Gz58M4wTjLwdjm4wbjPvf4LjI/+n10A/YpMFb5c3zHU+Z1tAz+zKfO0Xdauv7U+/HvMQX+mSkQ&#10;7SPovPQn5gjMf9DFiIVU8eyRVb16HubZYGTwHcM+FObd7ONk78zzx/eDXxj22+ErZuH82TZJ6ylt&#10;W39rk8aNlu/pzfbwrtbTK1/Y6RNHjD2HYG3wUXP/zk27qLXPwn27wtz9qWKgs86Dfxnu8zexltjb&#10;see3bQGHc0m+lK9ePB/0RvRJ5r7Ig48l77/IFuQIB3IP+cK6GPueysrK0rol+is0gC7k7XKJ93gn&#10;+j3uMb/k2Vg3/VgrxL/FFIgpEFMgpkBMgZgCMQX++1PA57LU1Ndt0UXRN7H1jBg1xFavXWE3pVPr&#10;CS2vat+8YpzWYI9PXWMb5Bqb+PqNa7QffoDNmTvDzghbHtXh9VDQQ7Fdsy+bfaL4qTl77mTaTw34&#10;AvyfYHN8IxxDvdapSbW1NbZh0882dtxIW7lmqV27UWyVNU/Db6zx+tpsIpEIthZsOMQdei4MvfuM&#10;ATvyRPv8wS+A7alW7J23Tcl4CEeO/G7Zo0cEvMOxk0V6B3sMB99vsteVNZobXFA8oFzrIIxMvwF9&#10;bPHSeWHeEPW/gi2SGLAyXuiQvSiVWAfAroMfeexC6OHQmyf8qJZd3K+v65mNWzZbL8WwwXfOlWuX&#10;ZLOr09qDalMvnAEPykRA3S5ePi98z2QbKizIr7u2C7vxJPiS8e/zLW8H1vyxW4JjwVbwQPikME8K&#10;X5aNRHMgDjAkvN8guwnvni8+Z+MmjA1tu2uvfE7UPNPvde/ZPrANYX8G/wQOCnuM1+e15jIvq4XB&#10;0b597tWoTHe1z2HlGuxRg61Hpx8UM2iy3SuV7fot3xanNS+X6O+WE3MbT86//M3+f8oz/McBwU8o&#10;tnpiGsnIErAk1A+/K25HYc8FNiP2xsKfzJVI0fkSfcX7C99iPjpWMXpnzJpiOxT756HmgtAMHq5/&#10;I/uC2qaiqsE2bNlpg4YMl01Zfj5OnVC7JfvL23r1IdURe5TvVcfXKDa5e7cTSZujcmQ+59/1M/xE&#10;OYcM6hvmq/fLZF+VHwbqFNpOtnDmvrQdNiPqhg997KZuv6WOcpsS6Ayto8e9h0/s0O/HQj/Fxo29&#10;Bd7x75MvNLhw6bzqNc6++OrfrHvPLrZ1+y92/0FZkA/4gyLxLO3E85yjbRYe+Mh/jpGpU0EvXb5q&#10;c+fMsn69u9vqFUu0p/9JaCfKRJ60pZePuiHDBvXtF+yjx38/olhUSXrroTS9oT80fwWOQfbAu9p7&#10;snzxkhD/JF9n+mqUr6Jlj97/YBXEnjT3ieOn5SMlW/5I/iGslOINHN5vL16pn+pFPyqYzyMXUvdq&#10;3zQEzEt2dnbAIoBPIXldwx/6D14Hn4ZdF1s7f0cTc39spc7r/IYtmLUJ7PPYhPnbE+3l65qsI6yV&#10;Lx7sntggCwoKgu0z2i94j+dZk+BMIg/WPdlz1LtHZ5s1fZLdvn4lrNnQB6l1pp8t1nbAUoBVo0zk&#10;54n8+Dt6j9+eK6YbfsvApcycPS34MXKKElsNfqBMYCSw42VlZQVbNriOaIJfOPiOJ+qOjQ/bPWMV&#10;eBBkuKdk+3trSZbLf9fJ08dUjqk2YGCfgJHZtumX4EsGPuNwG7T//Vr4BzAyPXt3s0VL5ge8KONp&#10;OMIY4l9r+UwZ4QfKEuVHfA3QVuwD27FlY5DpSbrIR5HGv+CzRfIBSXT20kWbJP8F7bM62EBhPLZs&#10;2Ggv1SdCGVv4LGMtvANfMo5gX/V+4e3Pa7S/jwmM98RrYUzgQH7xDvKKfW4B3yeeYD/aWMVS7Nm1&#10;o02dmBMwSj62k2e0jv5N7n8s0aZlZWUh9hTlAC9If8nMl7x5ljpQxiDfhaehnvQr6gmPZCbqiN8L&#10;7O4cYHCKZOcmH8evRN+BJ+k/fJ+xmPLg3wied5t88/PN/EX74f965LBBRnz49WsK3uu35On0B8+C&#10;3X34oME2Q+PO/l275TNEekmKD5F14Vr6xGPhY7aLT3MknyZr/D6we498ppSH3523KA/rkNj6saMj&#10;Nxh/gl8kx5uk8q5Xu5fIF8imdT8HWzrv+JgDjenDyCJ4F/wMYxN+msBVwLfertG2pl0cI0Md0aNo&#10;S96hb0PLqEyC7vA/2IAfvvvOenTuYquEEbh59Vrog03gbVIYi2ZaSz1Q24DtAEP85ZdfBt8pB0S7&#10;NKaIOop2YCMqnj4LNEHPxP8VGBm+iRz73ES9PnaAIUH+gs0gf/wx4c8HGvCet+f9RMJ+3brNZqqt&#10;wQUN7NNXONJVgY99TKRMTnNkYeA54T5Oy99MwPFBD+eP1Jk64oNkxI9DbOSQoYqrtsXwKxNwIU16&#10;PpLAyIChAisGZozx1/Eb0bbE7wh9ClpFdQqyou2J/YisxV9RT405s6ZMtUP79tsz6Wiq9Htl5Bvo&#10;NMS2oz5c029J0Mjlf7ih/+A35gZt2iT9yHz/9Tc2eviI4CenSDz1+8HCQI9Hd6TLiR7RcoOXzMnJ&#10;CeUCywIPRv0uUTb6w5P7D+z3Awdt0bz5gRaMH+DoouOvtwkyEv0MOUr50T/BkYBlp59EZZTXARwZ&#10;dEbOIJMcH+Z8xHPUPZHiCXzxdGrXPuCFV+Uvtz8OFSm22wnV81iQEfikQW/HRw60QU47Db3+0T4J&#10;zhoME7hdsFbUD/83lIm2ZWzl7GM5vJulcRdMD7hul4mep9crPscUiCkQUyCmwOdToFH6CkN1SFwo&#10;/vati5ftxIFCu33hUtBPfKzhGZfn4fnP+M/HlA+dfd7EGf0srZek8kbfQC8LuoruIfMZ87hP4ppx&#10;8UPl4nnK7+/zDtfc+5zx40Pl9vvkF6eYAn9VCkT7AH2PeSv6FX0q2WeS80f8yLBGSKyl86ePB7/T&#10;z+XDlnUADmIjbdX6+tRJOTZu9Agbr/UU9td069zeFi2YY4WKVX/96oUQl+my/JZv2bguxE168uBO&#10;iKdEzPhLJWfCejL+1Mnz6cO7wfcM8ZvIHz80u3dutYN7f7PjRw6FeE7ouuib+HzJlAHRutE+3me9&#10;7/M7coR6owODs2HuFX3P58Q8w30O3vcj+izyi7Uz5qo+1/yr8kVc7pgCMQViCsQUiCkQUyCmQEyB&#10;/zoF0D/RIz2xdo3tp//A3iGGxbr1q+3Ovdv6mVhF2g8S8R3DvafPH9qu3TuEqRlqffr1FJ5lXdgP&#10;H82TvNGD2aPIfmvsIsSpwd/M7bLrIW/y8qNWGIKmJtnx3tTJP8Vpmy3cDT4rDhTuEdblvjA5suMp&#10;sQ7vc27+xjbEmi+21lNnjqkcr3QXfI/2uQgb4/mzV1/We8UnKgx26779e9m69avsWfkjPaPvNmn+&#10;EHzJSLdWsUqvlGm+sNw6dewqe2JbGzpigB3avzvMCzzPcMYGLPtjOJQTib2fYFKwY2PncJtRpfaJ&#10;V8t/Sx3YBlGWo6Gp3o6fOmbz8nKtW48sK1i1zO4Iwx9+l2mroV5r9xg3g4miMdiFh8mHRz+Vnzgu&#10;+E8An5H0/aMSiebeDswZ2O+JTwTW45mzXL9yIWBH3qtDqh3qG2rtwsVim7dgruy+fYO/mrv34YM3&#10;ioVVns6XOmKXw0YBRgabIevkz4VL0WpGKLtKLd8wwtXIf8uV0su2dccWGzB4mLVu9b11bvedrV4i&#10;zM6Nc6qgsAx6489iZCiDJ8oCpqBPjy7WVzz285oVVv7kgWgm25jK7nV1uxr2CLehs5aPLZz9yXU1&#10;4kHxX5LYIj6Ura+xo5rjzZ45zTpqDrlw0Ty7KKxIde2rgI8BIwP9+carGsUW2LE7YGSyR4+xwoMH&#10;ZKOmfmIoxVp6K/qSJwfXe37dLv8Jo7SXY5ElblwLNhL3HaKH0glbItiVLuJDYgazl8PrxBmcTBKr&#10;lewfYJbAyGDbwcbB2hSJ+FH4GOFwU2eFYkhs3bbDBsq+yp5pYqmAIWLe7fTiXXjqyrULAefWrUcn&#10;65DVJmDqVilWMf5lKAe8x3vR/oms4X50fkp+LaVakQmcDLxQojW/nLGjrUPbVrZKuIJ34pPoXJby&#10;JNcFkjlhX1oj+8+EMWPDcUB+SsK+b9YSdRBzw2mvTTVaN5A/pgW51rt7F8udNV37XIpDOaPlYm7t&#10;iTp8MqmPVlXW28kTZ2yafF+Dkfm+9XeSY+OEZ9sqLGDStwt7AR8/VVz2lxUUTfi9GtX3QuhHtAGx&#10;wMrKysLnKEOUntzEzpadnR32dBcWFqbXSJokV9J1TPHZg3tltnP7Fps5fXLwKcW7mfmRJ/ewlSGv&#10;kBXYLLHnY1PzsvAc5cmkBTyLrXnWtEkhHhhrL/jgjfrcIr5ONNF+2JvxW4S9DhvbncTN0N+a64DQ&#10;eyuaVljp1UtBHg2RL6WBwoqBz3wmzAx8xwFmhfUi6pFIJGPPYL9lbz9rM/RxbNBRnoEnozgI7JH4&#10;qvjiiy8CRoj4RayjUFaeo6/zLcYVYhIulg/ivv17qo2/Db6V8ubm2lHZJFuMaaJvHSjcK+zhGOEb&#10;B4VYbcQtTJY9ma/++Giibpn9iD5KmyLPOrT5PvhMvnOrVPkk6RLOkoNgZegBp4qFc5uOLOts3WSn&#10;nanYN8cP/261+Jegn7xRX6Wv6Pq17h0pKrK83Hk2ZuSowBusb3miPzo9OSNX161bF9oUfyHoFO/L&#10;s1Rbqd6ss+HTGVzPZNEE31886/Ujv2j/i8oi/35LZ96j/fPz8wPWqVWrVqFf0Zb12nfbIPmUxoyo&#10;jo2i6Q3xbpHs3PhJAB9DvBCXmf4NeICE/Rt949tvv7W//e1vAc8AdgO/H9j7iTkDrgE9JdpPeJ93&#10;s7OzjTJxBjNTpn5OPfm9Uj6RWF9kPx7+gKYJj9gPPNX8OaE/RXmV550mrJWCBxifPTr4khin82/b&#10;ttvVCxft2sVLlrh+I/gPuSk8JlgWMBVdszrakgV5duvqtYDPDHGFVD/KwkFbojsQGwn7OHJp76+/&#10;Bf8sLldr9d0T8smGH5MuHbJCP4bObseHXrQHB4mxCJ0IPAo4E+hBPWhzvueJ55121BndAts7egb8&#10;52OT54vsp73xo/PDd/+w9q1b24jBP9qCOXPlT2NZwESA9yCuT6YvE+qKbKB+7b5vFfAh+OAgdlF1&#10;qk+AdYOOYAPQd9Bn8e3BuOyylHw+lZwWHzrTnu43BF5EdqFHFqkPwtPgO0sV+4jygQftpjbs2aVr&#10;wIUSowi6ZCboCuaVsvft0TP4iNmz89eAzaV++KSp0DoxMZU2rF5jo4YOC3ScK53xvOI4Bb5wZSGS&#10;OXMGMBPIWPAb9PVou/Mo3yYWEvTCnyHji/dvfqftoT1jADzxzRdfBr6cKZwMWJ1De/fZzi1bA8+C&#10;5aONwNOAswKLBY4l+k3ydr7hDKaEeoPzAmOVI577UXoRGKp2rVrb37/6j1DXLes3BCwVZSLxLmWH&#10;X8Cz8D4HPpqIQ7VZz6/4aWmg5VjJxR7iu7/9+xehXGBpkGPOm+QHb9BHaUfwWLQrMqBNmzZhrAV3&#10;wjwJvcvLz3skbAHg6ZBL8JvLJfKPPkt5ac/LxcWhfPgCGi66EnsMXFDujJlhTAP7Sh+kv0C/KM84&#10;L9Munuhv2DXAyIGLQrYha7iHjAc/R37Mv5AT4GnIG37wspIX5YtTTIGYAjEFYgr8/1GgQeNSUpPS&#10;+1zouFt63a6cOmPVj5+GNRmX4XwhOtby96fSh/QSv88aCWMU61not2FOpDE3mtBhXBdCL2P84j3y&#10;cF0v+nz0mvd4LjNxz/PM/C36t5fzQ+fos/F1TIG/GgWifYC+zfwb/a1ZD0zOr8HInJE/ePbLsOZb&#10;dHCPHTqw28DJvNC+0cSNq8HHS+6saTZGa/gcE3JGaS1gYoihtEXr+Wu0Ts97+H8Ba4M/mYrnj8Ie&#10;F9ZWwcSwv1LashRcxabV3hf3PcN99kgd+70wrJmDudm/Z2fYq4IPb7AtzWVOzhGjf9Mu3oepM3WN&#10;yjJkDOsyHD4H9vddVvg7/O0pSj/u8Qx6KXIsKjf9+fgcUyCmQEyBmAIxBWIKxBSIKfA/hwLohtF1&#10;UHRE1j9Xrs63sdKVwb5s2LRWOJlbsqcrtrF0YDAn7HcHO/OrfChOnTbRsFfOmjPdTp5SrFPZKKM2&#10;bKiJTsoaOP65WRP+5tuvQowWMDWXrpTIZp+0EQY9W7r20/IHVli016ZOnxB8mMzPmyu/M6e0rRcb&#10;YtI2G9WV+Qb6NnY51mlnzJyivf1H07ZMz5eyJ8puWOHhvTZy9BBr16GVYkTNDf5y6uR/sk44CLA5&#10;b95SHs35pVZfvXTL5szIs1bft7Fvv/vaevTuFOKI5Mp/AfONu7evp+O+hu8I6wId0cnZ64xtA38E&#10;YDCYFyT1+SptVxWm5V2dzHTybVNdoXgDJYrHstQGDe5j3Xt1Cn587sk3RygE6r2OdypSXU2TcELP&#10;g08K2qffgN62afN6uyHcPv5zkjiNpN4fbVvWtNmbHGwLOdnBtyZzF3xyOn2IyYEvzoOHdlvugpk2&#10;bMTggAUpuXBOtBF26K38Rgg/QmIuQhswN8EeiO0DPAZ2kNVr8uX/45x+Z1+DYrwK23Ty1BHZqOda&#10;t+5Zql8/+/bv31jntkmMzP3rZ62ptkKYJGF83obsP/of9eL70XmP05s1+w5tv7ee3TrahrUrk/UD&#10;u8QcjkPt43SBL7Er0zbYeLDRL1myRD5I7yrmABgr3nsju+JTO3W0yHLFV106/BB48tdd2+xlKpYJ&#10;/cL9KsliYdUyLe858Lvig40VxmiQrV2zyh7eS6TKkMxTgU1kp32leMBnbc7MycIUtLV5c6ZZ4uYV&#10;PZfEKoQL/QedaT9shNjmOndoE/yiXhSGLDOODRgtpwt2DewX7EWnfbD1sK7VUA/+J8lUbwUEe/jg&#10;vu3ds9tGZ4+yL7/492Dzwv7Bd8krOm+kvRPC5qz9eaVwcT2s9Q/fCTvWxgYO7mt5i3Jt777frFj2&#10;GezLfD/6rs/lvV4fOoOPqdZ/ibsPAm5nqHwOdenYTliW2fIJUPKh14Kc4RtnjssPiGxD2Eonjs1R&#10;7JuDwa6YqrLeT7ZB2S3tzVZcuS4d28g3Tx/bt3u71VYx329O8Fl0Th29bn4q40r9tFIxrPAjM3PG&#10;LMmNv9u//Ov/si7dOtiM2ZPtjGx2L4TTCClld6zXGsfxo8dsumzR7C3H7gjexGWJf8HXAPgbWyM2&#10;QuzM8DA2NOzZj+7eVAy1Sj2RrOdNYZo2qb1mCms4XjHCwKSwxukp2kbUj/3s2H6RW1999VU4Y5cm&#10;7gTvYvfCrp1IJNJrHLyHXZf+N0S4Ovz1DhvcP2AeWJOJ+t1y/uT7XINJyZc9Dfnxww/yLbV4vvY9&#10;HVXxa/REsg5VirF1cM8Om4Iv4PatrHPXLJurWE6XxQ/Idfq2Y1e8jcDMgQskZhS2ZujEGEQ9oBPr&#10;u57ga3gH+kJ35DZjVVZW0uYP/gH7ZVJ26Fvq84xd87Xfqmv3jpal/ttLOAawMtnDhgc7Kn6M0jGX&#10;1JeIcbJXdmn6SueuHRQnLyfEKQPXiI+2qnR8HS/V55+pK7gE7NRZbVsFX8nEH792udhqX1coo5T8&#10;0zlgZEqKbdrsWeLJbooj2M76CweVO32mbZXdt/LZcysrvW6lwlZcls195y+bbZxswAN79baxI0YG&#10;PztRjAH8E21T6I8dFx7Cno1dl7GP8ZC2Btv34M6tENuc+OfED5ot7Bbj6aMgJ5vrHc2Xu74W1vzE&#10;f77yd9BlwAzR9oxL2G2x5S4ShmnlT0tt19Ztdlp9rkQYgH07f7O5khn9uvcI5UVWej7RL1BXeIAx&#10;D7s5/IHdneucnJzAM/iVoQ/TFuBfkN3RRB7EGEM248MBvqR/geGivHNmTAm4GPyFdWzXOugbxIIv&#10;vSzZJ7yp8zd5wq8uE7gPT68XxgEe7NaxU8B6TJ84Sb5ixgeZuLagwPh7mMYl4ujMmT4jxNVJy0b8&#10;iigh+6knNMDWX1hYGOz6jJHgMsDDbP55ve2WzXz18hVBzmKHx4cL/oZo56hcCZmm/jt+/Higl49L&#10;yA3qQPlZq2yJ7mALGP+c1tCU/KO0wBYDXpd64R8nT/QFrzZC/lC+/+bv9m//+1/sy//zf4MOBP3x&#10;axTlJ2QtYxc+OAarjvjh6N2tu00TvZYsyAv+dvDXQvwY6MC3sP1AKw7y4vypRP0+dvj77gcLPAN8&#10;huzCVwuYH8qEvxXKSNuCebpaItyzxk7Xv/mGX5MneBZwMsOFGwIDM159c/7sOQFLAV5mdf7ygCuF&#10;fh3btrNhwsvuEsbq+cNH78clUl7eRtCwQDxFDB50E7DqUbwKz9Gm4HXpfzyLDhxtN/iM+QE0BW82&#10;ZMDAUL91K1cFbAw4lDGSO2C6KBMyhX6CDAcPCe+Aw0jK5iT1vHz8RqwlsB3ov8jIl/KTc+LIH6FN&#10;yfNr4VrwLbM0b2GIP0YO0A1+8r5FH2DsAysGzftITgxU7KHe4nf0jH7Ckw5VucFkIevcJwv19LrC&#10;G8hpxmzq0Lp164CxY8wD+wWOBx4POG1932UN5YHOyCR8nCHXvFzkHeXh8C3xQKP0CXz/FEu2/bxq&#10;deiv8M3GtevCmAj9GKvxmeeJfCif58f3/Rp68F3kSxRPgz5JO9Dn8ReDXCRfcEnQwOvON2gTL7d/&#10;Mz7HFIgpEFMgpsDnU6BSY51EfDJp/lilWNAnCots18Zf7OKxEwHzyFjfki7i46K/3tKZZz52INeR&#10;+4xJjL+M74wPjL/Id67R19CnGEOYa6JXoSvxDGNCZjn4m/stlbmlMn7s3sfKnvndj+UT/xZT4J+d&#10;AvQZdDT6HH2N/kesXub7YFRKzp203wv3WfGZE2EtAJzLLe1VJO4Se2i4j7/tGVMm2LgxI2yK/Ibv&#10;2LrRjh0pDD5Libm0cd0qe3Q/EfIk39oqrdVqPfhtg/xIac0ixAVOx3t/8956A/5liBUMlob4S08e&#10;3gnY6kRCWH/p1FGdHVpn9k/vyy4bMuUD76OPQgMOZFE08R5HS/nyPL9FU2b+0d/i65gCMQViCsQU&#10;iCkQUyCmQEyB/94UQGdEn47qhFyja79QTNFtip8C9qXfgF4B/7JeevTmrRu0b39twJXg22UI/v+H&#10;D7KFsmkeF179hbAE+JqJ5gkV+RZzZHxg4NNikZ5fJJtP3sJcvTvP1qxbKf8K22y7YtdwvWL1Qhs3&#10;aaSNzhlmP29YZVevXdLabEVyfVWLA1F9F/3Yv8faMmv0o8eODDEs1qwtsJ+WLZQ/lNkB6zF33kwb&#10;P1H790cq9kJ/+Y1YMN1uJdhr36Q5/auw/ptcfMCKqL2ob97ZqWPF8kUpO2jn7vLZ0tumTM8JsXwG&#10;9ev1/9g77/aqjizdf7k7f8wzvtM9PXZ3u/ti3I7thI1twOSMwZhsogkGbDDRZDBJIDICkURGEggJ&#10;SSCJoIRI665fHS1RbJ+jIwkkEKx6VKp9ald8K1e9e1W4GwJ5JVMmjJND+3c3y/B4zN1gj4BzVfbD&#10;kQsPP4Uz2/yje+XQwRzZlbNJ1q9bphyKOTJ50rcycEBv+UQ5OIt+mSf5xw/puSlcHTKsfzqVr7xW&#10;LflHTsnEyd8FbtIH/35H3vibyqb/+D3N15BQPteQpanliI5xYi3A2S/yQYYO6hfyMFDl0EybND7c&#10;27P+txWyYc3KcAftgCF6DjH063C/1aWis8rnUd5PQ4pnn8InxeEgfyjWJZy9cH5APt/8+5+kb59P&#10;NU9jZOqUsTJu7FAZOaK/DNPyHDzoK+UJqNyOj/4tH737T1k4c7zetaTnkXdVHotyZO7e18y2UVF/&#10;0ZyPwOmAV8BZ6Efv/yuc0XPGOGfG1JC/A8pxqaosDes51kZWZ8AI2TN8/8rdMqR//OjBskLLYK9y&#10;hbasWy7TlNcw4OtP9Xz4C5nw7VBZp9ywy3pfFetFtLYk1ffCM+f0yEE5dPSUjJ84RT7Qb7a/+vIL&#10;maeyEnboXb77d2+T3F2bZcnPP8r33w2XEcP6ybAhfWSa4nRg33aVX5PiIJEuyoxzGs4b4D/Y/RT/&#10;Up7O4P59ZMGPM8P3Gax17Z4s0sNa2RTlgj++0R6qZ7ic/W9c95uunQ+rrIIL+l3IXvlx9nQZ0O8r&#10;vc/jS5XlMCScebAHZipex/J8raIkyIGCG/DhR++GNjVcZUBwd8wbf/ufwHWAq4Ycfs5M6FPiumjh&#10;ZjLhyBzOL9D2OUPb3Ocqw+ktlf/aU/pzn5vy5uA1FRUVPXFWE9d37gw5qGdg0ydPCfdm8L0454Jz&#10;Zyhe+k366pU/y8IFM6Sf1tH/fu3/yL96/lWWLZ0vZVcvSlPjzZZkESb1q93qgZ6x1d1XLky+toEp&#10;el7+bpA9NGSYygqaP1Pl1S6UjXpmt0PTsmntOlmnZ/XL9bx5vJ47f6Bp5WydPJqKyxMsre7ynj6P&#10;ukHfQhlzhjp94hhZsmCmbF67TNav+kVmTRmn90j1C/V49a8/hXMxC5M6Rpix4myW7/7tu/AFeq65&#10;atWqcK7Nt++cbXOeCfeBMzv2QOFEwD0JfZ3yV974y/+Vv7/x59DXcI/1LpWdckblLt2qqvjDvgh9&#10;OHESzyd67vh1rw/0ro0h8vP8GbJq6QKVazBHZkweq3fIfKQyHv5bOSafyeSpE1Re2P7AVQl1Xjmc&#10;8Dh5tjKDowUHgW//SSs4MQYhF4czSfqKadOmCWf27Nfgj/oNvws5MuST7/3hzXG+Cw+J881t+l0V&#10;vMSRo4cqP+xN5Zn0DLJtjivfjbETmQeLVAYQ9c9kDiyev0D5PcOD7ALG1KHK9flt7Qqp0D6JNHPH&#10;YOqesrbVN9oT9YC+jDNnzpjJK7yet3v8XT776P0gP5m7xhmbuA+QeNCMbkdO6h2CE1WWwXvvybta&#10;prSP0coNGDd8hMybNl2mjv1Opip/YoaeoY/sP1A+07PgwXrvyqJZc0Kdi89J4/qoQYf9cc5S4VKB&#10;L+lCvgr9AXyQ774dIfN/nBF4mqOHD5YJemdgzrbNYQ8tKWeI8GKV3NOK39mz7ZPRd27ZsiXcH0kf&#10;yhyE89uJo8fIMJWp0Fu5AL3e+0D6ffa5jBo4SCaO0vFK803fEucp2ebIO2fJ8Eao85wN0w45K4ZL&#10;9ec//zlwy+A2GNeNcooV9Y14wIjzapPDQP3//JMPW+YYvfSOuZnKEWZf08ovDgc8kn0rd+Xk7tgp&#10;s5XX8e2IkUF+RC/lN6HhRgxS/swMrZvcr1R47nxKRgjcGIbe5uHX2oLFxRhLnwQPGXkUg1UjOwMu&#10;DrwFOClwZeAewJEgv6SLcOIyw473hMVcxNqexUP7w08yT8SPfB54RPRF4JfElHJivjVKxznaYIme&#10;/5cWXw5yb0Zqn4qcj3eU38A8hXjxn+z/iLuytEzvjTqi3JGlyi34NmD21We9AvfmI5XXAjcmJyen&#10;RS4gaScs61MtL5lM8taaNn+EyX14cC6Q6wXPlbFhksoCmTl1WuDKwCM5q3Of23pOdr9B+/Fo+oR/&#10;5mgx/rRL5MIgC2jerNkyc8rUwJGhvmzX+rBU+RRLNMwVyrmhLG/rOVgIU/uaRyp3jmfSbu0Drhz9&#10;NhwZOI5wwigbFO4sbtoePBlM0hArMKftDBw4MPBG4HEcPXgo3P1VW3MzyLpBLhd3Ih3aszfwr8CF&#10;OhEr8otOKuoU6eRML5QRGGl9v67lfPLIUdm4Zq2s0PGX+6fCvXjavk3h1xRhM4dG3tZBnTMeUA4k&#10;uO1RfUz7F+7KvK1zD5sX4w+cwAEFFsyrjEtKX8F8k3EbmXHMlThbNHzwCzamsKeOJ8OP0xjwJjq9&#10;G0wHs5DPJpWbRZ2+cqkwpJG+izNUC8/CJ52EZWVGfg1j7OJ4Yz/2bKb5t9/0l4STtLf3bjoCjoAj&#10;4Ai0DYFYjsxDHZOv6z1/m1b9JvOmTJMNS5eF/QLmo/G4YCG3pQ9mHGhNMy6ZZnxiTGVsYL7NmMLY&#10;wpqEeQAmPEw403Br4nBJC9rCMtPSimnuY7tsz+Ynk5nNv793BLoLAtRx2iBzNeaGzLXuNstQZ73I&#10;XfPVlWUpWb76fQXvkPVyU2XvwqFB7jT3KfE9zcL5s8N3hfyGz7Jn1zb9Lm2SrFn1a0puuvonzJRc&#10;7tReAvcmh3uclTMT3un7+2HfOvU+ZaffWiDbOPBoUvdz01+QXvoo2j35SKesDcf9BOv7eF6Mv/h9&#10;MhzCiPsa/PKNBZxz1iP0Ua4cAUfAEXAEHAFHwBFwBBwBW48yd0Q9OUdV2RLlJSrDYXm4EwKuzEDl&#10;mMM9gRfzsd6L8E3/r1XOy0g9K58T7jZq0O/gmQ8jTyMOy9bp7A1zxsG99Td0fl6odwns1Dn4XJ2X&#10;I/dl1Jhher9TvxQnZ8oImTVX70PdvUlldTB/TaXxbqPedYGQjmZFPMyz4/kyc2/CXanzeu5p6v3V&#10;Z+Gbfc7ze33xifTr/5VMnj5aVq//ReVUnNGQ2ANPnRM3Neq8PkRFHCmOzIUzl1Ue5U5ZteI32a58&#10;/PyTB+XUsbwgv3KQYoC8BM6xli9dFO5oTa0JmhOoBudBnF9y1hq+wUYOyNsq1+Ddv+t9QG/Jl5+/&#10;JwO++Uzv8Bmm5/RzZffO9XK9ukyTAc9Bz63CoYQmS5NWePGKrF+7RT7897uBm/CX1/8k//lf/yFv&#10;/uMN+fiTD2SanqWdOPnk/RBxWVDWnBVwHskZJXI1hwzoG0zuueCOFO6hnTV/oqzfslwuXT6tsYNF&#10;8z4G/JVUUYR1TYw75Qsfg/OjPl9+qHJc/iE9/vGnoHkeObyvfp+wWNdjebJX76CZNHGCfsv+7+a7&#10;lvI1m5xLqMySdnBkqFtoMIbnwpnD66+/Lr31/qnX/+c1ef3Pr6mMkH/KV1ruvyycJyXFF8Kdubae&#10;0giDYl3JGSrfGU+dOlX+9qf/kPd7/K/KFPh/8v5br8s///c/5eN3/i6zJo+RvdvXhXNwZMfYmhB+&#10;jHFk4Ms0KkbXbtySHTl7ZJyeZ/X67FP5UmVrDFW5PyOH9FOeUG/5+qsPpfcX78uoEf1k+bL5cqbg&#10;kPIz9DxKUnwF6jWa8wzOEuG2IMOe89ceb2r9eect6ftVL5mmsjT25GyT29WVqfQ8oj4/Vqz/aHec&#10;UXM+zf05fZU79K1yxX7Q9jFOz/n7qlyLb77upfezTJFd27XNNZ/FgBP1JzbpN7jbZoVyBEYoL2ve&#10;gjlBZlPu3p0yVWWyIEuD7+zhUsDX4CyyvecjcIx25h6UwcNGyj/0e/a/vvG6nvu/qWeUynVReS/c&#10;ScD31uy9Uf6kMa6LNBnOwIr1bhHkJvCtON/Fc77JN+pfaJv79OOeytPqIQP695Ilv8yRC+fz5V5T&#10;jXpMnSm2tm5/jG6GJ5otdaC0Us9st2q9Wqwyt9ZI3tH9cubcCVmp54+z9YxzsJ4vf6CyHt7RtH2h&#10;MhjgKPwwYWI4L6ROm4rP/cgr9TVWnBdyNsx5PWdtE0YPVK5Dv2DOmTpWFv84Rdb8Ol+O7tsmVaUX&#10;wp5m3C/EYfFMHwrnBX4B5cfeJvue4fxZ2xiyHDjLh/uAG84NrY9DZgdyTHpon/SW3vmDLJlZen8c&#10;Mns3rF0ZvmWiPlnbtbjZZ+V7f/gGS3+aITMmjpJvh/aRYd/0kiF9te30+0zGj+wv5GdHzu9yWvdx&#10;7D492iHyy1IytO6Hc0YwKy4uDvIDOJuFQ0cesIO3AScBngxtAhkD5NEU9Qo7+DDs7fKtJP7h2MC1&#10;Gafj1eCh/cOdhIwv8Dzzjx9W76l9oYd3m4T7bNao/BVkWYxXTsZ3o0bLd5iqN21ZF+7K434/kz9l&#10;flOmpSS9Sd7YJ6Jdofm+n7KBw4NMAjh0X3z2b4F/8tPcWXJw767wLReykOHS0aPnnTguY8Z/F+TI&#10;DNVz9/UqL4Jz6E2r18is7yfKNL0jbPaESfLr3PmyetHPsm7Jr3Jw+04pPX8x9EvWJ9BOYhXXVexJ&#10;G9ixF8VZP2WxUe/by925VY7q3YLIcOYbtbCH1oxfHF5Hnqm/KNLGuBS3Jep9feUNKTxxSravWSdL&#10;NX+rNH9HduVKrcqpt/HN4iWf1M04n4RB/aVecO6OGxR2fCsLD4e6Al+Ac2/6U8Kg3VrbjfuroqKi&#10;wDWjDdHXc98U9zny/V/egT0t41aoG8pXRZEei5ff8TP93yOtg+UlV4OMGORowcVbr1w89B4tZ+5d&#10;op7iVglagSfTeFvncNpvWtjJPoLxiPI8cuBg4FP8tnyFrNU6vlnDRmbStSslqfBIULOiPuDPlIVJ&#10;GTEX4VzlibSrQ7DBDk1a8IMd7Zd+CYxRcV0DexRY7tI5JnyFkDfN3907tWEsOKG8F9KO/9gvZcNv&#10;S5v508ilqVbbmfI0GsCmWeYX6Y7rg6UzJKAN/4inNU1aSFNLejRM2jl5414c7kO6rrJdKvRsDJko&#10;lt7AkdHyMxXXMbMLpmJyv155XrpPfPHM2cAVUYBDONSJRsXrgfFtqB9ozTvvQp3Rn4SNpj7MnTs3&#10;yOGD/878nnaBIg+WBrgf8CDBytpAcKT/wBKuGPM35C9xj9FF7XctX9zpFfL2QNsZOlKEF6u4rsX2&#10;8fM9+gdwas6b5dk4QLFbwo/rSih3wwRT08M9VQ9VW3ix/7gMebZ6Ch7IpYGbTb/N/NOUYcbvdM8W&#10;pqUtrost6aOuNtfXlnRp/FqpLJpgEv4TdV9tLTziMb5hunLDztJCYDwn8Sd8ypu64MoRcAQcAUfg&#10;6RBgxLNe/JHO3e4oL3Pfth2yauFi2bNpS5DfyrwqnYr763TvscNNazr2hzvGNOZzjPvwYphzEz+a&#10;+QHfKrCPgZs4fp4ZQ5LjiKWBcQk/6OQYFach+dxa2uP4k/78tyPQXRGgXjNvS81VU/sQOnvU7GTQ&#10;rCN1rz68V+4K39lxLzb3JCEnBnu4Nfv1fnlkz5RfLQ53LD0hkxbODPoh4bD+ao7Lwm3+zdoeLg7f&#10;6aT4O+pUFe2eNGNmUtaWzS3umTszzzR/lncLAzfJdo5bsMEf/QlrEfar2RtFBj1+UPF828Jz0xFw&#10;BBwBR8ARcAQcAUfg5UeA+SNzQZsP8tvmm+S+sfl7fL5tP3YiL3zvjgyZVSqD8RflgiDzJe/oASlU&#10;zkGp8s3rw70eqflxnfLUU/P01ByY+agp9ltTe8Qptw16rw/3thzJPxjk0OxW+Y6/b9soBRcOSkVN&#10;kc6w9dtD5YpwB9LdRp2HM5Vunk4Th6Wf8Hl+nAc989F0VN7QO5P17tQyvTvn3IXTejfGMT2jPiVX&#10;yuHGkC6VyaD3Hd1t0jNnNh007HuNuuZ/yPepqT30R5pUvX6peVOCebSepSgudbeqpFDDPLA3J9zR&#10;eqXofFhbIFuS/WDOUWx/WT2FeTg8jpycHNmxdbXk5qyXA3u2qEzLTeE5Py9H1yDF6rIh5Jn1xn1d&#10;e9TVa1pIm+raW42yf0+ezFQZPMgh6KFnoXB/pqhMBe6t2qr8hsLi8y1nFOorrAlYUzyplAOlayHW&#10;P9u3bJDfN66VLRv1jHT39nBmWXXnsq54bioCej6kdyCFO66a8UE+RnL9QdjYsUfCef3JY3tUVskS&#10;WbJ4pnKJ9Dv7bXqnxf5tehZ6Vl02yM07DbJi+TK9v+NLWTz7eykv1DskwsmtMnJSSxWCzKgoa7CN&#10;993Zm0GGEFyS9//VI5zR9+/TW+bO/iHcrcu9RMgETclbSQVNHUqe15D+o/u2ylrlFMyYOFKmTxgh&#10;q5f8KAV5u6TpVpl61LrSvPZrbKoV6vA97pSK1oh3tR4hC6VRL47KO3JUFi/6SblHk8JdQTOnjtf7&#10;d4Zo/ufLES3zy8Wn5PYtZEnwHQZh17fsOemPUKf55h6OC9+Qwz2Bg0AeudOG7zzykafR3GZTZqrc&#10;430yztgIh+/Rd2xZK6uXLZJffpotq35dpGemm/Vb7WP63bbm717q22zaEutJWzvy29pYlcqL2quy&#10;KTZsWhvaE7JzkIFBf3Do8L5wXs+3/vAd2C9DgbWtbYNFK//A7uLlMlm1Zr0MGTpc3u7ZQ8/9/yFD&#10;B6rsnDnTgjyKHTv0nrCIR0K/YvUhPq+qrqgMZ4ontBx2bd2m95AsUlkEY/UMe46eX+9RXky1pqRB&#10;Ghv0/ocHnO2l7nW2fMfJfNy/xLZ/fK6v1f0CrQO02erqGu0LrusPKjb9nr7Tb/9K9Qz3QM4u2azf&#10;sG9UmQd7t++UijRnzOohqDg99KmWlrgtggF7kjfLL0nBEf3WfddGuXjygNRVXdEDS/JpdSzVXmO/&#10;RGK/CZuwaBto4kbTxuCxIDsGTgb9GRws/LHPsGLFisCb+etf/jvwBk1OL/J+kSHDPkwKgxQPJ+4f&#10;KTsbN+7dLpfSiydC2q9ePC5o8oEd72hv1gbhqsV8NQuf/FBf6ZPoi6l7qbEnJeeE37QJ4rV84578&#10;4o7nWPHbML+j/UiF3ud9VeUG19zS/De3fdpBbf3NUO6UfdB6hlp/81Y406YuctYe3y3InU13dcyI&#10;8xPHm+mZ9Fi6KRu4PMj44M4eZJtxdxFcFPa9GKssfPaz6pVweSD/qIz8dozKufpQ5s+dJ7WaRtL7&#10;sF73kJRDUn25RKqK9T6bG1pvGnQ/jUvwqNPoZpUOJ8qUfiPuO3AOdqSTNLNnRpruNbCPn5oLBLnN&#10;tTe1maTOUi1v+EUlf6ds2/afuC1NoVxrFe8mjdfykzCJC3ekN1bYWduzumrvyXdcn4kvObbgx+oQ&#10;79OpUK7al/KN371m3jEY0a9bH48/0mZh8ZuwrX7D6Wipf9TD+KycZz1XCXyAiCcQu4/zxnMyH7iF&#10;s9CkeY790e/CrYhxM+yzlR9pt/xgorGz9kgeTZm7OJ2GZ8CAPKM1f8jQQMeciDgc2j9+4zTjF3zu&#10;KY8kzh98iBCWBaAmZR7jE6cpcvbEI1i0pkkL4Rhm5Ik+rCUeeCLNeYQLFZ61XEPasFfF2B/XR8Kz&#10;8ZHyN/+BcxLXD333UDFhjKKM6bvuaj/Z4r45fNJIeuATImeLeQl9D1wPi5f+tSXNmibGD1Qoo/CU&#10;+kd5IrsLGYvwL5GvdkfHzZY4o/xSjvG8hrjgoBlWFiz5pVxje6tPLTg1Y/hE+1A78kY7j9cuhNsS&#10;lvmLTdqSlpNW3FB3n6hP6jf0O5a4ZhP+KTJkkNfGmIobxqWWeNSd1SdLkwUBZlZ3zQ4Td3WKR2ib&#10;zeVKPQ54Npd7XLfML/6IHx2XWVxWVn/MNL9P1C21pHwYdyl/a6vmNh0O9s5NR8ARcAQcgdYRaLyn&#10;e1/a/zP2NSp/tEHH6IK8o7J3y1YpPH4y9LtxCPF4EttnesZ9a9rWTowTjAU2DpEe+n4bN+n7WY8y&#10;R2CMpu+3eZrFnSltjDuMH8wZ0DzHY5H5T2e2lvZM8aULx+0cgRcVgUz1GHvuQUrKdglcliDHJbXe&#10;bqrXu9CUt6Iz06BZb9odTfG602Rvm7sWk30LvdMptZ+aCoN37H+3uGkOmz0HuDHEGdLRDKq10+af&#10;wUjOF80N9sxR0cw36QuwQ9P/0BeZX97jLlb8pu+hH0HRH7HXy7dR5g97/LpyBBwBR8ARcAQcAUfA&#10;EXAEkgjYvLSjZjK85O9s4Sbdt/d3Z4ff3vQ8a/d8k8N5NHJpuGMFmQd2/vCs4+pIeKxFWtN1jx7K&#10;tpydevftSOXI/Cg1pdfCeUhto3IV2hBhvP4hHsobxbqHswbk1yNzBTkQnN1jjzuUuQ0/usk/9pxY&#10;A5I3zlTefqeH3nc2OciuuF37eJ0b1qjhvL71jD1t+8jmP9v71lOX4k+wbuVcELkKfGvdp0+fUOeR&#10;IU35o3FjccVhml1HzTgsf86MQHJvgf1QZIaMGDRY3n3rrXAXy9kTJ0Pb5lv7Oju7bw7SyicZg9ln&#10;MpPuX8Xf8X4xOKHAf/78+WFc2LBhQ5BxQr9ne9a4sTKDU4McIOT+wK1xecOg48oRcATagwD37HFX&#10;2Ntvvx04LnAorW/iTCzmU9i8zfahrd8iPvi73IHF/AY5TIzzpiw8fptfe9cdTeOJIBMIeWZonlG8&#10;Qxs2mDbfyZRX3pv7TG7c3hFwBBwBR6D7I2BzeMZCznj5DqWoqEgKCgrCHSKMl5nGhGc1ThCOhUVc&#10;cCL5ZoW1BrIV4ctYOtuKOOHhh/DIA3senGkTFvOI9obX1niftbt06cSO8rJ9qExx2twg03u3dwRe&#10;dQToG9DWnugn6HfoJ+gv6A/jPQ/wok8xBcfPONyEQ79DGOyfcA8q4cZzcPOHaX1ebOfPjoAj4Ag4&#10;Ao6AI+AIOAIvPwLMA59GZ0MoW9jZ/Gd739nhZ4u/s9+z3t6xY4cMHTpUBg0aFM4U2JdApVufd3Z6&#10;kuHbPn8mE6kre5TvMfn7CbJ03gKpvHxFPzXQ74bg1iQDS/M7Xu+wd0J5o1j7HDlyJJz98k0z58T2&#10;zfGLgEuarGS0sjzhwNZx3NtBeXPn2eo1y1WORbF+As13D4+/43gQfmcMNrx42vaRzX+2962nLnVO&#10;hBvyTXlO0vtqqOvICaK8KX80ZWpxxWGaXUfNOCx/zoxAsk3R/uCkLZo7T+/z+lKGK1fmhJZfkAeg&#10;37Snu8uCMkqqbOWWdP8q/qZtmLJygOcCd7K33ucHtywdbxK3aO6sGTlyZLhvinuBbPywMN10BBwB&#10;RyAdAnGfzTfikydPlp49ewYZftxjZfvTjNHmlv1r4+GxH42ydzzHHBlklMG9MRX3dfGzve9upuWh&#10;uLg4cBrhNfKMsnfhR/SPeQ/9Obgwp+W3K0fAEXAEHIFXC4F43LQxlvNdeJasvxhDzD6JTOw3+a49&#10;v9nbYQzC5FyacQm5DJicPzNGoY07w9qQs+fWFGljbYJp4TNXQGcaF1sL73m9s/VYtvhxZ/sY2dx2&#10;1nuwflZ1orPS6OE6AjECVmet/dBX0D/Qv6BZayT7C9oZdmj6q3TzZ/zyPaXJl6HPIuxYeVuJ0fBn&#10;R8ARcAQcAUfAEXAEXh0EbA7aUTMbUtnCzeY/2/vODj9b/F3x/tChQzJu3LjAB9myZUuY23dFvM8i&#10;DngwB4/kybRJk2XhzNlSfPqsNNyplfomvfegDRHEexDxvgtrI74DmD59ugwfPly478fOY2I/bYji&#10;uTohrXxvlEwz93p///338u3YkbJ126Zwz4vxY/QrJaUiGFem9eQ/bfvI5j/b+9ZT9+Rb9twWLlwo&#10;AwYMCOf/lDfrXdtbsrhiX2bXUTMOy58zI5Csn7ikvW3duElGKadp6ICBsn93rlZR/YZHdaO28XC3&#10;R+Ygw5ts5ZbF+yvxmr0ecELRFlCcTXPHtskWQw5TUtF+2PeBbzds2DB599139d6xpWn5NEm//tsR&#10;cAQcAet36IPg2o0ZM0befPPNMBflnM72nxkfcMu+c05OTuByI2eGeRrKwqFP4j13SX788cfhDj+7&#10;oxF38T51ujEHN91JgRuK80PwQvOMsnfhR/M/+veKiorAF968eXPYw4fTGONi7g1T++2mI+AIOAKO&#10;wMuNAHIhGRv4poQxhDEj3ViQzq4jyDBmM84zHvOMDBk4sIz12Js8B86b2beAwwNnJlP82JsmPTwz&#10;vpEX9Msw7idxNuzAK91YnnTfGb9jzDsjfA/TEXgREKCtsTfFPBsZlfDN6bdiRZ9JOzx//nzgGuI2&#10;2e88r3Yap9OfHQFHwBFwBBwBR8ARcAS6HgFbN3XUzJbibOFm85/tfWeHny3+rnifl5cns2bNktmz&#10;Zwt8GTuX6Iq4nzYOeDB7VbY+dy1NGDVaju8/ILXch3T/Xps4MpSvqXjNAq/kypUrMnXq1HDfyNy5&#10;c8N9PbhlPRS7Nf8vqsl6Lple7tiaN2+e9OnXW1auXibXKkqUF6P7YSo75oHeD2x8mWx5etr2kc1/&#10;tvdtTR/uWKcuW7Ys3J0F94m9NtayaNavFlccptl11IzD8ufMCCT3D3AJ5jt/3ypjhg2XgX36yo4t&#10;v8tDvWcpyJLhmxxtuun2PPFnKlu5mbtX2QRDwyzuJ86ePRvkLm3fvj3IHOaduaO84NHQdmI5Mty1&#10;lI5P8yrj63l3BByB1hFgvnXs2LFwxxJcOzjbhw8fbulv6Hfop+Atjx8/voXnanJm6I/oizg7Q3YM&#10;MvI+/fTTwBnhzM0Ubl4mZfMW+mbmeTbXAy8bU8kz7/mNCUcGWTurV68O+/fs8WMfq9h/bO/PjoAj&#10;4Ag4Ai8PAowPtudDv898f+bMmeHebcZc3mOfVOnskm6Sv/GDZixCI1+B9QJjNHGhsI/DZmyCL8N6&#10;vaioqEX+WezG4rHwzYztk+Hau+5ikicby8Ek3ZjNe/LZ1Yq0EW93x7ircfP4ugcCyT6QPWD2E+Hp&#10;c0edyZthHcOahP4UP/RvzMmTbZLfSV5N90DCU+kIOAKOgCPgCDgCjoAj8LQI2Fq1o2a2+LOFm81/&#10;tvedHX62+LviPd/mcN/S7t27wz6ExZmc15v9i2TCkdm9b68M+qa/DOv7jRzM2SX1ui65++B+mzgy&#10;lhfKmTWNKfYf2LfhzJdvm5GPYGe/rG1w310U6Y3zRrrJ2/r166Vvvy9lxaqlUlp2OfBj4Mk8VP2y&#10;cGTIt61F2YNDNsbYsWNl0aJFzpF5gSqw9bNxkuh/jijnbcK3Y+WLjz+RH6fPkBN5R6S0+LLcvK5y&#10;TVSeDPsR8V6htWNrnxZuJjOO71V9jvuzGEvkL+SoTIZz586F/SDc0YYoFzRuwZV96xkzZgSZM8jb&#10;sn7yVcXT8+0IOALtQ4B+hXno8uXLAy+PfqS4WO9/1H7GFM/sSU+bNk24/5L7EvnGHMU4b2M9nG84&#10;zfRJfHtusmZwRxj0WS+TIt9JnLDLpHDLvn5BQUHgFNn8yNzbWGm/3XQEHAFHwBF4eREwrinjMHtB&#10;3NkHV4bfjCXpxsx0dq0hhHvGHsJj7YCG98K4zzjNmbONZcmw+c1ZM1wZ3Nm5M+HFGnexbi093fEd&#10;eYsxBIvk+N3V+YrTlKn8ujpNHp8j8KwQoL3RxqjbsYIPA78c0xRtwfZFzC5pWnshXFeOgCPgCDgC&#10;joAj4Ag4Aq8eAswHn0ZnQyxb2Nn8Z3vf2eFni78r3sN55zwUmevxOuB5r73Jezb8WZ0cVfnyUydO&#10;kmnfjZfTeUflgean6aHex9JG8IiD9QpmrNgfQu5wjp4T8/1yjE3s7kV/Zs1myvJAmfPd9sLF8+VQ&#10;3n65U1ejTnCX0nBlmu43mLeMZrbyyeix+UU2/9neZwufcqUcTbEnl5ubG74vBxfwQFv5J+tAtviz&#10;vbd43cyOAFhSDpQHZUO53Si7Jkt+Wiif670ZvT76SAb3+0ZGDRkqM6ZMlbUrV7VwNyx0wsAf4aC8&#10;fAyZzGa8xxO3Fc6W2ZNmP5oysfKJQ8KOb6XYT1+wYEGQTxCfScdu/dkRcAQcgXQI0F8jAwYOTH5+&#10;fpDhhzv6nlgxJz169Gi4Q4n5qt25EM9x4Ohx5xByzuECx/PYdH1YHH53fLa5i6U9XR6xixX9ufGL&#10;Ynsbf5PuYzf+7Ag4Ao6AI/DyIMB4YOrixYthHs9amfWAzf3tvZntHSNsbCFMxmQ03BzuVWL/KV6H&#10;2Nrc4jITe9wxL2APg9/mlnTaWGhpM9P8dzeTvKXLA3a8g1vEHId8m+I5/m32nWGSDuIC+7gssEuX&#10;7s5Ig4fpCHQUAeqt9RuZ6qzV7XRtindJla7e4876vHR+kmH4b0fAEXAEHAFHwBFwBByBlxcB5otP&#10;o7Mhky3sbP6zve/s8LPF/zzfp1sTdHV6suEPD6ayukr25+6Rfdt2yO3ySj0Y1ztYHj1sM0eGfLJu&#10;Ia6kYj+Hb3UMi/i8hT2B7qDic+/4zIm9lYuFZ+Xm7SrNxmNuDM9wZO7eq8uavWzlky2AbP6zvc8W&#10;Pu/jfSbKmXM1w4HfaMrX4orDNLuOmnFY/vxHBMA+qcCa8ght7sFDOXY4TxbPXyA/TJoko/Xepa8/&#10;/0IGq9yomcqT4ZyUvVJT+KGNBr9qma3czN+rbNo3pGBAX2HYxX1dJnysb2GfG7kE9CmmLBz77aYj&#10;4Ag4AkkEbPzFnmf6cxsX0vVBjOfw8lDW9+PO/MTvY3vcMx6YO353dxXnxcY6yxPv6IMxTfPb3GGm&#10;66NxyztXjoAj4Ag4Ai8vAun6f9bH8GPgojC/zzQetHeMIC7GZsZkxm3jxGBn63FD2tzhhmcU8fGb&#10;9MHdRxMWaUTjLh7f8EPazY7f3U2Rpxhn8gK3FU5RSUlJuOeWO8HZowIb1nJ8owAuXaFIm5VrunLo&#10;ijR4HI5ARxFIzouT4VC3Y0V9j9sj73Bjdd/6G9otfRwm2vonnnGfLpw4Hn92BBwBR8ARcAQcAUfA&#10;EXh5EbC5YEfNbMhkCzeb/2zvOzv8bPF39nvW1MzrTfHMfL67KDgypL5O9whulVfogkV/BI6M7qe0&#10;MRPkmbVLW1Qsa6e7yEuI95+S3w4/eMReSoof03S/Xhqb4MWkft9/+Jh7kAmbp20f2fxne58pXbE9&#10;ZQsGrFkJD4WJHWWPzrRuzRZ/tvdxOvz5jwiwrwf+GZUWV12NytfWu5Uabt+RSt27hTOD5s4luBmE&#10;YYpyjM9FvXwMmcxm3I/ZXg+ubRygfMCUdsSzmbiJ+5ZkH2rn17hz5Qg4Ao5AOgTos5NjAH1J3K/j&#10;z/ojnpm3xv0N/ZP1RfQ7Me8P97FKxhW/627PcR9LvuK8xe8y5cvmQPF7xkybD8X2/uwIOAKOgCPw&#10;8iAAz8SUjRfsEZSVlQUOCmMuYwpjQlKls0u6iX8zpjBmM1Yzttt4jQnHw8Zz3LEmgQcL5x5OjHE/&#10;+A0/pKKiImjSTHikE/+WVkub2RNmUpmbpP2L+pu8UV6FhYXCfZLcG41MPeTlXbt2LayFwQU5esm5&#10;U2flCVxJF9iDteGNXTrMOysdHq4j0BEEqKPoTH1B0t76r2Rc1g/F9rSFTG2Ad13VRuM0+bMj4Ag4&#10;Ao6AI+AIOAKOgCPgCDgCjoAj4Ag4Ao6AI+AIOAKOgCPgCDgCjoAj4Ag4Aq86AvE5LvyKffv2yd69&#10;e+XSpUtPDQ1nwbGCO8F5svFheAcfJubpw4MpLy8P8lI4o4YfA1/GODyEieyUw4cPS3FxceDR4Ia0&#10;wxWBRxKHb/Enz7uxx641bX6fhZkufvseSR6q7NN79RoNeKW+UXp0r0Gt6+Vu3a0WuwtnTsrk78fK&#10;uDHDZePaVcK9WGBlfCNLJ3HF5Wr27TVbwyZ9ftobg7t3BBwBR8ARcAQcAUfAEXAEHAFHwBFwBBwB&#10;R8ARcAQcAUfAEXAEHAFHwBFwBBwBR8ARcAQcAUeg8xGAswK/BP4J3BPkxxw6dEiOHTsW5LU8bQoI&#10;N+ZSGEfGeDL8NoVchfz8fNmwYYOcOHHCrAPXg7SZW0w4Ncj0RSNHBj4I8maQKwqfBvdxvC2BJR6e&#10;NweksfampijFiWmLeb28RLZtXh/4McfyDgSukGEQZ418OUcmRsSfHQFHwBFwBBwBR8ARcAQcAUfA&#10;EXAEHAFHwBFwBBwBR8ARcAQcAUfAEXAEHAFHwBFwBBwBR+BVRwCZK2g4Fdx5hIyW6urqZwIL8k1i&#10;mS7GkYEPg4bPgokb7gnatm2b/Pzzz7J///7AicE9Gs4LvBrC49kUdqbgyhAenB/cxO7MTdJ83hyZ&#10;Fl6M3mtdf6daKq9dkfKrxXKrqkLuN9ZqcpU/w7vb1cGuvLRYzp85IaeO58mZk/lBdg53YyX5QJSl&#10;c2SSpe2/HQFHwBFwBBwBR8ARcAQcAUfAEXAEHAFHwBFwBBwBR8ARcAQcAUfAEXAEHAFHwBFwBBwB&#10;R8ARSCEAryJ5b8/TYANvBY6LKbgc8GHgtsCNgYtTWloqV69eDRwZns+dOxd0SUlJyz1LyErhLiXu&#10;UTIODGlN8m/snfFqLN7YNBkruHkeHJk4fjgwxZfOyrIlC2X29CmyYuli2Z+7Uy6dK5CK0suabOXI&#10;3G+UOzXXpaykUMquFMr1ayVSeuWSnCs4HuTpxBiQTwsf82nV88DnadPs/h0BR8ARcAQcAUfAEXAE&#10;HAFHwBFwBBwBR8ARcAQcAUfAEXAEHAFHwBFwBBwBR8ARcAQcAUfAEUiHgMlcMW4FvJYk7yKdv7ba&#10;WbhwWuyZ8IkHPk5lZaWUl5c/wc1BNgpyZeDRwI1Btg33QJncGbgy/ObOJcJEkQ+4N/Fve47TSjpi&#10;t7jJpGN/HXnOFv+9hjuSm7NVvhszQr75+otgrl6xRC6eOyWP7jVolI/vYXp4T+XjqHvkyjxsqpeb&#10;VeVpywnuD3l8FioTLmb/LOLwMBwBR8ARcAQcAUfAEXAEHAFHwBFwBBwBR8ARcAQcAUfAEXAEHAFH&#10;wBFwBBwBR8ARcAQcAUfAEegKBEweS8yrMLtnET98CrguyHiBwwI/Bp3uLiTijdNB/PBl4NAgSwY/&#10;vK+pqZHCwsIgV8Zk1RB2HCZx4DbJU4FDglvSY1yPTObT5j9b/NWVZXKl6LyczD8sWzevkzkzp8rM&#10;HybJwX27NGqVt1N3K5gxVyZ+TmJl8nOS9h3NRyZczL6j4bo/R8ARcAQcAUfAEXAEHAFHwBFwBBwB&#10;R8ARcAQcAUfAEXAEHAFHwBFwBBwBR8ARcAQcAUfAEXAEngcCxmGBY/GsFbwVOC3Ii8FE9gscFbgt&#10;SUU6kvbwPfCDJiy4L/Bmrl+/Lnfu3GnhzfAO7oYp487EdrzDP/Jr8Gtcj0ymhdVREzxbi/9WVYU8&#10;up+SF9PUcFtytm+WWdMny+b1v8nt6ko5dTxPTh47LOfPnJDKa1ek4U6N3GtUWTIPGsnJE3wi4/6Q&#10;b+fIdLTE3J8j4Ag4Ao6AI+AIOAKOgCPgCDgCjoAj4Ag4Ao6AI+AIOAKOgCPgCDgCjoAj4Ag4Ao6A&#10;I+AIvKwIIE8FOS3cZ8S9RnBIUM+KLwMf5dq1a3L58uVwP5LxZLCHywGnw2TMxBjz3hTu4M/AjUHz&#10;Dp4N2lSSF4L7TBwV4uPepkzcGLO3sDtqZou/9Molqb5epnQX5bw8uBu4MBvWrpTcnVvlRvnVIFtm&#10;xa+L5bcVS+Xo4X1SUXZZ7tRcT/FklCND+OQbDUcIXMh3EouOpt9wyGR2NFz35wg4Ao6AI+AIOAKO&#10;gCPgCDgCjoAj8OIhEO8HxN+vsA5nzenKEXAEWkeANmTtCJe0I9u7elb7bK2nwN86Ao6AI/DiIcDe&#10;cqyYU9A/Wn9ZXFzc8pp3fNtqqi19Z6a9a7O3sJ6XaenIZj6r9MXxPKswPZzMCMR4p3vO7LN9b2gb&#10;cXvgDIizoHRxxnbti+XFck0+yCf5RvPblJ2JJd3Y+3Rm7D/d++dhZ3lrz5lenI/42dJPWPSvyfUb&#10;9uh0fsyvmbiJ65vZu+kIOAKOwMuGwKlTp+T333+XgoICqa6uDjJbnkUe6YPRtkcQ9/epPv++lJUU&#10;yrmC41Jz/ZrIw7tKFakTZKogJwXOR7p+GI4LcmQwjTdj8wFLt/XhFrfZY/KOeThh25iAidt08cV+&#10;ecatjS/4AbOY02NuUnl80jfp5N6oq1evyu2aSim+dFaKLp4JcmPINzggMwY5MpVlV+TIwb1yaN/u&#10;FD6KCbhwBxMyZUSnBE119VJ385ZCp3J5mCI81H/3VR4Qz64cAUfAEXAEHAFHwBFwBBwBR8ARcAQc&#10;gTYiYPulrFv5rsQU615XjoAj0HYE2A/iW7T8/HwpLi5OexZh7a3tobpLR8ARcAS6JwLs4dueO2Zp&#10;aans3LlTZsyYIYMGDZIFCxbIoUOH5ObNm2HP3fbd25pb+tPWdFvD6Sx3raUt3bunSQfjDxijeU53&#10;PvE04bvfPyKQrgxjuz/6aJ8N7YGzJ+5ZSJ6BMUeP40r33L7Yut518vyQOmv5aEtqrK7jJ6nS2aVz&#10;Y/GlM5PuO/O3tV8w4fzSuNb8tnxitidfmdJLGIRl4VreM7l3e0fAEXAEXlYEmH9euHAhcDesv30W&#10;eY37WJuTxWNcSfGFIDNl66Z1cvHcKRWnUiv379YGfkjNjWtB7gxpYyyw8YFn5gTwyeHJ8J7fvDdF&#10;fx7/xt7SYm6SpvnBNBU/x3aEBU7EcevWrcCRIV2mmJvYe7PDLfMYZPWwDmCvBNkwSxbNl2mTx8tv&#10;K5fKqWN5Unj+tJw7fVzOFhwTMAAj7I/lHQh8mvrb1YFHBE+mTvN+vexa0Hdr61L8mAeKA/pxNiwJ&#10;bjoCjoAj4Ag4Ao6AI+AIOAKOgCPgCDgCGRFgrYvim47Tp0+Hb1IyOvYXjoAj8AQCnAGbQpbyokWL&#10;ZNiwYTJ9+nTZsWNHkLFse0fsGdkzfkzWjPl30xFwBByBlwmB5B57RUWFbNiwQfr27SuvvfaavP32&#10;2zJq1CjJyclp+XaXvfS2cnQJvzX9vLFsLW0xNrE78m+6renHv52BYOI/Dr+t4bi79iEQl1u65/aF&#10;lt61lW26t+nijO3S+XmR7EhrW5XlK3ZvPKHYDnfYtza/srCymXG4nfFs7ZR0tEXhDj+08WQf2dYw&#10;iAe3+LdweLbfbUmHu3EEHAFHoLsjEK/H7e6hrsxTwfEjsmXDGtmwZqVcOHNSuR1659DDpsANuVJ0&#10;PtzPxJwZPgz7B/TRjGtwYtC8g3eSTbFPgVv2KLj3Cb5tWxTjhI05NieN55ngR9gxjpnCxT/5QOYM&#10;vB7SjayY9b+tkAnfjQ73Kd2ouKre9fs8vXep9tYNqbtVFTC5VVUh+Yf3y+H9uVJRejnI2eHOpQsF&#10;p+X08RNSeO683L5RJY+aVPY1MmSQJdO2ITVTct3eEXAEHAFHwBFwBBwBR8ARcAQcAUfgFUOAtS1r&#10;1X379snSpUslLy8v/LZzllcMDs+uI9AuBOwchv2f48ePy4QJE6Rnz57So0cP+fzzz2XJkiVy7Nix&#10;J/a4LIK27lOZezcdAUfAEejOCLDfXlZWJrt27ZLFixfLO++8I++995788MMPUlJSErKGm7b2jbaH&#10;n8l83lhlSpfZp0ufvcNsj+qov/bE4W6fRCDGPN3zk66f/a90ccZ2zz7GrgkxzoM9cz7IeoWzQuw6&#10;qvBr3JCOhtHV/tLllzlnrNK5MbzALuk+6Zf3rbmJ3fuzI+AIOALdHQGbZ8KP4TsxeCcoxpiuUFUV&#10;pXL+zIlw1xKcj8APab5LqLqyLMiJIV3wWuLvcUg3dyxVVlb+wR4einFW6PfJC3bMr/kO7vz584Gn&#10;0p78MbYwNti+YKaxgvjYTzT8cG8KO3BG4w716F6D7Ph9o/ww+XtZv2ZF4AaBwb1GlZFTXiKNtTfV&#10;Vep+pZtV5XLh7MkgZ6b0yiUpu1IoB3L3BH1a916qyivkfoPeP8mdS86RAV5XjoAj4Ag4Ao6AI+AI&#10;OAKOgCPgCDgC7UCAtSpr7fXr1wf5Fz///HNYS9sath1BuVNH4JVGgH2s3NxcmT9/fmhLcGQ++OAD&#10;mTNnjpw9e7Zl38pASnemYe/cdAQcAUeguyNAH8d+Pvvm8ZyCPXb2yukb6Sf79+8vBw8ebMmucQ9b&#10;LDI8EH5rOoO3LrNuLW28c9W9Eejs8qUdcLZE24k1Z0/Z4u4O9Yt8tKaTnA3cxv2I1R7yittknnGf&#10;DAM32Ns5noXxIpiklXRxxkm/yTMmZ7fp8t3WNFt+CSOJUVvDcHeOgCPgCLxsCNAnwh3hOzHW8PSV&#10;jLtP099mw4g+OGjliNytvxXkohgXJJiPuLfofuDIFBQUhPub4cOYIo0mk4X9O+bX3GFUXFwsRUVF&#10;wV9yDs2YUlVVFdwZhyYOjzBjlWmcYIyy8cTcgxVpKC8vD3co1dTUhFfYm3vGMOTHcDeTxd9QWyOH&#10;D+TKhrUrJT9vv8ATghdTWXZFLl86J9yn1Fh3M9yt1FR/O9jt271DDu7bJUUXz8j+3blyaO8+OXvy&#10;lNRUVEpTXX3gyQRZMj69tuJx0xFwBBwBR8ARcAQcAUfAEXAEHAFHoI0IsIbdtGmT9O7dWyb9f/bu&#10;/M+r4ugX+H+X/JTc+2QzURNN3BUVcRcUUFlVcBdX1LjEBfcALogCiiigbMo6A4KCrIICAmLffvdQ&#10;Y/t1BhQGYu7T/Zoz53zP6aX609XV3VV1+kycWN4zca+FhkBD4PAI1Dog9gwH/dDChQvTc889l07L&#10;e8oMGzYs/fvf/y66IbnRPR1P/dvhKW5PGwINgYbAiUGAnKMPJxc7g3v23hozZky66KKL0gsvvNC7&#10;f0ynvr4zbfzutTWEzaHjHPH+U+cj0RfPB4I+ebVwYhGI9uvvfKzU8I843Fyhv3Lj/rGWf7zTW2eg&#10;tb/QlxzoL768Otct7HLkT+d9vw+Ha3/0DPR9NPRVx85y+qqztH3dj7qFHbLOS/y+0tRxXIvzU+jq&#10;TNd+NwQaAg2B/yYEyFH7J7/22mvFv4PsI0N/ipz8ufWMvMlW5X69c2vxkfn2m+xD/s1X5ZrPjG8N&#10;8ZHxbaQ5c+aUfRdjn8Uo0/w58jNP4P+yYcOG4qfCX6W/0CnX0WGc7PSp6RwzIz/lyp+vi+B3+HH6&#10;jhI/IzqQvtK7p/yov29L+Y7Srh3f76Hz3YE9xVfGt5a+2rElrVm5LH28ZGFavXxpWvD+O2naK88n&#10;fjIbN3Sn5UuWppXLPk6frV2Xdmd69u/O9cg+QwftJdP/tCKq0s4NgYZAQ6Ah0BBoCDQEGgINgYZA&#10;Q6Ah0BDoRSD0AL59MGTIkDR27Ni0ePHioleOZ72R20VDoCHwAwToiuh79BW6pgj0RnRFkyZNKnvK&#10;3H333WnNmjXlsfh0Si00BBoCDYH/jQjQlbPhrlq1Kt16661p0KBB6ZFHHil7xwceP2X+Ic7hjsjr&#10;P3U+HG2e2T8/7BPGjL7sCoejXRoHLB2ujS8tnBgEjtS+A02F9g1+iXnH4WgY6PKPZ37qoX5sdeqo&#10;b9hrqrNPBJ9HvTtp8tw79ux00stHvp1BvuZshzs60wz0b7RGfe0HwO6I7njfv7u7O61cubK8t+Cb&#10;G+KgO+aQaIdDHdRVPPk4m2t2yoSou/LMYeu5q7w87wuzupx23RBoCDQE/tsRIBs//jjvSfLuu2nT&#10;pk2lOp0ydSDqKE9lkash97dv/jzt3PZF8QlxdvCbsb+K/VPoEBYtWlR0cuGTghbyuQ7yI8cdtdzu&#10;jBdp0OKZw/hofxdjRR0862vcEM+eNnx2fEfaHjzoVK406PTcvjbGHjRJ05mXMX7rFxsSDHxziU/Q&#10;wf2706rlS4ovzMeLF6ZPu1emZYsWlH1j3p39ZvrgvdnFX4Z/DHx2bctj/NZtac/OXem7fXnuu/eb&#10;7CuTv+WUfWWaj0zdmu26IdAQaAg0BBoCDYGGQEOgIdAQaAg0BI6EgPWxQD9w+eWXp1GjRqUFCxYU&#10;3bK1bQsNgYbAT0OAnYFtprY30B+xAd94441lbxk5eR797qfl3GI1BBoCDYH/PgToxenjwz5Al1/L&#10;R/tt3XLLLenCCy9M999/f3lvNmopzZFC5N3f+Ujpj/fz/uiK++zY7BPGDWMCe3lg9lNok8YR9pHw&#10;n2Cv6LRJ/JT8Wpyfh0C0Y3/nn5fbj2PLV2B7wiPsUr7baF7h3F+5cf/HOf7y7pAH+Hfz5s2l/7NX&#10;sr15t9978eodQf9gg4s+Q550BvY4/iTLly9P3muXvq940rHhHe7ozPt4/VYf7Tljxoz0+OOPpzvu&#10;uCONGzcuXXHFFeU7dK6ffvrptGTJkoJV0KFeeKMOMCJXfPcCjnxs+NzU8kAa8datW1fswjCr88E/&#10;ta21zr9dNwQaAg2B/x8QMHcy/hgvjDvk8PGSfeQrmUruGnOKH+jObcl+KV9u25R2bN2YdufffD/s&#10;rbJh3eoybvE1qf1j0Cy9QG6jWRxjnXFUferxX7lxr24z44HxQ97S8yeVLoJ0ypE2AvqVY38b49Vt&#10;t92WHn300TR37twy5ohrHPd9qPfff7+MP/Pnzy9+PsbyGFNgwI9m4/rutG3zZ1kpoj4H0pZN69PM&#10;16elKU8/nqa9/HxavPD9tPKTxWnpovnlm0zdqz4p8cTNTjE9fjC5Hulgpjv/2T/m6+070r6vsu7y&#10;+6oE+e3cEGgINAQaAg2BhkBDoCHQEGgINAQaAscRgb7sGbWu0VruwMH8Xfm8f2hZ11nb/eD4njhr&#10;Zke9TpV/nZ81qHVrrDV787JezPuW2qc0jp51ZyrrYPnWQXr3du39Lu3NJM16Z1664sqr0/UjR6QV&#10;Hy8pNH61fWNJgp56neym9KF3rukrCfI/99Bep5PG+j5CSWdtuz8T8G3W81rTdh75Vmc+nXrhum6h&#10;84gygka/lWdt/oNwMOuY96Hp+3bZt2dn0VNkwsp3kMuzvPetvXB74x36XnRn3X/MDz35KuPbfXnd&#10;nsvrzaPsp9tTP3R30oZ231fu/bZyYHMg6wQO4SVOjbHr0JP8oJ7VD8/rdqgeDfglfLR7J07odN8R&#10;QTt26urrukW8OMNaiP4iLl1PpJGfOA7YdvJGT+L8P+MJZ+8h9fJf5kvvJh0OJ3kGDSWvQ7Qo3+GZ&#10;vvrggw+m6667Lr3yyivFVhFx67rHveNxxiOhU+vMf/eubfnW97xfZMbBnn2ee+5/n0IeNY+qY7Tv&#10;97FSwez78vTtOr+ed8W+73Op5ElPV/MI7AYKH/nUcgCtygo+0R/oB+u2dB30iKfe8nG/judZZx+s&#10;sejlp+i7zlnelb2g8zl4V5qQs0GXe33xGL6u20G8COrSaVeMZ3VZ7tW/XWuDmt/r57CI/hT5wUyo&#10;sdXu9e+Ie7TnwKIuW93paYXgEW1SYxLpotygP37XbRjtXOfnus4v0g3EGc1B95697L9V/zt0vT+P&#10;5V/v+bLwGl1y1DfKr2mOe331z3hGrjrqNvUs6HAtfY0b23L9XBvUbYvXhJoW9+K38qShw48g/8hD&#10;PP64o0ePTv/4xz+KXbirqyui9p7RLF1Nu3K8u+qw75198h3swVF+0CtPGEaIfPB6tAWd/4oVK3rl&#10;ZI1DpOukQVqYsQd0d3dHtEIrGpQvDV6LuOhmu37vvffSU089VfyC7r333mSfMT5CL7/8crHtxzgo&#10;//6CZ3wmfNPP96qMM+oQIfhX2ew/yjQ+CtrA/QgwifjuiTdz5syEtsceeyxNmTKljF/yYAPpK6in&#10;fDuxg4M613Ye6aMdor3cq2lgv7fPUM0/4kQIPorfx3quy1aX1atXF9zwRsg6ZUSb1uWpC58MeyFp&#10;V3vGoU/dHFHXSCN/7YcH+afjXXJbkD/MIshHfDzx5ptvlrmE76LefPPNJW0nrux9s2bNKnE/+yzb&#10;nw4FeUSINopy0PH222+XNlZvvDEQ+NZl1viiQ5/Udx966KHin69OgwcPTqeffno65ZRT0llnnZXG&#10;jx9fMI09+PAEnrzvvvvKd9rq/qFOcIbT66+/noYOHVr6VXyjAi3RDjVdgQl555uY+uKM7KtS82XE&#10;OZpz8EB/acl235zT/88555yCwZ133lnqqN/xj/EtuiuvvLLQ9sYbb5T+JL9oP/Wq2wsP+Had9x74&#10;3OCtmq+C7wLfvuSu/DtxUpfgHc+Ve7hDnBYaAg2BhsAvEQHyjT/h7Nmzi+w31g9kiPGmzpPMJvPN&#10;ichp/ovGMbQYI801zL/saWM+R3a755lxuZbJu3fk7x0dWlt+k/1CduV8nekzdm7ZWvKPeZ55Qj2X&#10;Ml64Z07qmlyPI8a+orM6tCbZs2t78eXhw7N9y+dpxbJF6Y1XX0kvPPuv4s+yaMG8tHrF0rTqkyVp&#10;2xfmHXmdm/d12Zv1KL6BVNN5wPwm023PHN9Zsn/O5+u70ofz56Y3X5ua5rz1RtkvJtKUc14vH9iT&#10;58OH6rt5Q8/cBs3a0HwixkN413O2Gv923RBoCDQEGgINgYZAQ6Ah0BBoCDQEGgLHH4HQU1rvxrrU&#10;OnH33p1pU35XomvtyrTwo/fT2/YMzWvBrryPqPUx3WysSYNKv+VX65WtY+s1d4mTfWLYuTd9tjZ1&#10;rfq4fLN3XdeKtGXj+rJ/q/VvBGvJ+rf8vsmuKVt37kkvvjI9Dbn08jR61I15nftxTsJu1/POiHW8&#10;w/raGrReh8obTfLupC9ojXrQXcPGb0fRb2dfBL4Je/L+qF+s35DWLF+R1q5aXfZQLWthBeQgPt2A&#10;c2egS6BTQBcs0SLU2PmtTeKZ3z3XB8p3jd+b81Z6ffrLZa3/ygvPptemvlS+eby+e1XZ/5X/UfjI&#10;7M92zV3bs50o+8n0hYW8e0OO89m6NWneu2+n99+dleTn29MF30M+Mr1xD11oI/YWdo7nnno6PZpt&#10;Xw9Oujc9//QzaenCDwtWoSeo0+IHdezkJfoDdi3tI8CxM06dz/G41i7sNeio26C/stDI/skmUvjk&#10;UMSwa9bpgifwgPdsY79kWDhCt1SnoZ9il5g7a3Z6N9uG5sx8K72X9WRLP/wobfk8+4Yd0sPUafCv&#10;8iOU/tcHP6InaKKneeCBB9Lw4cPT888/X96/Cuw7+TPyPd7n6IM95egr2baU5ci6NSvS4g/fT2tW&#10;LCs6MLow8qnmcfVCd9QvaNWm4tX3e66zjTj7hm3dtKH0A2VsWLu6fHe9R8ZEDj1neePT/rD9Yeyf&#10;9ktetV6xM5Vn+JM9lg2SnYztDk59tZG4dIvxTD2D1yJvz/Q7OsyNn65PyzKvzX5zZpr+0stp6osv&#10;pjenv1p4r7u7+0e6vP7o7ew36Ig9wvlfsYXdc8895fteU6dOLf4C6KqDPEIOuO+5e534qDu7ZOzz&#10;7V1Atlz+AMqNIG2td3U/6IxzxD2ac/ATPCM/OuPo53Gvzht+ZADerWmr612nc+2gt7Y/Q9iq5TMQ&#10;QR2iHvKTr6PnXvYV/HZPWp/H7+Url6Ulyz5Mc+fNTlOnv5SefuaJYgfn+8B+rU5w0DbRrtqNTKr7&#10;qDKMIeQneypbKdt98MY///nPIoumTZtW9PQ1FjWdgRdajUcvvfRSseWHfFWOUKdHWwTxpk+fnl59&#10;9dXCS0EreuXpjK/CR4ZdWH+oQ02P++Spd1a9uzpx4sTiW/O3v/0t/fnPf05///vfy7ci9eGwK+jL&#10;TzzxRLGB6I/o6+R1YwE/E3IaPbBDX2foTKctyAl2bDjjN1hEvDjLR12N59rAnmJXXXVV+b4UPwDH&#10;mWeeWezjvnfp3dxo7zoPbRxYy4+8evjhh4vtXP3Z0Z999tkyzkoHO/xPRsCLb4F+E5iqozZ2yFee&#10;2lkebOfDhg1Lf/nLXwptZ599dsH6/PPPL/Tza3jmmWdKnWusXAeN6q0dtD/7P4z5MMEtyhanjq+O&#10;aMc7ZBo/EHynruROXZa0AxkCa2WwTaF3eB63Yaydg074Rf9TvnmBd6r10zPOOCPx9cB3tX9KJ53K&#10;kAe8pbvppptKm9d9rk6Dd/HEyJEj05/+9KfC6zfccEPh1+A79Jlfkf1w0z+6urp6s4n6uVHT77d2&#10;wZvaXTmd8kScownBa9JGu7vWvuySV199dbrmmmvKXlL4bmb2y+LfwldMu6uv46677irjG5zsOWXv&#10;KX1VnhGifsZmckfeMAj/mpp3Ii6ej4BXn3zyySKPtD3MByLAoMahzpPs+de//lX47Prrry+8YG8t&#10;+ODB7iwP+SwZl3wPFy/aYwZ9xuK6/sGf8tee5gNkAtkfvBj8RS6QWfapwSv27JE+5IE8AiPXPyVE&#10;PeEcx09J1+I0BBoCDYH/BAJklnnFvHnzytyWnut4BnLR/JKugkwmh/0md43J5qfmEw73yX3jl3HC&#10;OG+NYnwTr4xn32Vq88En5qv83aH6PZ8dm7eU9OKLa0yvx3Xjm3IPL+d79AN7v8p7HdJ5ZT1Yz7p9&#10;f9qxZWP6aseWtHbN8mR/F8+/+frLsi8MHxrfTSp6lKzji3e6vI+0fdMXaUP32rwu/rT40uzc/kVJ&#10;R4/5+addqWtl3s8n76mjHLqYr/kBfXuwfFOJfpAPUK2fUQd48oWFUYy1h6/X8WzllndDoCHQEGgI&#10;NAQaAg2BhkBDoCHQEGgIWOPGWpe+0bEi+628PmN6enDyfenW229Jt0wcn8bfPCbdlI8Jt95U3jll&#10;O6fvrdevoU+2vo1gnRtlWA+yudx/zx3pLvmOG5VGjbw2jbz26jTi2qvSDcOHlt90xdbhAnrqdytK&#10;Xnn5unHLzvTk01PShRddnC4ZfFF67JGHsn/I69mmOz3dfvvtie72sssuK7p/emf36LG9cyOPCNb0&#10;tc4ZvY5Ys4qnXuyu9g1nE7vw3PPS5YMvSVdcMiQNOufcdP5ZZ6dRI0amaVk/3r1yVdEFRP7SqkME&#10;eFkbs4mxw7AFsREoU6jr6l6tT9ZOdBRz58xMD913d7ps8KB01t//ms4/+x/pkovOS1dednEadvVl&#10;6eaxN6bZb71ebPx8ZPbt3lneb3lj+ivJ95GVEeXV9VQ+PLwX8/gjD6YRw65K40aPLO/deMeGT8KB&#10;vT/8/rM0dCDvvPNOsSmNGDEiXXrhRQWTs0//exp8waA0Ydz4NO3FbDP6+JOiM6jxhk3dHuoLI+/q&#10;e0+ZvqXGQHknIiiTPwqdPd1+vNcbZUfbBI7u0/GzPbLvsiNFu9MNOTqDe8pgZ7HHr/YVpHNd583v&#10;Bh1ss5ddfHEaOXRYunnM2IztuDRx/E3pkQceLD4zn65eU/RRbCfyZtPBu/3ZTjrbX/n63gPZ9jp0&#10;6NBip7T3ffgYnGgdjnZgy2MbURcY40U6Kf5hd2R5NHzYlemGEUPTTWNuSDePuzGxp+vrdHQR8Fjw&#10;WeCqLmRV1Ekd8fFtE8YVeXTxoHPSuWeeXo7LLhmUJmb59/QTj5Y+G3jIX1s5+sIyyv8556An0si3&#10;zttz/Eh+sBV5j5utnf2RDZi9EGZohB+ZZy8F7cgHIQI+q/siXZ14j02eXPzb9NuhV1xZ5N0F2d6s&#10;L5N5bM36JltY8Cz65FfT7p78g3Y2NO3IBsiGSD5fcMEFxd7Onu39ce+fo6Gzv2m7Om9tGPm6Vl+2&#10;QntTsN2zSV6c+4n8laNMeyWwA+vTeISOGX3RTwOXgTrDBt1kqv5NLuBh8lJAd9RJf8WzbKzGhLgf&#10;Z/ED67g2bvAB4ktgD4GaJ8U5lhDtGX0l8kLDuvVr0osvTemZE9wyJt15961p3E2j0mVXDE7nXXBW&#10;4v8Be7KKrwf5E/Iv6iOfqI976qzu6jI82/jtYcUnQzvi7b/+9a/Fls/fQV1rOzragheCThiTl/IY&#10;O3ZsmavU7VyPKXEfHeQ2mzubLr+WkBmRr3Rss+rGt4AdXD+IgI6aFnniM/1UXdh/8SS/EvtP4Ptz&#10;zz23yNoJEyYUm7/7YScm99keAqsoh9+IPnTeeeeVPl/PISKOc+Ad94ytcFZHMp48jbYRR3srCybs&#10;2er5hz/8oeyRYU8I37VUZ7Tqa+5pb34p/GjIpMBMHng/eIgtx3O8ATv78Fx77bWFnrCHo8H4MzP7&#10;HbCFw4ysifpHXs7qRqaYl8FUnjDhr2PPjvDtufTSSwueeIdsUP/wQYg6y88BC/KSjBMfL+qzgZEy&#10;tW/NP+6pM7x8o1D9yBj5BL3KEYLXen4d2/+6bbW/Obm57q9+9asi88iTkO/iBoZKNQc0Thjjf/3r&#10;X6c//vGPpc5o7i8Eb5PPcNF++ms936/T8pOwv4l4+JS/k/m/tg66xPdbPOMY3xO8HbTW+MW9KINM&#10;JSf495Ct9dw54hzNOcpU35qX+YGow2mnnVbWE+aotcwVl9zhm4TP8SD5wz9IH+IjY04WeaItZIV0&#10;+NIYqM+Rh0LQ4rov3jNO2jMpxn58cLyC8skPuFtf6XNkCJkZQb+o28k1OcqnatKkSWWMrvfHqvsD&#10;/xr8pN9NznOQmKsEn6sbH7SQl/gb/ngJXUKNV9B0pLM0ykBLTc+R0rXnDYGGQEPgP4EAOWucnDNn&#10;Tu86N+TkQNNjvCJnyW3rFL+VRW6Sl+ZGjpCd4hnPjMfhN+N5jHXxjSG+JwdzPcIXZV+eK27Kc0Rz&#10;UnNAMp3ewiFv5aEjyoszLOrj/bk973X1fgtp4/r0ydIPy3su3+03TuTvS2/f3OPTcpDOJeedfWO+&#10;2Z31lvn7SXt3fZW2btxU3hPZmv1dvsh7v6xYuiy/jzQnvfX6G2n75s/Lt6bo1Xxfavmyj9L8eXPS&#10;2tXLk/ylle7L7O+z5pPl6Z38LtMnixanzZ99nlYu+7isXcx56CecYXU049ZAt3PLryHQEGgINAQa&#10;Ag2BhkBDoCHQEGgI/G9EoHetmitfX1uHWptOef7pbP8anQZnu/B1I65Jj/zzofT8C8+kSffdmYZm&#10;Xxa2C3pM9gi+HtLQhYbu1zq2XvPRdbJNep9S2uuHX5NuGntDuufOicXXY9Jdt6axN45I7NDnnHFa&#10;icO+ZT0e6+5oJ2Xsyz4y6zduS08/+0K6ZMil6dRT/pLOO/uMNOyqIenG664qvhpsFew5ww/Z2+h0&#10;2YX4ytDF1vRZX0eo77tnjT8z22vYf+hm6frvuvW29NCke9O9d9yZRmQbw/n5nWp+MtdcfkUam+3U&#10;bGIwENBf64zd51tEX44m78+qZwTlRZC21nuwX7AXXXrxBWnQeWemQeeema66fHAaN2pkuvXm7C8x&#10;fnTxaeEzA1PfRn4r+zq9OvXFNOnOjPGoEenhByYVm0a0e11fOofubO+7Y+JN6eorLkkXnHNGGn39&#10;dSUPe8vSJdiHJgLaxPf+LJsZ+wYd//hRo9MD+f1etvZbc5sPGZRtg9mv6ObRY9KUfz1V/F/CnoGO&#10;4Bv50ouw1Wt/dkV2Az5Fgrg1HuXmcfiHHnoL9WJf007svEK0Jdxq/yrYsZlMznVmR+FrETwgHdq1&#10;p3gR9Bs6fzYRvjV+R4j2QQt7Hvs+ewtb8ZWZ5/kvPD754fTEI4+muzM/jsk0jh55ffGbEZd9UP8c&#10;nvmfPwAfgprPlaMOdftH2erODqqPs4PyWavtGhHveJ3hFP2GXRUv2B+ArwN7N/86/M0/ZsyNw4s/&#10;y7CrLksXnndWOuWk3xdbqXaDQ42ptot2qGl3T98KjP/8x/+bTjv1pHTBuWcUv7Prhl5R/PfGj7k+&#10;3T5hfMETTXxOakz7wrIu56de1/1BGr/rvNnF+FWRpWy+bOpszfiIjNVv+PJ5F1vbk4VwY0tmz4q8&#10;1LumH4+wZZ1/5lnpuquvyX335nTHhInpluyLxQeQv0zpy9nOrzw2QDZPur7IE73Bu65hTv6HLwd+&#10;GpplJtmMR72P7mAjZe/kG0DWspWxNdb5uq5/yz/8T/g04A9Y8NMjj+QJB9ew8Ty+iaEfea5vRZ+W&#10;30CGkN940P4n6suHiV7Us6iPs7qyIZI1/Ihq2YEmmNZ0ajd8oE21hXf1a5+wY6mHstCE72peJHvJ&#10;hqnZN+22OyakUWNGpseffCTNfuetNCv7Xk7Le5hPy8/wJmz5gbCj8heI+gS/KcMRNlc8avzQTvYe&#10;MIbCxMFHQd/k50SeicMfoB430Sa/CJ4pl78CXmPfVpewpTprgzoELfDEg+Y2nXHkYfxGA58M/NXV&#10;x74X8FNn4wY7srqhn+1cH0Qf2cbeHPtA8Jf5zW9+k0466aTic4If8Ip2D9zQawxBAzrRwEbOVwRt&#10;nTigow5o0j76Gl8Sfb6uo7LIev4N4sGPjDEeaBP9BU7GZDIT/fja3GjQoEFlXoMva3qjfP6uZBJf&#10;CDZ9/V56tHcG98k3+9W8mPewQre61fyITnhqX2MjmcG3wNwisND37OcyI/tVkRHqQ0boN0GnfCNI&#10;B1/PjX98TvBB+HTACp+RO3U66dl2yBpzIPOW4HnPtANsg//cO9oQ/abGGE+Z25Jrv/vd7wp25pYx&#10;/qG/lh/6MZmkfvbzOS37fZi39OUjo7yaj/gC6R9kKd4Ov4zOeMZH7czPCY/iZQGGNXbGB76RfK3I&#10;P20f8+C63Kive8rSt8zp9QN16c9X5+fiHG2MRuUI+AIP6cfGL/5FdR2ijBpjvKjfqJd20Z+1U1/p&#10;yG5jA94cnmVczDfr+gc9dX/lQ4fv4YZnoy2CnmM9R/3lo27yN9boc9qUHIONQwh6a17QV8hx8hjf&#10;kF3Bl/KMMrrzWoIs1EfNW0IuRH3xrLmoOYI2sBbSn5RZYxr8Id+gw/O4Xwit/kV65UQ9qsftsiHQ&#10;EGgI/OIQMFYbJ+L9F7IrZOlAEUs2GnfNqcj+WLtEOc4h/2sZrPyQvRE3aLJ3TO+eKobXvN+KvUt3&#10;bd2Wvtq+o8y/yGLzJ3U0vzZeRD7GDHLfuGKeED6Szn4//uiD5f2Z5Us/Kt9WssfyA5PuLHos73h5&#10;b8w+ML6V5BvlDr4ujuInk2nyXeG9ufzyfWE05n1lfMd6S56r2G+GPuyrL7ek9WtXlffRXpzyVJo1&#10;87Wyr6268YdZlcf/xQsWpoXz3i/vh330wfyiEzNXMTcydhrT1CPqFhi1c0OgIdAQaAg0BBoCDYGG&#10;QEOgIdAQaAicGARC19xZGp0k/fTdk+5I9z1wd3pmypNp/sJ5aUf+/u43+T0L74/Pyd/foUv37iab&#10;Dh0wXXBnnqFrtPZjH6XTFJ/d/t1Zb6ZlixakLz5bl3bvzPuwbttUvgf81hvT05SnHi+2THpvOtha&#10;Z2+9LuzOpq016zamZ59/OV2Vbbl/++upafCF56d778o2qFeeK+t4NhxrZmttunPvMrITe6eTbZfO&#10;9khB2ew4dLbsROxh1ra978HktbBvKX+S83rt31PT3bfdXvZZYKuo8w8slGcNz+YXfkZ8I0IX7Hn4&#10;UMCt1jm4Ty/PBn7OmacVHyPfVlr58eLyTeSN67vTp90rk29XvT3j1fT6tJfT3bdPSEMuOj+dcfop&#10;6W8n/ymx9dt7I+wPygtMXcOMb8c1Vwwp+/lMvv+e9M6sGb3fac7WjRyrx66oven76eXpvdnc8AVf&#10;qGUfLUpbso7AfrPev/nnQ5PT1ZdmH4bsJ3Np3veHrYCePHCp66m96GK8x83WRFce/hlorW0QaD4e&#10;AQ38dNgs2PPwYrzX61kdavzoO7S7d7vodfBfrftwTR8SQbuzN7At+q5D1LNO4x4bIRrwofMH7+Zv&#10;ni1fUXiP3uaztevyt5dmpaceezxNyn5b2kJf++1vf1veD8czbMToqelVlxr7oIt9lA3k97//fbF9&#10;6i9sqSc6oA1G/FHY2fTdslfAtVen+7OMwuNLPvygfAtsw7rVaVGWVfzB7G2gv7LRs6VrSwGuwT/B&#10;e+6z0bH1aQc22ccefiDNePXf5TvldGHeF/v6y61p04a1aU3+toy9Mcgz9j/vhUfo5I24/3PPQaN0&#10;aEarMzz0Xb5b7O3amU+LtmVjY/PFp2QWe7Dn6sQGykZHVmvHus3xQ40zzMbl/vzis1NK3/X9dPq+&#10;z/I+077pNWvGm8W2rv7GAHb2ui8H78oT3fiXHxha2BfZ09m5jDN0hOQI3MQzTvCFYLflE4Xv4Fvj&#10;Ks/gYWcySB8ig7Qh+YVn6FT1NQcdsncuyRT2NbxxWrYJo6Vzn/Ia+5/bbp3xA2e02OeAXyQ7Yei0&#10;6/jaxbhB5pGpwbMRR11rnkWn9mYfVSdt6/dABHQH39V44L1C550Tyt4xL76c99fa0J2LjHGh52ys&#10;4ksRss2Yj0dqPLS73+LhYf5L/GS0n2fRxlGfGMPZUMk2fY+NNOzi8or84aRPw1G+7Oj8M9Qp5C9Z&#10;WNdNOZ6R3fzrwsdOO+A/ceWvbuYAfL3sb4NmvhGeyT/o9ru7u7v4PvLZMvew/4ag7DqwP7B1aEv9&#10;yp4s/GTwZ4wJgZf8pVcf9cLL+gmZzW5Q06AMvyOgCe/BkIzEj2iPIC7s1Fcd9W3zFOM6v+KoY8R3&#10;lkYe2hrtcNO/O/210GYORm7xm+Irg+a6DZQbvrPyVD/tR34YW8UNWSA/bVX2rctlGqvDl1a8aIeg&#10;1W+yxHzilFNOKXlL39nPxHePjCc7ySJ+OMpXf+0g9MU//BX4hpkz6Oc1Buiu26Jkcgz/8CF6BPWd&#10;mf24yVi8w3cFbsYBNi3lih+0O5vbkpd8vo15fJzgXffTIE/6KMu9rjy3CX8jPEuOo8ERQX3NV/ku&#10;kfvmvMoNGeYahvLmw4R24xRZgU/0a88cEdRBiLbFI/oIuvnV1fPaSHM058hfnaPe6CFP9Hljk7Eq&#10;cMGzkUb9gmb37XUCAzIr+hGaOutGduNNflmwwKviRL7SxDUcXKMNBuaO+h6eI/eONQT9dZmutRd5&#10;PXz48CL/Qp55Bp/Aym9BG0de5Jix3ZxBf8YzAp6JdHhSv9PnxA3ZF3ylfHzkORr4kkbaKKdkeuif&#10;e533O3+L6l7gGfKlzqddNwQaAg2BXwoCIcPM5brzHNNcSCAn49lA0Uq+kuPGVnMguhlyOMZx5SjT&#10;b+XHffLUb2mdQ04XuvKQ7vtK3+7Jc5i9eYzI13lil2/KrMQo/+RlDLBGU9fIO2L47ajrrBzfPKK3&#10;euyRB9KjeS/sZ596rHyHfMWyRYf2Qe5Zp+RCyzeV7Uvr20v8XXyLyT4w67u6i1/L6rwPzMZ1+ftK&#10;m75In2c9i31gxPe9Jt9o6txHJr7V5LtMi+cvSPPnvpcWvDcvf6epu6yj+cuYF1mnG6vNEdURvjG+&#10;R/3auSHQEGgINAQaAg2BhkBDoCHQEGgINASOPwLWrBFifWmdzS5C5z0675cwY+arae8+9vzv15Nx&#10;zebHDsJO5L1Z+mJrYSHWec7WffSe9J1Dsw6X/YBtx/rSuxt5Y9Le/Pfv2VW+CczWzQbMRk9X7F1Y&#10;63L2q15dQF5Hf7pxa/aReansI3PGP05Pt96S7WAffZAJ6NEXFGKqf9b38vK+JXs7uxy7T9S/ilou&#10;6QHsC8KmwzfBOfwEfG/4YF7b967pMz0H8nqf78Kk2+8otnl+DWELVYYDJvTb8qVnpy9m5wu7kIKt&#10;+a3zHYGl++w28V6371JNf+WFnm8tR/tUWGonvkevTXup7Nlz5umnppP+8H+Kj8zc2TN/8H5zrbug&#10;p2fLveqywemRB+9Nnyz5MH37TcUDB/GNNkuJPYj/gfd/2Sv5M8GzBHqO6vBuED3B/XffU3yI2IHF&#10;p2+POka9pac34EfDXs/Og99OZNBG6le/884WL9R6f787+QePhi3Hc9f1b/cisBPoE75F4By+UrCI&#10;ACO2FTxofxA2gvr73b04789+PVm349vXbCbsMnxc+JXoo9791u8Db3QrJ34rDy/oZ2wPbKj/8z//&#10;U3wr2CHdYwc5UTaEwNW7ZGyUbH5sf2ywL+c9rXwPzJ7HIZPijF/5X8CM7wAc9MWwtwSu2skR+euL&#10;MOZHsWr5kvKeWeTZez74TfGVwef8jth62XS0W41tlHG051o+hyyQF5nU1dVV9rDgr+d9tLA11WXh&#10;N+3N/07/ZNdjO2XzZlPrDOQUezGbOZv7m6++Vvyuenmr6ssHdu8pdlc2aTyCN2bk9+vRJsQ44JrM&#10;YrvkvwIrbaJ8uAffxVl8/IgWezDgdXYw9nx1rvtElEGmGyvIH74K5God6rxh6rk+ze7PZqnPdeKH&#10;toEK0Vf0G22hTn35vygvfGTIPGOwMU/QD6IvhKxWL9d0rOyq+Ja8pEuOuCXxUf4LupVR8yJ7O5vv&#10;5VcOSQ9OvjctWpL97vbuzGySddXf7il+tAcO7u0dp9GnLsZxuJsLCMEr8mcPZ+PGI3hFcF87mD9E&#10;u2tzMtl3joydxhD8bM6CRmmCbnngI+OTsR4fxb4MgY/8I2/xBXSx+5I1/CMm5z3B1EG8Om74p5x2&#10;WvZVzXKA/1XnuCA/46l682s030C/IC5aHUGP+57PzL4OeJOPjDlHvfdG8LM04uL5+MYR3q5xlZ9Q&#10;568O/EiMD3CBu/FFQEvkD099UD/Rt8JvSTyyJeZiEV++8OWnxddCXWO8jLyN4eomP/jqt/ov+pQX&#10;5Uff1h+0L+zMNbVntIH45gj6kn03yLioh/LkKR/9LjBx3z3yBz+au/K9DHw9j8B+QVbxHxEX3epc&#10;B7QE3XhP4PPDZ8O4U/undPJmnc9AXOv3fJSMjfiWjw4eIs/xagT1D35Aqz536qmnFp+DoXl+zj8F&#10;1nALrCNt1NFvGGprfdD4h8/hA48IIcfxkPYJH+N6LqQPandtJ85puT/Bu96HMXhMvsEbUYZx2Dio&#10;LcmOOu+IcyxnZSsTjeSAvnzyyScXnmTncl8ITF2Lb9wLvIwv+hs+5VcUvvOe13XTHuJpN2sUMkWI&#10;fMqPQ//qdN3d3aXtpenci7BO83Ou6/yjjtJbp+jn5pNwN89S98DpcGWYI5nHSWvuj24h+pFrvlLm&#10;X3yqrBmlkX/wFVrIf7zqsJ4LPo2zfI4U5NnfcaS07XlDoCHQEPhPIhCyzlhjPhfyupbVx0JfLRvl&#10;rbyY91kvm5eHTFaO+OKgxyEYt+I3uuTjXkmX15Pr8ng3/eVX0ttvzMjfV8r+krHGzHqMqE/J6FBe&#10;sR5QviAf45HfrtEgXck/r9O3bFpf1vG+ybzps7Vlzxj7x+SZ7o8OOoM9u7anvV/vSAf35XVs0NLH&#10;2b4yfGNKXvZUzsfX+R3CrZvyfmpZhyl/74atXbkqLcvvlMx87fWy3++MPK/akb+9JG9zYfMl819z&#10;H/MYY120a86khYZAQ6Ah0BBoCDQEGgINgYZAQ6Ah0BA4QQjUa2nXscb17iL7hm8rrVhFt96zntyX&#10;95DZ+dW2Ygfrudez9wI9Jrsfvwo6caHWU4ddhN2ADp/dtif8eJ0aZTnLi12b7ntytlNJx9ZhDYxW&#10;31rauGVneua5l9LFg4ekSwZflF547un8DshnOfv9h8ro0VdbR0d9rUHprNldvNfdaTuPeOpA92CP&#10;fXYq9ke6YffLGjyv4/taR3evWJmef6rn3XU40oeHzgBR8vebPQsN3ofkX6Ru8qVDiLYQt9aPo5u9&#10;mP3ltlvGpffmvNWzTs942eeCT0zPul39e/DdvPHT9Eb+/sUt40YlfjK+nzTjtX+XtXmAVK/Lu7u7&#10;y7uow4ddmV7KeHpfpiev/I2KQzqErEQoSb1vbN8DNi92Evrt3pDbx7em2dNrnD5ZvKQXH23LHhP+&#10;QeoatLCnsO+wK7DFs9mcyKAt2PjYydgS0RL+P2ik33BGs3bSZg500nmwX4ZtDs9q81rvE9dsW2wN&#10;9kZhH+HH4VnhsUMVRgdbITs4e7M+BduEBx2u4R3Hwe8KrWx08POOOP5l10JvlB14ozuCetHVTM59&#10;Lny42DPxqXeU1Uu64x3gFbwAR3sT8R3gx6JNPu1amXbv2pbJyPXPOqry7lb+jrhvgesLgvaK9uNv&#10;x/Zd90X1wHtsUeLx92CfUUc6sJK3/L/N+13wE8P3uSx6MGnl90B+D5+PArlZy71CwDH8i7rLAi9E&#10;G9GpsR+yTcYeK/E8dJd1sWQYOtnC8QFZHba3ugx8B2M2PPLO3k/7o+/md/zsVRTfjC88lwuRr75P&#10;jsU+D8qu88XfsGW7ZVMNO2lNozYg70P2eqYfoYcPgP6vT9V9Ag87jAv6BrsqezferUOnDMVL+IIN&#10;jt8QXPSLwFfa6B91PkdzLc+ok/qw58Of3wZ7K35xRBw+AXx29LXaR8bzmj60+O1QX/ZG+Bpf/R4I&#10;+oMmZdXtqf2UM3bcjemdubPSgayL1k9yTcvZ9cHcR2IuID0bvfGBf+cPxoj8DH+aQ+if+lFXV5ck&#10;Rwx8sowf+iw85RPyLBKTZXzIjJcw7fSfgn3gGpiRD8b52JuEzCvyNjI9dMYz2tLeTGiPPboiGn2+&#10;oD3ICL4HfE74PUVZniu/5mtlwXj48OGFP/nfkEd9BTxk/LX3hn7IVyhkUH8yWv3QRHaEzT72OvEs&#10;2l1/06/4iIjLB6IOdf5RH2XPzL4ksIMbjDyTp8NzvjZs+dqDz2XgpOzIRzkw0Q4wJl+0d4ynQQc5&#10;ZuwcOnRo6fvyEMKGEvGiTvFbPDLF/E/62pcn8oA5Psc72pddvjOgN/qhPuIabtobTebEsD4RwVws&#10;+gOeQAMZh4/4jkQf1m7oDny1A58avhXmC/LQV8ntmJcF/dJGf1HP8JExJw0/ssBaPHxFJptHGFek&#10;6S+Qj/Ix10Bz3Z86+aLOg7wwb+J3wccz+L+OcyzX6gErNOib5AnMHOpmTh6YRDl1f3bPb+OjNPpU&#10;+CzBs+5H+DD8pY1LwZd1nCijPse6QBr0RRvUcX7udV1m8I48yHXjvn5DXquL8ur4+ikban1PWvKY&#10;jNLOxvXAAT7R77QnPySySf74SggeQIv5D7mPV7RBfzIEXfKt6ZdP3HMfjZF3Kaj9awg0BBoCv3AE&#10;QuYhk1yN0Clz4/7PPZOJxjWHa4e8yVQH2RlyUxy/yXHP6tA5Nnomjnd8fIPIXqWvT52Wli9ZmjZ+&#10;ur68l7Fu9ZpSp868/I6xRf3N+c1LjX/GJc9gYS5hP+X9e3v8VaxJOg96svjGUv6YUu9z+gPfUbJf&#10;DD8Xe9zQYZXvLWW9it87vsj76GRdm+8s+S5T0Tnk9/12bd/cqzdQF7oudZwx/dX83fFJ6bmsF/x8&#10;XZ5Hf69uKbhZExjnjJl94QWzFhoCDYGGQEOgIdAQaAg0BBoCDYGGQEPg+CFQrz9rnS7dON2+7yd8&#10;U+0hk7XqmZietSYbmDWxtSndOvsPO0p3d3ch2FqPLVewbqXHpBvmb2ItK6215YG9+Z2ObNeu95Jh&#10;g2aTFthA2AonZ3t9vHvpPt39jq8PpO71X5R9ZIYOuy5NnHBzWrp4Yc4vf2tg365+deXqyv7BHsAW&#10;zCZe6+6tvWOd6p13vgX2P6CHV5cov6xzrXXzwX5c7+vhmyRsVvTIbDu1vbDUPettYcGuSddL5wwz&#10;tp3QFWufTp0EumPvhofuvzstXTQ/E3Bo/Q83WBb/oOwzY4+e/Mw3rGa9+VoaO2pEOuXPv0/Drros&#10;ffjB3LImDx6IMnOCgg3MJ4wfXXxpfGemlHEw76NffA9C35DKfrHsR97/5ecT+hl2Cvb1fV99XfbW&#10;6f0u1bcH086t28oetuxobAb8iOr3uOEj2Ctl+PDhZd95NlTv5XpW82qJeBz/4Wd2MvZ355rO0A/V&#10;xeMd9k22fRjym6jj4SsYqUNgpb+xNXnvWxlRz3guvTzxKnsde3jRiR3ivV4+zL4yNQ+iy/4M+iYb&#10;GD8F9mn5Rt7aP/COetAv4Xs2DDYXNhv2LW2hD3jX+USEup3RyZdN/dlLi19V/o54L+9nPv8u9/ta&#10;14VGeeAj7aefsVPBV37RLuLgXXZFdXbdE4LPe/Lu1LfBUL/hb+Hd6Nr+HnLiUEZHdYq+KXHdP/my&#10;2MdD39E2ZEetL43CyJJoW23K7ukbDvYNkEao7VhklP2s+Bt4vjXvk9XLW5nX9n2dZV/Nczm99+jx&#10;hX16+D+ErV3e7IkCHSa7qziw1QfUR9n9hWh79jTjS8jHOj58jAPkK1mr/YI3lUEGaePoc5EWVvqx&#10;+PytjEvSBT+IF7hFmqM9yzPygocxR58yvhof8ZDnaBRgpZ34RejndMACPCJOuVH9gzlZw14YafqL&#10;WyU74mXQLWLNi/hcPxk99vo0f8F7mSWyTD7Af3a7mNUhZU/As+yhjvARUXf9BE8YP0aPHl34Cd96&#10;5oh6wBHPOKKdpDV2k23kkrERzY6Ijwf0/6FDe/bHwE91CD5zL+rozFcpeFabhc9F5C9dV1dX8Zv0&#10;zR4+H/ZTqHk6+F/7kO/ioAX/OQ7Hn8YE8w4+keS+unUGdcTHfI/t+6SM7u7uUn91iPp0plMumvAZ&#10;uYh3gm6Yhqwx98KHfPGMZ+L0l29to8HXZAj/F3p/7ajMCPxeYMvfkRzzXIi2dh1tbM4nLl8Psibi&#10;iiOQu+Q6HwxyINpTPeAf+YgbfKEc1/IzNkqr7SJOYAEHsged5jh8UILG4IdOeuQBWzxjLxB+Kvwc&#10;gq5SyAD9Cx6XHVrhbWwkC+2twTeHPCDv+WYFP0bx/JfIezIQDuYG+rY2Jxv9NlbWQX0DU/1Y/ewR&#10;Y04a+XseOJHPxtzheYwg92AYAc3yCz7VJuhBi3rgv+DFKFPawDLGPPW0vuBXEX41ESfKOpozevoK&#10;ZIM+c/LJJ5d6mZdoY/XvTGNMdZB/2sCYrZ+SHYK61zxknmeuZa88/T7Gs8CopifqCBvxJk+eXNoa&#10;Pfj/WENNV10v/ZsvEtlk7o7fO0PERyMeqOkxJzZv0e+M6+KSD5FGfviJPy+5bo1ZB3HJUXIJDfxO&#10;gxdqnNxTNh7WNmiQVv9WB9f4S7k1f9VlteuGQEOgIfBLRCDmKWiLscB1jL2ujyWQiQ75HSlP5ZO3&#10;NR3Krsf3oEWeZLFvQ69f05W+yPvHbM8+J+tWrU4fvPNumjtrdlqy8MMim+UX4xAayOr4TX6T7ebK&#10;5sFkvfiOMh/9Nsv6vFe175DPnzcnff6pMbdnfWKvGO+80I351rtvKJdn3+0v31Gemr8f+0qewy7K&#10;8xXfGA5fmbL+zX4ye3JZq1csLd+GX9+9qpTjvRlH0UPkctbm+rw3e045FuRvLc19e1b5RpN1ND1N&#10;J1aBj3M9jtX323VDoCHQEGgINAQaAg2BhkBDoCHQEGgIHD8E+lrDKs16NPSOfoce07UQOkW6x//H&#10;3pm/V1Vke/+/uz/c2/e23a9tKyqKoCLzFKYAh3mSWYEIgcgMMmmLhMEQ5lEGQcaQcwiQQMjAkIQM&#10;ENb7/dTJwvIYgg3Y3T7Pric7e5+9a9ewatWq2mt9axV2BNb8YctAf8y7fK8+BlLTbpYpZ6+BlbIn&#10;zbId8l9y9z6Yi871z6QdB8pHHnwL810df6u3K4mb16utcGmR5Q0brrXo661O6ziy38HPT//safmY&#10;WLzU5s2fbafPYjMW7kcYk6ZG4XMea22Oktjyjx02JG+kjR2Xsl075e9E39xx+nynU1cvF2fuQS9w&#10;BhnZrNBlUA//hqd+3Csu3W+Dhw+z4Xn97dDeb/Udft1aW+7JP45sSkSKgn8z0ybYhbCHfr5onpWU&#10;7rQ6x7Dou5w9Lh6DlQm6AK19VUUaH7Xb6Qtp+3RugX3wfi+bNXG8/XSoVHAClbuN9UeqrD7+2/D5&#10;8sSssvqurVi7yeZOkw5773bhXFTnJ7JntGVLpSjKQ/bc2/esYOlyGzFssG1cs8xqK8sVR7a/Nu0l&#10;pXZ/VkAvjc3+683FNnH8ZFtU8Lldu3FZ0Sm37KJ6t+nBIys5cMJGjx1vvXp0t1XLFlqN0n/ySHZS&#10;FbKr9J+V7z99X2SpunnHlnyxzIYMHmrrN6yzGulUHj+R7wdhsAje7rSP6zywc2O3LJg3xc4c3aNq&#10;gVWSHl5lJz70a1Wb4Acp+EK6U2/LlhfZBz3et9kzp9n18kshvv49Del0OuCtfK8a7AZN95Rurv8Y&#10;EtfBmif2SCtTWkUrltqQYQNt3oJZdjVN2lk9kdufnmbScYE9lnW+qVQq2NjgY3RQ2CKwne3fv/+p&#10;zYN6O2/mpvOyv0Wtp6i8xodNdkh2mTHCWUzIH2OnpXNyfZm3QZwf9x6qmq3iparqWlu1ek3wM7V8&#10;aYHV3MLeLFwCZNDzB/ebtOfHNtn68oIsuHTlnPrRL21M9F+O3IAczK3/Ux1dbuQX+N1Z3Wh77Of4&#10;dwD3hF3Ny0Z8v6Y3uSRokkw6qHYbOSzPxuQNt6PS12EnitNHr4jtlwOZ21kgPnTP8s4jK92324aP&#10;HGoffvyBLfh8jvbdORnwEvBYs8jVoI66e89+G6p8R47IsyPyeyXwnLr5L2U5NHSbVVwmaEl5kBfI&#10;f+Lx3A/ugTcBa0ifA+voY1Nn5Yc2pEle+FYAlwGOMZPJdBb9pe+Rn/czyg4mgHES3xjkSVmpC+Uh&#10;YEsFD4iNeOOq1XZPumP68xNhC3XqkOod7ar0qAvvYFOEBthX6a+vIlA2yu/8RJrQm/6P/Rb7O3k5&#10;TT1P6uLt09XZ04Mm4BzAkGA/JXTVhiGC/kFPbPrQE6wHmAfK93OQLzqtB92yca0N6t/b8It27PC+&#10;sLY0YHMVMc4HWhKoD1ga2gD/YWB/0cN7WxGHep3PpG3Ogvn23tvv2JT8sXZGMumx5C5SAg8yTjdw&#10;QfgrwT7O2A0vkxdpeKAuHniGnRj6Qhfa1O3ELvM8LrZxnrNPH5hT6EFacXrE9bJwzTPwDWDawE8U&#10;FRX9wtcJ9YRnaWewKcgZ9kRyPnY6kRaB+Nzz/st1fGRj/Uxrxkfk1syJk+3IXuFe2K9Soe2x8Jod&#10;Mp+WIF0wMuBTwEaCtfB+wjwIbAR4APgeXAi8A31iuoaEO/45L/o9MCLgMcANQgv6kQfyAdsAbzLX&#10;4oC/4rqTntOVa6cP2BLGSdIFQ+A4B9KG9v6O5/UyZ+hAWZkfwy/4xaIfgdkAX8d95Ant7NhP6Eqg&#10;nLQDGBnGdvoOfIbvDuQiuBOnSVxmaEwgX+YJ7s+MenraIYL+MeclHXgIXsb/BzSIvy08LuMP2B74&#10;mP7sPlR47nlyndu+1BM+APMFroZ6xJgt3nmRQNk9xHmm0+mAgQIbRL/r3r17oDnjCeMmPOJnf5/v&#10;ImhKfHAfjL0xTbkmD+qCLAcvDW6QNiJAMy8DZ6cz3xHQBl6l/mHc0PuvyndRTHfnffKkLyDPwAp5&#10;XpTL65T7HuX3gDykX8AP8CyyNQ4+noFNgz/pp3FAdsEnYCM5SMOxpJSB9mcOSx6MDfA3cpz8oA/y&#10;AvwNbUEc91NDHtQRvnb6xvkm1wkFEgokFPijUABZ2NXRWT2YwzDuMW9AFro8j+Nyj2eMsT4mxM+R&#10;ndxHDhOX7zfksY8TPOcame3vM16QHuMm80Nw1OWXz4d1dKz1SpddCHsmgW1hPR3YFz6I2L+7Reuw&#10;wseRfmeulNlPmrtXKb+H0o+Aw8Efalq+ncG63KupDUfY76i91fCxfPTQXvt+x7awpziYmUvnz9jG&#10;dZoDaW64ed16O3bwkJ05fsLKL16yZtUFH6qNKidzJeYz4DWZp4LPZc7s6+2oe1dHTLPkOqFAQoGE&#10;AgkFEgokFEgokFAgoUBCgYQCCQX+/RTgGzrWB/Lbv+ty9Zzxb76l+b5FJ429DJ0jOl3Xawd7AcYi&#10;qeMvXrhi8+ctsBEjh9vqNSssU6H9XjpQIJ4/afMOunO+ldHD8ox7/OZ+XE4oB2Tj+rVbtvSL5Vrr&#10;O9TWrltj1Xeq9LkMNiRrd+mKwuVXZA9YscbmzP3U9h3cZU0t9XJ3onXoGNZV9hadtn6704YOH2Xj&#10;J0y00j3f2/36GuEPGrSORLZLBcqHLsADumB+h/rrJvpWD1y7rpj6bd+zzwbnDc1iZPYJI3PvuvK+&#10;Z21dYGRIo7S01FKplPUf2MeW4Evmwo+qr1vDs/tcsP/F/QfV9kDrWhqEWTlfXmnzFy23jz78xOZP&#10;m2JXfjj0K4xMa1sWI3Ozut6+XLPR5k0fa8f2FVtbY610EFq/n4ORKb9ZawsLlgaMzOZ1RfI/K+yB&#10;gFG5GBbaMQ5Oo5JdB2zyxKk2a85MO3v+hLW141dChFf05sZ2Kz18ysaOn2Qf9+pha4sWW11VutP0&#10;47Rf6bWKcruqNmCwhg3Nkx1pg9XLt64sFk/5K+ZJb1v6AH1hvuh3fP8Oe/ywXu/IriSdDAFqtAkj&#10;06RbYGRq7zbYuvUbrH+/vvb5/DnaQ0g4FmEI4oBNBTsedhnaHttUjI9pftAQ1mI1yTdw8AksPQ7l&#10;vFZx1b5YstD69PvYPp093S5fOR/ug5+J+7PXg77PnhLsW8C6b3gNnRl6LnRB2IuxuYHL4B3i+7uU&#10;l7bObW/uv0hwjEzbk3Z7IBkARiY1Ot+mjZ9oF7THN+Un/87y4x4YjWaR4U7dffvmH9/a6FEjhIn7&#10;zCorylQcEV/PkU81wiitW7teNs3eNn3mFLt4+VyQIS6T6M/0V2jgssj7NTLQ71GWVx06qxs2JfAg&#10;+ClgPTZ7DTnveZtQDiSgS4V20eOMdIeTxqVs7PCRtm/X7mBXi9NHZlFn0uKaZ9SPusMD0CHmmQsX&#10;z1rhsgLr+eF71rPXe7akcHHAZAlFo5yF3xBv1z9osW3Fu22I+s/wvGHyS1UsX9Qd/YFCPidQH2/n&#10;zqKia8X3EjZsbLvoLWN+zH3H06NerGHHZwIYGddrdvVublq/5Tfp+VhAPfCTgN2OfdsymcxT3vU4&#10;2AfxQZGfn2/rv1xp9bduB4HRDp8rQ3o1bcoBv3EgG7ARYwN0XyJ6/EoCPBDzNXxQUlISZAO2XLcv&#10;Ov+RqdeFd7s6iEvfcV8g2PGZTxDiPMONTv5BW2Qt7YdMxI8G6f0cHgVd+rdbN1re4P42KZVvJ48d&#10;Cn7RBcwI0eL2hicI5O0YGbAZhYWFT/mK+hA4Pw8j4+lRJ+zj2JRpf/oT+XpapBfTj/fAyGB/xp7L&#10;/Mr9yOT2BezH4DHARkADMDLE4YhDTE/yws5Mf8G3Ez6BYhwHcZlvlUr2U+bevXsH/uIeZfb2JV5c&#10;hzg/rsknrpfTGlwV8mv2lKl2bP/BrO8z4is9IQGe8jdp4KOLsQgcBnZxykAgXfge/zaMidAXOUh5&#10;4rqGyB3/cstKfLA10BgMkONBiE5c0oc3sdWDAXf+itPxOnH29qatsO3/KzAy1BVaYFcqKioKeADy&#10;dv89PMOnD/Sjv4Kl8HbDdw7zFHBQ1I3yg9+if9OnGOuhEfe9zpy9nowHzEOQO2ANMpJnuYExE2wT&#10;2F5kNHMI+Md5yeM7vcHbw5PwHT5nnNe83T1+fEbmgw+h3sxdGJu9vHG8l7kmf29r+hZ1hXZgL157&#10;7TX785//HPAa8Cr9ijkSmCRwW9AQv3dgf8AKIU8Yw2M+9TaJMTJgw5hnEeJ+FNfN6UK7Ii/wzQIN&#10;6d+vIsRyxK+xY9Iv6MP0G+ypBOjjdfI27qwMyGxwQtAOP2DwbhyoC+nCs8RznJDHIT/o6RgZ9nSL&#10;MTLkzbwAfgCbCH+Ck3GsG/3yvffeC32a/KExPEPZnbc9r+ScUCChQEKBPyIFGCe6Onw8i+vGOMO4&#10;zjwfWejyPI7jcpJ1M8yRfIwmDmMEcwjmUswpSYfnyHSuPSBvmavH8pZ4jFvpdDrM6/Hvcr+u2q5p&#10;nc+h/SV26sRhw6cx/lyrbqTthMbXPTt32Q/Cpt/Ve+BWrgrHAiamHryzpupXL1y0r9astaIlS22H&#10;1sGw9xG4GfZBYp/mmts37MeTx2zrxnVWqLVay6QrWf1loa1ZsczmzvzUvi/eYdeulBl+oXkHjAz6&#10;lbDvsCrDXJ75HvNU5lPgZBlPnHbQ6lmH0yI5JxRIKJBQIKFAQoGEAgkFEgokFEgokFAgocC/nwLx&#10;NzLf0nzf8m3Hd3LutzH3OfiORR/JNyFrbNGTuv4R257bzELtZDLG18vJH87YlMlTrf+Afra8aKml&#10;r13RYz14wUC50Q23NLULI1NlhUuEkZGfj1WrV1ql1oU8an8o8/fP2JRnZVN3p9G+3vqtzZo9wzZu&#10;XWOVt9OKqkLr2xofOGn5EFm2Yp31Gyhf+1On2+lTJ7PPg6Xyt5U/1mdz7TQPtoPvS23QsCEBI3N4&#10;/zbtb3zDHrXd7xIjQxvwLY4N47//9F/CyXxiK1ctt5+09qWpGR0EVlQ/tB5S9cFWfutusxWt3mT9&#10;+w60OZMn2tkDJfrWl1/YyI9Mq3AV+JG5cavOlq+Wz5AZ4wLG41FTnVIQ7ijs4xTIY3JrYBeuCnfz&#10;+eKAkflm4yprrKtUPOmZlb37eaHO8JPXWxGC3oZ7p06ct6lTZti4VL6V7C0WVqRSPlpEV5VB7mhs&#10;/7Efbfykqdandy/7atVS+VQQBkfOP3IxOKT5ewT8jNyouGUFi5bYwAGDtF51ld2puaWsoG/WP3vc&#10;T7yOrIFKpVI2dewQ27/ra2t5cCfED7ylK1UvYGTuP5RdTT/uPnhoW7+WjVt+TJYWLNQ+VJdlwv3Z&#10;N5Gih8BaJXwG4F8em9O2rV/bhR/PWvN9rW2iQThI3A+V87xwDHPnfWoff9LTZs+dYZe1HkuoA/GK&#10;2l5tQ4j5kr6NXw7sCdjb3XZK3bDbgtPBpoq9El0a7ejB0/F0/f6LnmXpCvbSZvkXuCfdFBiZSaLr&#10;3BkzreJKWZBX0L+z/LgHbcEh3W+Qb36tBZs8aYLNnSUc30+nVCQ9UFdvVRtcv3ZTOIsV1qfvJ7bg&#10;s7l2q5p1zXr+HxDiuvk1NiWwMT179gz8AF8gFwi0k/Nho+jWInwRLURLZ8rLbZ78l0wYPca+3/Zd&#10;0GV6XNL2a9IhxGnxmzywR4ItYd8IMFeDhvSzHj27W2rCGNuzV/Z/1vl1yB/of00ydMMm2WiFyxk9&#10;aqQVb/ta/o9qFCeLxUGOIwvhJdqSPBljYn2qIv8qeFlZkw7OBTs5djV0tv6Ms9PME/B6khfYBfZZ&#10;gs/BGhA/5md/52XOpOltQ72w7YGRAfeQyWSels/j0Mew+WHXW124zGpuSqaKju3yF0Ub0pa0NIfX&#10;Ez0t6eJ7Af9Cz/Olo1f/qRDTEflA38dXBfgEdN8ELwvXbkuF1l0dxKXsxcXFob7QBX8LhN/aDsw3&#10;ioqKAqYInBD6eUJWLss3UcNd2yGeGzV8sE2dOC7sMShQBjmEeHG5vQ14F4wM9mZkLenTLs47vMj1&#10;8zAytDeB/gn+B9u/Y2ScLiGC/sX1pRzkh/0WjA52XrcTQ9u4zMzDwMjgEwGfKKxlJa04PfLI0iOb&#10;G9fYIrA/Y2d2/z3kS7l4jv2iRFgJ9yMDzoJ7PHd8IHnEZcmm/vN/4sbPvQzpdNYn2rzp2nvn8JHs&#10;uEUZ6X86O3+TkuNN8P8An8QYKGQE9KSM4BXc3wT5OO1J41mBNqbu2OKRHdh8vIy8gyyhX8ED0In8&#10;wQeQNnUjeP347XyPfR68wu+NkfH8KAN1YU5IH4Im3kaUsbS0NNTR8XM8ox6M88hN5Ce4BdqTemQy&#10;mSCDwHSAb4nxFtDHeRD6I6vAs4BTZGyIA+UiL/YUBWfEAU8h6+G1uI2IS18GXwK9iet+WcgzbnfP&#10;w9sKfoKXqQf+TeK6e9yXOXudO0uDfkqd+A5KpVIBb0Wf9X5Fn4THoPO7774b9lCirPC1l590uYb2&#10;yFf3IwN+C9nB/Tiu8xzveT8HNwJOCZnF2OxymTgvE2hr8id4GeAHfAORH3lBA3/uPEm5HL/Ds7it&#10;mVNCAzC+4LAcI+P1gq/AbNGvkYHE9zKQFv2Sb09oDK3BaUE34pAGB+MKgXLAO4wL0ISyw6fwDBgm&#10;ZAb5UTfievnDy8m/hAIJBRIK/EEpgDzs6kAmx/Ldq4ks5D6Hy3x/xtmfZzRPYK7DeO6BNBmLwICC&#10;D2WeQaAcPlbx22U91x6YEyDreY/5SM2tG5a5etH27N4ecCvF27ZaRfllu3UjY6d/OGLfaf6yQf5h&#10;i7X+5cr5CwHDwjl96bI9qKsPPmbAzBzcU2p7d+22sydPyRdxVcC3sKboUbPW4UnRhK/Jndu/sWGD&#10;+tkbf/0/+VodZBvXr7IDmrfgeyZ8eLULG86+4U3SLcrvYdhbXXVijGM8ocyOiWU8hHY+Fj3r7PVO&#10;zgkFEgokFEgokFAgoUBCgYQCCQUSCiQUSCjw76dArLfkG5Zv1NxvYr5r+d7F7n/o0KFgF0M3ii4e&#10;3Tj6bPSy+GpH7xh/B2trmWCDPn7spKVS4+2997vbpCkTrHjnP7S30fFg9+GbmPfQGfOtyfcla1DQ&#10;ZXKN/pR1x7nf4nx34tak8sYd+7JolWwA+KhZZZVV18NeOL/Fxs37u3aW2PQZU2zJss/s8tWzahQZ&#10;zqUSbm58Yj9eKLeFXxRZr4/72GD5qdmwfq1d1t7GdVp7cq/mZign+lp0sNQbeqJvpeyUl3qxhhT9&#10;rQfoTCDeNzu/twFDBgkj08+OHPhO9jzZaB5pT2OTbcFf0Jl3vF3IBzsiNqt3ur8V7NODhvS3mbOm&#10;2Veb1tnhI/vtwqVzVp6+rH2nKu127W2rqrtrpy9mbPHS1Tag3yCbJazAsd3bcjAysk23ym6t4lVU&#10;1ljhivX2+acT7Af513E/KOwVRKAGcoNiZ5TmnPmf24i8wbZty1pruV+tJ8LIiISCHoQQ2qlD3+J1&#10;zz6Rr/9L122aMDKDhwywTV+vtYqbV4QdUc2VAVkdOH7WJk6Zbv37fGyb1i63hlpsML/E4Hhav8e5&#10;8UGrXbmUsblzFlivnh9awReL5QPpqvaE0D4xwZKX1Rd53t5G2O1ZAzwur4+wCNrD4O4tRQFzkSUK&#10;9GvTZlUPmqV30a2a+vu2cdNm8cFQK/xikd3MyM9SwDtldfxON3RR2ICwB7Ie+b23ugW/IJvkD5i9&#10;rsHLsKf3Nfnnv3zuJzsuPdKmLdq3JTU6+JFZuHi+9lq6rNzxg5PFgMBPcZ/Fvr5ixYqAe+P8S5uz&#10;hfxZs88z5EKsH6P+HJTXy6zMXjiAkcGXzMM27V0gG8dhYWSmTphoC+fOs+qKG091eJ3lxT3HyDS1&#10;CI8lvzPTpk62CePy1ddK1BTSdckY29TQZunyCq3tXmY9Pnjfxo0fY4eP7hdO5nroo/Rtl4vOy9jg&#10;uI8eD5mFHhA6ePuTd0yXFyaAXozr5ukjD31/FezjyGaX5a6PI89m4WOa26XvpD30+6ZkaQF21PET&#10;bI/Wx2FH8jTjfHiXOhPQ9SHPsMXDe8h+/C787W9/s/c/eDdg9GbNmWElpbt+tecb9L8qDOPqdRvl&#10;R2aY9fnkY2GUptv+PTu0n9iFQDfqQvmx8WKvgp4cmUwm+BFgzDmodkcHiQ3VyxUKp3/gdRh/wB9g&#10;U6VdoAEBvnZ+DDc6/lFXDnAH2JWhpa/9o765tIjf/WeuPR/vX+hTwZUwdtJu1N2D14s60reg8fLF&#10;BVZ1DVyg5Izwi7RhjCHwctL2paWlwScGtkf6sKfn6b/M2evBmXENLAo0xxYPvik3eH3j9zq75j14&#10;EJ8EzCWQa/QpAu3wWwK8WSQMC34+wCUwdyCv7Puy0zbUB/336OFDbLL69g/HDqrvM45BSV128ArX&#10;TjN4Bn7Mz88PchC7vY/hcX95HkbG08bOjb0b3CH4ImRqLp85zbwczH3oa+AssLHDn+TNe54uceFh&#10;sA/szYJcdj880MDLSrz4HfKCTtif8eWAHZ/6Os15F/mFzw/yZo7HfMPbOi4raXvwPHnuafkzzl4e&#10;5nzw/3yt0z2pNcBy3heiPVa+MX9zE1lAOVOpVOg7bnPhGeUpKSkJvBjjiHgW2+cpVxygBeXD5w5t&#10;zFiKnT2339BO8Dj1px3ou9h/kP9OT0+bs9MFXsGvye+NkXEsCP0fLAtzDnxnMOckOA3gP56xvxv8&#10;AQ1pA+KCM6DfOE/yHumCGQL7DvbD8Vk8i+sL5sB9EZEGsssD8aARZzDdyAv4H2yDl8vL7++AUaKt&#10;oRvYB2jP/JoQx/UyOL1pN7CB8D/pMwa8qkAenh9per1y06eu9BlowPwcfzbIcbCsyHt46C9/+Yv9&#10;/e9/D/gQ+rf3B9LimrThHcfI0GaMjXH+xI37lj+jnzCWgZNEnjpGhPgvE8jLy+Y8zxjA955jMpkb&#10;EHju85A4T95HTvszxnnoAk3gH9IjeL3gT+/XYK9oX68n8WKMDDwKvbhHPhwEL4uXOdzUP57Tps47&#10;ft/PxCdO7nv+PDknFEgokFDgj0ABZGZXB+MV4+qzZOGz5KDLSOZCjDPx++TH+I5+i/Hc59QxvXjf&#10;xyfi+TVlYexkjsJ4gQ+ZG9fK7MDe3QGzsrv4W2PPpZvSwZw9dVx6koz9+MNJO6Ox9np52m7fEPbx&#10;8hWruFpuDcLIVFVo7/JG4XeY/un7qVE+dtmbqU04Fw02uslsM3uUSWc2W3rA7m+/YRPGjrJ9JTv1&#10;KKsLDO8rjTalBT6Gg32umUMzB6Ws6HyYd/l8hfp2RXueJSGhQEKBhAIJBRIKJBRIKJBQIKFAQoGE&#10;AgkF/nMoEOuS+WaL9YJ896IDR9frNgr0kfivwB7Tq1evYNNCL8taW9dzUjvXUwa4iT4zT586Kx35&#10;WPufP/23/f3N123IsP42ZtzwsLYavTb2DdaA4qccHxXYLEmX/SiwLWGnQZ+PvRT9qYd2fd7WVN/V&#10;PilfWb58I6xbt9aqtPYku9fH821suCwBIwNuZ2HBHLtw+bSSzn4Xg5HJyAfCCu059IH2J/rza3+1&#10;HsL4jMwbYjOmpGzB7KnBflBYWBh04ehyWRNJmVnzjP4XXwH8RmcNLaGpfzdTjy3FO63f4IEBI3P0&#10;4HZ9z9+y9sfC2wjBEGNkaBdvG95HD48f+rVa6/LZwrkBAzFM6+RH5Q+3CZPG2eSp423i5HG2VLif&#10;OQtm20zhWKbNXWyD8sZarw8+srlTJtkPe4q1nF72zTbWAFFn+ebRtz8YmcyNaltStMYWzZlkpw5/&#10;r22WWJsv2zGgAgW+7sHInD6ftjnzPg802b51nbU21OiJ1nArkSZUDwqUG903R65eoOxSRdhrqW//&#10;T2z9Ru3Bdf2ysCOyX6KPEAH2Hjkd/MiAkdmyrsga67HBZDE47qcmZPI7/Wu43yKMjOo4a77W//aQ&#10;XW++XSm7qPphg8nyl9cJnncdfyaTydornoOR8b2AKm7etuVFX1q/vn3ks2ZBdi+gR9m1WfBMbB+C&#10;b7BdYpOaILvTuFGjbbj65UDZlUbKrj5t4iSbOWWqTRQP4tsjb8Rg+/DjHvZJX63ZLVxsV8svqexZ&#10;vRBko8zOW5zhK/o79mrWf3v9vAz4KaDPwtfgE3L7vcf3NMnjRcOrwMiw1xIYmRPSpU0Yn5I/iaFW&#10;svNb+UyuDWyPn6vrFZWysX1hf/rf/7G/aB3Z2NQo7f81LbQhthzsb9gKseuy/xQ2ZWx+yEP6OrZH&#10;aMZe5G5Ldzq8aN39PU+Hs+si0+l08H+CDEZOYgN13oPuLn/prRwt8icja6VlZGtaLNk6S/xxpHRf&#10;sCV6XM+PM3pLbKjYpkqFvcAGj32Tdd/sqYdNGdsq+1Ihg86cPSlfPfV60/kqewYjc6tG+K8t31i/&#10;/gPstT//n73/7lvSQY6wgs9mh70n8OGAnR6MQ35+vqVSaiPhJfgNjcmH8YYxAD8OMb9RVngQWx1r&#10;zqE/+lnnPehF/ZyGxCfwmwPbL35k4GXHGbmMzsZ8uf+er9MYXTC2Z2ym8FWMkfG2xdYJNgKaFMxf&#10;EDBvyMNHwizpFCjs7erp0/bgl+iXvJtr63+5WvxML/KD/o6RwS7PuEbwsnDt9eVeVwdxkStgm2h3&#10;ZI7b952fifOsQDvTF5gzwJvUHfqRf5YHsnstsf50xNCBNk7j4+EDe+xxC/IbHs2OT+FC/1yfz/uO&#10;kQGrhH88n3dQLq/T8zAyni51QmYgL6AdOnXsEzHNvP15h3JgQy8qKgp9DdrQx4nD4fxNXOrPvIN+&#10;ghxyezXP4jTjd7BVY79YvXp18C/ifkR4xwNlAJcGbfFpBEbG8ZIex8/Uo7Oy+XM/O184RmbutBl2&#10;4tBhFVTzD4VHak9axfmbe2CnwX0hC/BZgV3G00FOwTvIYOSD44N4z+tO2YifS2voj+xAzrz99tsh&#10;D2jndnzqT3/FnwVxwG3A79hAnE/Ix+lK+s6zzM9ou98bI+NlhVcYo8AJgs0Bu0q5fMxGHiDnoBMY&#10;Etoemw7zbvybcI/ye3zeLRH2CNkMXcG4dBbgY+a9pJHrR8bpwnvIVubxyPVSjSdOJ28jTxubE/Ma&#10;vjE4wMg4z8Xp+Xt+j/rxfUB9aC9/x9N9mTN5xbzDtedLOzPeO+YnNx/i0kbE4xuJ+uP7jbKC/Xc+&#10;5j3n0VyMDPOtOB5xvZ38He4hY5CftBeYUo/Ds5cJtJXX18tBH0SOIXNpV8rowXnSf3Pmvbg88BP4&#10;H/82cuwdcYgLX4ElzNd8wDEycXrQCHrCI8xLkAukQTmdNzzf+L1nXfOe1/FZcZL7CQUSCiQU+CNR&#10;gPGnq4NxC3mdO8Z5HZGJvJ8buOcys7PnHj9+FstXZDzzaQ6+gZiPUA7mc2BkmNOGsQZdkNZM3dM6&#10;r6uXfrKMdC8Nd2vkY/iB9jyv1keHxkL5g2EPpJqqW1q7Vh2ua7U/bcDBUPSOo0VzOeKBm2GvpcyV&#10;MquuqrB67c2Or8m66sqAxVmuvcs3bVht506fYOCy+7V1VnZBuB35oGH90UNhY9yPTDzWoEuN5x2h&#10;/E6I5JxQIKFAQoGEAgkFEgokFEgokFAgoUBCgYQC//EUiHW78Tcs1+jd0bejy8Quip9wdJL8Zs0t&#10;NjlsCrlrRdBzuj60TZ+44FjOnb2g96ZqDeXfrGev94WPGWlTpo2X74bCcGADwc6D7tjt0dik8fVO&#10;3q+//nqwAZGv++UOxJVp5W5tg236aqvspClbJz8vYGSy+IUshqGrRmgRDoa9llITxtqyLxdbecVF&#10;RVei+q4GDnIprTXMK9cHPzJv/P3NgGH4dPoU+X1dIr8p623Dhg1h7xnWVLIekvpgpwIf89e//jXY&#10;Xt55551gX89kMsE2gN6AA/3Apm3F1ndgf8sb1s+OH9qhb//bgqporYoKoJUuIRCX7+1Y38D3OLbK&#10;+9pP+ZrW1Jw4eTTsc7Jj5zbb8vVXtlzlmy9szLQZKRs+Os8Gap+T/sLHvNPjE3vzjW42IzU2+JF5&#10;0ip/5B0YmSfyN9H0UGuKVPdy9hdatsoK5k2xM0f3yGjFHk6iZ4yRkR+Us8K4zFuwKOAOvhNGxv3I&#10;NLe1W2MH+Sk3uoSYv/weey2NGzPeBgzsa1u/3WBV1ddkyxfDqAzNje22a98x8cpE6/NxL9ssPzJN&#10;HRiZNjXRvwIj80g8wF5eCz8rECbsQ2G3FljZ1Usqoxg7ByODLcFtZ9io4OXn7bUEhgAMR1m6whbJ&#10;Z8RHH/aygoXz7fbNtNLHUpi1wdFP4/bHvkc/QHdz6tjx4Gt4zZcrbOWy5eGYP2u25cuvUu8+6rfv&#10;dbP/97fXAk6mcHmBlQkj8zjaa8TtVeSF/Q/bB/2RtbnYmz14n6bPgxUBk4DtGJ2Wly1u41ehIwIj&#10;AxVeZq8l/PTca3hoJXv22qiRIyw1ZpQd0rq0prvVoas/Fp9W3mBfkyJ7443X7a1uWkc2SbiXudOC&#10;vY614OBfkEtg+LBBYROkj2OXZo+T1157LfR39lPBN8GrqLvTPaattxU2ZvB3YFXgM9rAac/Z84d2&#10;4RD+rU0y5KJ8UcwTb4CROXX4SLDTe1zPDz0l+AD21EqlsngVbPscYFGQy9iksMNd0Zq+Ou0PL0Vm&#10;OFq0b1tD013xF/3jUfDjU3O3ybbLX9bQYXnW7a03bfjQQdr3fYFtXr8y5MF+H2AIwT+CzyJdcCTI&#10;U+jNmIMspa7IW8Ybpwln/GtAC2zo7tfEn0MLv/b68dtphE0duypjGu0GjzsdPf7LnD1vTxPaUl8w&#10;MrRbZxgZ+jVjIfX97NNZVq4+rkJZW0uMkcn2C2879Mulsj1TD3Ai6XT6F7bCl6kD78Z0xD7pey25&#10;Pd7jeD5eLurf1UE80qbdwfdwgMnlvqfhaXZ2RicN39D24BHgWeyrrrt+8uih5ge3bPs/ttiwwf0M&#10;XzKsD21pFOaznZ6RrZun7fKbvOkDyDhwAqTrdlziOD1+K0YGPqMvITNof8qYK9O9zJSFPJh/sY8N&#10;MoZ+B86AOE4z5y3wAfALfjfoL77fEOnENPT43Gf+AO8VCceB3R68FmNWHIgPH8FP5M94AIahswA9&#10;yCvOg3j85pkHLw/pgu2bITzn4b37ZAZBXmhEVf2ESMjKLP3mXXBsYKbB6TA2gckiHQ7HuSCTaStk&#10;R24ZSAO5Gd+HvvCO29l79OgR5rTgcZwHSJv+ikyBtr179w5yiTHS5TBpep24ph9ypg3ApPzeGBnK&#10;Qf7ILjBYjhegjDHdGccLNTdFloJ3PHbsWKAVPAkGyrFFztucwT04hgZsIiGmIb+Zg8IfjA3wYCaT&#10;eRonzh+sFbIJPqKN4mek44E2gc+c3jEGz+Nw9jbye5QfelNeMFO0W9yfPN6LnqGxt/mz0nB+IW9k&#10;ha+N9/jIdXgenmD+5H6h/Dl5QN8YIwNPe308HrQjLwLvUE9+O1YMnAyy61XVP6a1XyM/wKPSJ+Eh&#10;MFaMnZTf+5qfc9saGYI8Bc9F+9J21INA/yE+fIWcJH34CxkXBzBHPIeWyC/y9/bxMhIfuvCbNDlI&#10;n7LTPhy8w3MOL4Pnk1tuv5+cEwokFEgo8EegAPK4q6Oz+WRcr67e5RmBM+kgQ5GnuXLTxyfXH3j6&#10;yGIC95HTjJcZzR/ALfM9EPR8j7VQquPbElx7471a+ReWzuqJPtrDIRkvzAq4F/ZEelBbp+/6e/ZI&#10;eixNI58e7ItUX63vAulRuH9X18cPHgqYmOOH98s39I9WXVkhvcs1+TY+ZxfOngr3Lv541nZ9t91W&#10;FC6z9atW26mjxwJm5kmr1nzJF42POdSD4DThOre+3EtCQoGEAgkFEgokFEgokFAgoUBCgYQCCQUS&#10;CvznUiDWo8bfe9gh0KOjo0Tvjg2C9Z3oYbGRu442t2axvpFv5eZG+fzQfjLnfjxvc2bPlS59kH32&#10;+Tzbf3CPXbpyLtjkWZOIXhi9KLpP9PnYa/hGZk0o9k/sE9ilsZEQj7TD97hMs/VgZDYKIzM2JZvS&#10;aruuvYqzNtoOkEZuIaPfdXcabOWXq23M2FHydbDG7tRp/a2+vcH1AJU5Jx8iXwgr0kf7E40YOcq2&#10;btksP69pGW/4du88fcrFGt3Nmzcb+Jhu3boFGw82KdcfcAYj89U/vrM+A/plMTKHd8hWJBvUE+0B&#10;ow95x8gQN24nL35Wp0tBf3m0y8J0936NXb+ZsWMn9lnJvu/t210lVrRuiw0ZkbK333rXwMic2rtT&#10;xgbpG4K/EuUojExjUxYjU3at0hYtXWlL5k+zs8f3Ko7iUV+cbiigfmCvoIvlVfbZoi9s1Iihtm3z&#10;mo49haSzl98ObWHzNMS6A2663qRk5wEbMVx+UPR+yd5iu99Uo6civDJouNeqcu+34SPH2Ec937eN&#10;qwuf+pERBOdfgpGhKFU3a6xg8dKAkZk/f55dunz+F3t5xW3qfcgxDPOnj7Xj+3c83avK7bKBfnLE&#10;A0amRXmUpa/b4oIlYS+aQu21VHNL+6tEGBzo1RkPhD0qSMwPrcfHtzB+h49JB/TlykIbPWaEvfnW&#10;69bro/dt1ZovhSG7Tgt09BHlIn71gL2C/oYNh72142ceh76KjQPbMfYYbNT0+9zQaXlzIz3nN/ss&#10;kXLbk3Z7INvGIdnXUqPztVeQ9h7R3kmUj36Qy18kyz2nb3XtPdu8ZasNHTLY5s2eqb3Lz4R9xmjf&#10;Vm0Khh+ZtWvWyV/AAJv56bSw19LVzMVflY46YVuBBtiwkZHgBLB9s/cQNkDWSLut51cJvMANrxt8&#10;5nTGBssabPwbFBUV/WovDLf3QDsOJASW6nPyRTFD+Bjod7ITjAz0RE8J5g/7HDZVcAvYLakrfE29&#10;3b6UTfln+dMqWfJQOkxJ55DrvabHVv+gxfbuP2z5Y8baoIED5DN7td1IX5bP69tB1iP/HS9AXdEt&#10;co9xAN8ZhYWFwWaKD4SSkpJg4yIetkhogs0N7CS0R+aCP3CaqRC/CrxDPaGl+6DhXernettfvfSC&#10;N8grDsj8LVu2BIwMOLQYI+Nthp0eHBLY0DnTpoc909T5rRX7uxKD2qBlAkpP9SAP7H7YCRmnoVec&#10;bpz/i1xDSy8b70N32gF/SmArsPVCt1hWeN/n3a4O52f2V4KfKT/YW3igqzb0emTEq+Cm4NP8/PyA&#10;r6Esnv/j1sYsRubbLEZmZN4g27N7e1g3GnTsSihuIy8P9cXOjP2VeQc+VHzOQ/o8p3zPw8h42uAN&#10;wPEgJ8CXgQXgWVxHLzN1oxz0M/odfTyVSgWMDPnyHodfQzvaARqAz/W9qkgnTp/fHsjfZQj4BvBa&#10;5JcbmGsh38gfnzPwFeX0dLn2OvIuZaLtSJ8+zPO4Xh6XdODxSfljbO9O7b3zALuHxkLVG1nvcos0&#10;nTfw58NeR94O8BvlcP8ZPGd+CD7Ey8f75Ak9PW/u0YaUr0iyE39N3v+x03j9eIc42PGZf+L/Az5A&#10;9sd84vUjT8qGLAOzkhLNfm+MDHlTHniK+sOvzNGpnwfKirxmLg3/0d7gZBjnkfHIo7jtvR7IX+jD&#10;O7Q9tHH6kDZ58x7YGHgPHBNtRbtAa9IhDgdyFrx7SjRhXhG3BWn5O8gx6gLPgz0FgwsmMjc4/cmD&#10;d6gzaYMTAoMT1z/33Rf9Tbt6uSlvRrKH+RLfKZQB3qeulMkDY5HzBDghZCY+0aAV31G844Fr3qU9&#10;6ffEg+cYi+kv5E8gb+8D3t/4bmJOBg/QrrRDXA7P4589Q2enNe96GUgbuY/cgIfAWYFtpO95nbyM&#10;yAO/x3cddWPeCJ6J76SY96AfAboxlrtsYt7hgbyhB7wBjhS5il9FDy/b9qRPOeJ6e9rJOaFAQoGE&#10;An8UCiDLujp+az1Ig7HPx3V/j7EIOYnM5eAa2enx+I3855mPAf5u7hmdI+Mp8wO+oRkbmhvval6Y&#10;/ZZs11quhw/qrbVJ332t8sHY9jBgYeo0R70ljMy9mlr5O9bM8bG+udo1BuuvQWm2Nugb4E6NXbtS&#10;FvatbdVYzZ5LaY2/J44esEvSBVRWlFt9jfbxfZhNmz2e8Fnzk3QMe3busm82brJ9u7/Xd2tGegPl&#10;ofQ58y3EOEf9oAV08vC8+nq85JxQIKFAQoGEAgkFEgokFEgokFAgoUBCgYQC/3kUiHWZ6CCxN2CX&#10;RJ9+5MiRX3zjohN23a/XhN+k4YFvRmzQGGfPCiPzqdbE5+UNszVrV9rNqmt68LMuPf6O9/c5p9Pp&#10;oAtF9886VNYuhnT1jO/wRzIF1N7RXh5fbbEx+WNt5aoVltb+xdhqSf95ofJ6Fv8wOn+EfB1stQcP&#10;a7WWWd/0OPdQ2WvuNdu6Td/Y0LxRNlX2ymNHj9gTPXdLpesEOMffxOjNseeAL2IdeFFRUcD2eHmI&#10;ix1pwzfb7JP+fQNG5sThndoD4o6i/DaMTDatLNbhkdbbZPeXQsecPR4Jx/O4vVE2p1ZrlHOYc2U3&#10;bN7CZdb74762aNZMqzj3g0gUY2S0XzNrY9ReZZlKW7hkhS1dIIyMcDbPwsiUVVRrj6qlNnqE/J1v&#10;kh2lTvaMduXX3GYNGLqeEdApUP+vN28XbmG47Ocj7YjyaWsHiyPCS9Vwr67Ztn5Xon25RlrPHu/a&#10;hlVLrZH09Zx9nv4VfmSeiJQ3r6uOnxfY++/1kI1jhv2oNUYPW7J+deDbuN3hSQK2few1uX542sWw&#10;gdcVp7UDI9OqV9LCaCxbXhQwBCuWL5Xf3xuKkdU/kR6BfH6la0IfhFpGRxu6GumDXD/EvarbN2zN&#10;upX2Ue8PtNfSh7Zl61dqY/bNkh4rWCL1Hv20I2BrwiaMDYM6kCf2NbddEI06Ig/yZZMGQ4dt3m0n&#10;ng7n+J34/j9z7RgZOLrxYVPAyIzR+uMJ+WPs9JGjoeyUMdZNefrcaxQPsp9V5e0ayYY1NlgYmKLC&#10;Aqu9DU4oK5+e6HlF5oatWsm+I8NsedFSu1NbFZ4jz7yPu94vtF+HzpC8kFHYCcEMYfdlzTNxO6MJ&#10;8V80UE/KQnD7NvIFfyuZTCbc939OkwdtsnHpJvSDTX5Sm04RX04UXuX4gYNBhhPXA2Wm3cFIdevW&#10;LdhPwY6AQ6E9iRu3a+PDe9YsHIJjYrI5ZeUP8qhJJAandOTYSeHgRln/fn2teNs34tN6Zfkz35E/&#10;fOj09vJgpwX/Qj3B6sR7OjDeUBbewc8BNlho0ZlN1dPj7HTkPfgdHmZ8gaedvnH8l7l2eeBpoAfG&#10;9ocfmcLCwrCPjD/zuIy9YB6wj86aPNUuaS0j6xZb5WuDNoS6XGEFRx5AA3S10CCVSgUfUGENpif8&#10;EmfKBL1iHoHujMPYYrH5ggfAdh7TznnE+8qzzpSfQJ3hOcqPPCG93xLgVWjFnmPgQ7ztPX906ffq&#10;btuO77624UMG2Ki8wVa6uzjrRyZQMivPPC+vA/V1jAz8gc8C788ug6nT8zAyvENZ6EPYksEb4IMH&#10;GhJIw4OXmd+UA9sx+WL3hrepK+3hbUJ8yoJdAdqB40Bugxkh3Tg9z8PP2LLxPYV9GVs8cstt1XFb&#10;Ew8bPe2CLy1s714n4lFO51vS5hl9Fp83jp10mvLc48Kf2NfHjRhp339XLP/5d7WP42ONq7Kz5GBk&#10;KCf1GjJkSPA35fXycQv5Cy/ie8RxPM5X5NlZOen72OHhGfeBAh7I44cL/YMm4GLoi927dw/2feJ5&#10;+pTBywPNGSuZ12Czp91+b4wM+WcymbDXJ/NM+CTeF4l6Uh4C2DswaNSDNgfTiS8PMGmONwwR9Y/+&#10;B4+CnyFdfKgxBoDfIE0CZ7AZPIP3aAN4j/vezlyTDnnka77A9wRyFpo5n0G3/8/eeThXdST7/397&#10;Ve/9ar3Pa3udwGCEjcnBgMkCRDJgZLIJJomcg8lRiJwziIxEBpElQIAE9O/7mXP7argLXiPYrfK+&#10;M1XnnnBnemZ6enrmTH9Pj+sP5If+AUYGv5XoSPAR0HM+k7e3PWkpE21E30KPI3fvK8AXD+TlAZkD&#10;owGOET8nufqWssbx4QHYHeaE8Io0yJbzALpce30cI/PJJ58E/tKfGDsIyB58IhCfdzF4xJ5E9AHw&#10;N5TvfQTKHfffWC/Tz+E7ecIH8mde4sHLSBraqFxyCp4RTBp9Gf989KWYxy431NVlD90UY2SIwxyL&#10;sR6MDLoJmfLg8sk9cSk/z1xmPB5n5znX8JL7+BnP05ByIOVAyoE/IwfQab935NYpjhv/hx513eg6&#10;mv8ZH1y38tzjMf6hd31cd1rQ9zQ8YwxknIAG+ElwMeh25p08D3uiaj1JL0ABF1P75KHW3zT2Pdd7&#10;g9bh8Bfz8N59rTtpbKypVTwR5XiuN1KtZWnSEO7vKJ95M2dZP31fM2X8hIB9ATtTFflAJQ/H45DH&#10;tcsXwpoK+zdVXNVeUKytOH2dX6p+HmKeeN3hVxpSDqQcSDmQciDlQMqBlAMpB1IOpBxIOZBy4M/H&#10;Ad5dfW2Rd1vWtFl7HDZ4gO3eUZK8qwabkt45/fziaXbd1mscr6eylsv6LYF3ZWwi2AxYUy/LrOFW&#10;8Z2I04vOsvDYA+0jhB2D+Kx/s++ArxNDMwS9ht68ftcWLVgSMDIjRgy3fQd2y+eEfK4+fWDs/eH0&#10;n+m9N8EF6NtWYUpuCIfAN8J8A8m6cmx/zVAPJ2xl2FJ8zwW3jyR1TfiBPbhC36HgQ4H87j24ZWvX&#10;rwz2Bb6XLC4ufmUtGBqk31yywTp21ppxlw7yrVMS0lHvmqyPWezI5IE9SpgXwCG8p+tUq2WC52oD&#10;6hXjY7inHPzndeeMX5kZs6Zaz/yu5nvuxOvTrEn4uja2RmxjsyePstKD2632kb7Rkc+Z5zWJfYQi&#10;4EeGeNhm4SFr5Hwb64G1EF9TeFL9zKofK21mjeFWxW3btnV74CkyAX89LWsL+Fsg/clTx6xr987W&#10;6Osvg0+US1fKsvZ42hYe/ivXIlgF2aFvmnr3K7Bvvmuqcg62o0f2yJ0OdietwWTqU1UFZiyp33Px&#10;ZXNxiew1+Tagby9btnieXb14XvGjvqPrp8Kq+D41586fsj4FPa1Z8zybO192fvmReVApvJZsYHGg&#10;P7GuRL8I9grWipxuTnuznoQ/oZ27tso3ymDrIh8KM2dNs5u3roY0Nc9V/kwgH9ansFvgzwHbLHaf&#10;OP+4bxO3qKgofH+PnGA/I2CPc1tWnDaTTb1OTg/ZZN8LbNbYm8mXb70eiU9ZHkS8gL/oEeQEHgwa&#10;3N8Kfx5iR44eCD50eO42dWQI/YK9FJsMtp4kX7UZ37GBi8vuT5U8Cz4qJKfYjZH9/Pz8YANyecQH&#10;wbsGaKGbCazDwQPu4T+YQXQStiJsSHG83Hx97ZJvvwsLC4OtDp1EoJ952yJTmzdvDvZO7JlHDu4J&#10;3+05f8Ec+HXiE0kYFTAyMW8Cz5N4zgvsaeyFgd0Y2yL36MCaJ1VZeqxLIrPSLKqs9IVwNGVlZWH/&#10;GOxqYEuCTiGF1j69vroNeAb2mQErAG8I1Plpxj9F6Kf69g8fS7VaO+V7Q/aUnyIbrH8Hjx3SdTvp&#10;Xe64fpdAOb3d0Lf0LcYE8o73t/Hxl/6NPAUfPgP6BnxH1b1bKkKiPxIeuS5JSoatEXrQxV8Eshf0&#10;w7sUXGmdH7RjzA/GSvREry7ah2jefLundWTXhU8insfX4HxeqM09HmvavrZMeZELbMjgzaAfxnrF&#10;CX7T5R8rm07XrFezxs2eXMxTkNXYNp6re/DdDn4Aez84Cmz7IWS+N4V2tXy2+zo736RuWLU62OqR&#10;K/oE6/ZxoC3xnUD+2LIpA3ghz5szPKNvobewI4NNgJbXG3rwljjxM2QBHY/vPmQfTFV5eXnInjHA&#10;+ysP8E8Bfqxhw4ZBZrBDg4cg76cv1G6Kw3HvobCOmetzF8ttgvwYUR4wkeDQHCOiKNm2phzIE1gK&#10;eEcb+ZyOeKFNZI/wtoGHm9auM/b6G9x/QCibx/e+SzLqwnwwPz8/+L9wPQwPiOd6g7hgZKg//YG+&#10;4/0E2aSOxGceB3+xvdMGhCCvqE4O2jlqa+R17YqVlpeXF+aX6PCYp6QnQBu9A67kgw8+CBiMkpKS&#10;7FzuGTrmuTBqilf1RPpLabhesFQ+BJvmhfLAP29bPwfi7+mHsYo+gx5Db6BbCegd6sQBL5B5xjjq&#10;/Ne//jWcwczQb1yXxnynrPCF/YHoO8it/++8AttG3sgGczj6A3MAj0c5aCf20kP3I2tg4FwmPF/6&#10;Cu3KvI8+Db1PP/3UBhUUaE/TZXbnxs2sjNGebhujXuiKgQMHBvkHs+eyFJeBcrxriNsOOx4y11j7&#10;r7KnJTLvuoMz40yQu0ymyDvjNDygnUgbzw+ov5cX/oE9gQd/+9vfAg6EvkI/DzKdocmYQpnQQ9AD&#10;qwL9Eskncuu6+13r/Xvpwe2B92nRooWxXxnjL8+8XUmLHqfN0Y9ffPFF8A9EfZAVrw/x4/Iy94QH&#10;1If3P+QwDoyb6Cz6PGMGfoqgAQ9d/8bx0+uUAykHUg6kHPh9DjCeoJPjeQPvEejw3PcJxmv0bTwu&#10;OnWe8R/jOfNYxjofkzi7jmZcP3/yVNj3qHjdelu97Lcw78Z/S+Wdu2HOxljKfJ8xn/2SSvXfXn3f&#10;cVDfyKxS/D3btlv5mbMGlgX/ME8qq4z3Ds5hDNb8lPSPhKUh/cVz50N+zP8Yq3zcYfxgLKV8HKxp&#10;lJWVveIbDd4Q38ctr296TjmQciDlQMqBlAMpB1IOpBxIOZByIOVAyoE/PwfitUxfo2XttVj2U9Y0&#10;Rw0fakcP7lVFE+tK8HUqf6R+Dwd4n+ZdEvsr78MefA2Xe96vsRXwPTBr6azLJ+/WbrXB1qpvRIJv&#10;gbpnlIN17wKtlWNn4t2VkF1Tlums4sZdW/HbauslTELPnj1s+Yql2jMJG5j2DM5iTWRTzVqIEvoV&#10;t6+FNV3wMfh3z9rNlNJ5wTsz9mdsM5Tb13Z552ct+6n8v8ILaMdlP1922ubKfwffw7KGjJ3H1xI4&#10;wxvsBGvWrbB2HVrZV42/tLHjRtmRYwcD5gWa8IM6ZOm/fJG888tGcPvmfTt04LidOnPcyi+dFybo&#10;XohX1y5JHfGnQ7nAzRw/cdgK1Z7ftfjGho/EH0qdPU+Js7YnrrEXYxsc3Kez7dmyRsXAli0bpzAy&#10;lF9FEFYlCXwjjw0LO8W6deuy9qPM3+H04jkpMkGXhw4eFi8nBRsdNgPsUC47yBPyQhssX7nEOnZq&#10;J4xMAxs8dICVaN+oxxm7uvtBgSprFsgEZ9Jx7Wsfnm19zrLo2s79B6xg4AD78qsvhNVqrf225tjN&#10;a2fFgCqV+bb4UVe3h1qLKT1xUuv38yWz/Yy9PX5bMt9uXC0PfoPv37lh92/fyGABMm0kGSoWVqpd&#10;h9b2TbOv5fdlhl29dlH1rAxtwrfp8IQ6IUfYQLF1lZSUqHQJjXAGp8A3V9Gz6qdVtnrtCuvQsY1o&#10;N7FJUybYpSsX1HbCIAQ8l6IrwCvsyEVFRUFe8XdMvuTpIb7GRoFdBh1BGmxlBOg4313ePX19z9Dz&#10;PoMOwA6K/QjbXeU9bPOZOutc+6SuzzgfblRctWnTZccTf5H/02dOqCiSE8X3fs56H3YcbIHsu4Ec&#10;hzXBHNyR06w7W7DPgE0As0KbOJ+cdn3r7elcR8MD5IAADoT+BqYH25vzn//QLehJX8ejHN4W6DL0&#10;mNtGfT0wzgNbHPsA0S9PHj+UxbGAZ7lz82rArtTVv9bOl52xbds3W6n2dK8UrgVdU5vhm9NljRX/&#10;AIMGDQo4DjCYoS7edshsfK17vvHDJg9v0UX4R/B6OG9d1pBH8ATExcaaxTPQNTki+zj3VXe1l6DW&#10;WfGjAUYPWYI33nbw0cvO9buEuN3gN3wAX4Jfjtdhm+AV9j/sgx3atrApv/5iZ0qP1vFHY9rjyrvB&#10;Pwr0qDvf3NMXwT/Rj50/71Ju0rq8ce3yxDV4RrAmHdu0tTGqy76duwLmKPBaGJYn0h2OT6rWWvUR&#10;6dCNa9bawT17wzp2iKd2iGniC4C+h58F8D5lZWVJ29F+Olj/BhfD9XOtl18tLw98pM8ir9itPThd&#10;dBhjOH49wHmAdYD3yFLAhGRoCzQb1tXdzl1x5ap8rK8P/kOIT9mg5YE2JQ/wCMwfGjVqFGQJW63L&#10;JHHpi8gU+hR8AP21WHMaf04clw+XbZ5BgzkGmAds38yB3FcF9FxOoYMfGXz95eXlBd9PxKV+1Jv9&#10;uSTIVqs0j7AbKP59yX5J8WYbLH3FfjaM3fgFinELzj/kiLkAtm90LrwG7wCOK9TT+Zc5nzlRapP1&#10;nW5PYad6Cb+HDQIZjQP3tAe4HsfnOK7B41E/5yNjHnZw6geGE9sFvOLwcpZJVpib0ZfpB4wT+K7A&#10;LhJ846t8L4SJuy8byfFDh23hnLkBw4MOZRyL8UFeBs7IOXNDdCE4qI8//jjgeqAPD/4hiNdnlWai&#10;cJZN5AfFZc11Sdwv/dk/0HiLB9BjLo3eKygQnkR1od0J/BfLCvYq/qcdP/zww4BBIR2y6Xz0sxcB&#10;Pcr4gn8W9Cu6Jg70Cf6HJuMKfmTiwBwZjDm+nsBjMR9mTyDnt7cxaSgv8dFlxP3oo4/sg//+H+st&#10;TCz2rPKz57SXp7DJkcydO3cu5A9WlLGFvoX+hLcxr+My1ecaet7nSA9f6Bdzp8+wIQMG2o/9+ttK&#10;YXmua88HdJOXkT4MZstxRPi7Aisa6yovD3lw0BfQ/8gy2BPGAXjLHBlcSXl5eeAf82XukUXkjPjM&#10;QcgPvsa62/N432f0D/MF9JTPnRirkRXKy7sP/oXoP2DcqAuygD6FN3EZ42vqVqK5FP2TPg9GBv7D&#10;HwI6gH6JbkSGHRfH/zGd913flF7KgZQDKQf+Uzngcyp0LXqUe+ZrzCly53H87/r4dfzgP8Yh5h0c&#10;vGNDD9o+NoNZuXKhzM4JJwNW5oL0/KXzF4JvGMbQp1oHuqK5HXM23iH2aN7IODt7WpFN15x/2q+T&#10;bNeWrcHPC/sq4VMGTA1zPr6FSN77RIhhg5Nw+jcvXwnvfssXLwnzZMYSysT8l3d+ys08iPEJrDnz&#10;CS8vZ+rk96+rd/os5UDKgZQDKQdSDqQcSDmQciDlQMqBlAMpB/6cHHjdux7rnuxBge2kcOhAO7Rv&#10;lyqXscXLn0Lwder3+geMBPaJuXPnGmvWHnz9m/dP3q/BoPBtIGv5+GrAzosvBw5s+fgjIB+9RdsN&#10;7RGz/+DuYBvJz88Pa8zYSgj+7s35uUz4t4QXWb1yrXXu9IP8sze2n4YNVtpd2pvlnjAyek/OljWp&#10;Q5XsuIeO7LPFS+cHGw1r/Ngq48A7MrzhnZ53e9ZgWadmjZ+6uk0aW/DzlyApMvzR+dyFUzZrdpH1&#10;6NklrPGWaK0Xnnqg3NDkHXzFqmXWo1fXgJHBhj9lqnzsaK8o6IGRiDEyyUu+Hr0wO3/2kvYs2WSd&#10;5INmxMhhtmWb/NQ8vBvS4dOhWvZs5yf4ndvCZqxZtzLE/7LhZzZydKGdPXdS8ev4GW70Q9nACMD3&#10;bh2aWcnaJVmMjD1PsBosOagYIWC7w96LHQU7BTbq2OYV2km8hKfIAe1O++fJ5sV3oNgPsEXBawJy&#10;g8wQVq35zQb+WGAtWn5r7cWfcRNGB5s8/GEvKdLQTq+TY/J91/BIttMDx47b8NGjrHFeI2v2XROb&#10;NnWcXbkI7+QLWHnHgTpiO2Hdnm+1P/if/wq+mI4d3vcKLiaWl/JL52yy2r1t+5aW36eHbSxeG2Ge&#10;9F16tD4FbewgyCF2kTK1YfAxIbs5+3PXVFcFn0+1wr/ghwOZwHfM13kNw35Li4TXSfYRcnlNSo/N&#10;inZDtrGj+bfocf3ia9aSsH1hu8Qun+vr/n3w3vlK3yFvzuBY8KuATRqb9175hwF/pEUxRVefxacJ&#10;uDWwQuoH6JaSrRut/8A+1qt3N1upPVfQNXX8V1TJEDKHzII9gj4YkpKSEntw52YWI+L04a2nZ/0M&#10;+xC+bdB/6DjKGvNKkd8pOC+9H0GMPoQcsNcANiRvL/4jb+TQQ7wmWab1RuxO2KapHzqI/h6H8vLy&#10;BP8gGdsm7NbdW9f0t8tLdBbP0VXzF8y2IT8NDP6PynUPJo/46HEC5WE9FZ0JlgEMBLoUfe77vwff&#10;2Z6H2u1y+VnbujnxPYCc48MAXntwXRFwTHoIfWyFYF6wxzHOwJPHDyoDHga/IMGnib4p5PvCPcLH&#10;TBgzNmAmvvrqq2C3o/29rJ7Pu569nN4elBfbHm2HrRTbn//neWF7x7aITfGzT/7Xuv/wvS1bNM9u&#10;XClXlIj/4hP6FHwD9GhTbJOs676vEJctlmlsmOBB+uX3toF9C2zGlKlhndvXosMZGZQK5rvNmVOn&#10;2ahhhbZ2+YrwvWf4P8IWUl4wDYzF2IXRb8h12ekzic900cHvj9M/JZ08Tr7LiIcPM/SPzzegFfPd&#10;eQS27i9/+Ys1bdo06GfGHdbLw/eqou+0b0kO+J51uHQ4/Rp7tfMUutBD3gj0H+iwLwz7gYEDjrE0&#10;9D3SYMsG/wNGhvbHxu685X/ieT+HLvTBC9Bf0EfgXui7Hojr6elHyFKDBg0CrgCfe2C+0Ednjx6z&#10;6+fLrDby7XPx1Gmbo/bq2bFT4B+Yy1x8sPOP/LBvsE8Meh47PDyZIgwTWJntm0tsp2wU+4WR2qq6&#10;g4/pITt43x49bdK48YGuj+XQAmMBj9ymjy7gGswM9fWArHnfxk8K4yn7HZEv+ilua9IQn7knsoA/&#10;HWzx8Jl+D04GTNwF1XuJsKv53bpb87ym1rzpNwGvVuczzHNPzvAYnQAGABlgvPnyyy8DfTAZ5LV/&#10;63bbt3WbHdm1x0oPHLLdm7fY3KlFNrSgv/Xq1DnMo3yuCFVvM65jHnNfn4Bdh/GacRgcE/MDD+TF&#10;4f2Wa+ax4NTz8vKCvCC7jONeLj87DXiAn8D8/PzwPgAex+ey0CV/+izjEDoIXlEv0jFvYbwGI0Gf&#10;Rs8y32NspW3AiSAPcVvSd9DdyBk+R/IafhX0y5yi6bZ0wcJwYCPDx9OG1WtCncG9cYDJIE/kzfun&#10;1+Ndz9QHms5L6FF38H8rlyy1bmrrDq3bqKx9gw+liWN/saJJk4PMIOPoB+oEng69iQ55U0D/g6Ok&#10;nYqLiwMPuQdbxFwDjAl0aG/wYAFLKawIfCUeevTfHXgHIG/0FHoWPcf7AFgn+i3yQfloI+b6Pufw&#10;M+WNdSD8oV+y3y/jG/NTZNPlE52EHkEXIV+x3Hvbx2317+ZHml/KgZQDKQf+bBxg7EZvomd93oY+&#10;RR/7vdfpj8xfmCuAQeFdjDkvYyZjPPqbM+9k+JK5KUz6fX1vBM4FHPN9vV84Hpbn+Im5pDU6sOvX&#10;Ll4SluaMnT5+IswDrum9Eh8z0DijZ1fLL4Z5313RLVM6noPZd/9ul/Q+smXjJu3dPTuUiffKcs0p&#10;WcdkfsN8iDGavdKZFzOn8Lpyhg/p2OJSkJ5TDqQcSDmQciDlQMqBlAMpB1IOpBxIOfCfwwHWfnMD&#10;78R8/4tdYFC/3rbqt8V2XXvcvGLHlH2Ub9lZp2RdlHVacBKse+e+P/K+zTPeL3n/xNbC+ilrvKfk&#10;0+GW9iiKbX/3Hty2TbKPgodgfZm1d9aKeb/24O+sbP1z/sxFK5o205rmfSNcwgfWqnVz+2X8SFu6&#10;fIFwMuBM6uyK9+SbgD2Nxvwy0jr/0CGs+2OfyX3/Jx9fa+WadWvs59jB+F4SPEFis6qjTT7sBTRv&#10;wSzr26+X/dD1e1u0aFHWvgYd5w3l5/0b/EKXbh0DhqFxk4ZZHy/4FWHPqOs3L4b9cp48faS0sjmr&#10;uXAnU6H9pQ4fPGHt2reybt07i1djQr2uXtcePVWyC1UnPm6oP35m1m9cbT8OGWANv/rcmjRtpD2X&#10;poW9oShTHKgzdhQwLNS1b9c2tmzeVLt49pjsAbet5mmyto/UgGhBflg/4fth7LrYLEmH7LDG/VxY&#10;hdrn2nPrcZVdv3HFDh7ab/MXzrU+BfnWJK9xsNezBu68ph18HZxy7dm3M9jfG8nPzhcNPrU27VrI&#10;F8p427xlo23YtDbIBd/Rs+byrwjV8n9zTHbsX+Tvvck3X8tu87EV9O1qq5bPteNHdihLuFB33Llb&#10;oXKts569utv/+8t/WzPxum++9rKYVWQntMePYzmQFbAtp8+W2py5M8J+Ut2FqZoj30NnzpVm/XDk&#10;1gl7G3ZC7BDYQjcK93TxwmlFe1UOwcfcun7ZNhWvs4J++da4SQNhjfoFfiIbdfETTBQ2Zmx+9Ens&#10;uXEbeBlcdrmnnbCLEN+/McdeTKAt47jh4Tv8YENzG1Wx9ADYgb///e/B5jRt0ng7cmCPqEf1F47v&#10;tmTt3OnjNrVokvZY6hcwMkuWLXxF1yT7AyWYLC8e2BOwgdizsD/t3bnVys6efAUnQ17PHlfaPekt&#10;bFbYfuBd/A09uspl2mnX94yucD3tZ/oWeWIXpw2wO70pxOudYAGpF9/9Y6dkfdB1KbRpV+xR2KbA&#10;XIwdVWibN66xuxURTkbYjOuXy2zfrm02Qv+D60K21q5fZeAPvS18Ly+XBdZLwbFgX8aGBh4L3MeD&#10;uzcDtol0tU8ehv2z1sgX2LjRw8O4wp5asQ3f60l5YzlFD2BXbNy4cagfdsSaR9JXKCsdNySv62Vb&#10;HTdqtHwT9LD2rVoHmy08hJeOM4IHzhPPq75nby/ocdBHsHWC5UFuyoR7cP5wJj5y5PVoJJ3XrtV3&#10;Nky6e/nSBVZ69KB8iF2xhxojOVjTpZ7oAvcJ8Xv217etR8wHrr2s8Ahb7BphXsAaFf442BbJNwff&#10;ggZf55VaB8fPgXxUzJ0h/z7ytUC8Q1qHfqlvPGmPGr7zVMBOygFtMAn4kcjPzw+2VfwzzJpWFNa0&#10;8UFz7MBBYTGKbaTmHA0/+zxgMrHNuu6J6+dlBWsBxgo95Xt9IH/o0AnqO+B72CvluPZs2Sb98ots&#10;rl3ET2ze0AbH5HygfcLafgZXVl5eHjAy+IfAXgu2FFtAbgA7gN8U5knx3nTEg6a3vadDrmlH8Ctg&#10;a2hj+ryXg3heP3QW8oI9GrlifGB/EuYpE4YW2rjBQ232uAm2cfFSWzt/Ybjv2aaddW7WPIzZ9BsP&#10;cX9y+vwHD/E3gj0a3QHWAR3ZrmUra6+jUzvtFyksDzzrI3wMeAa+B/aALqR/gbdA7tmXBbzJV8JN&#10;gAGCLpgb+oNjMDwtMoHPIuSb9kAXxLgK4ruuJT16BR2DDLUTT1p928zatWgZ+nsTYS6Qm749e9lv&#10;ixYb7RfnF/PX88dGQp9knkL7gj2iLPS5No2+tsYffmx5H/898LNX2/bWs017K+zd1+ZNmBTmft4f&#10;of0m/npeb3um7IyJYKngX9wPyA/Ziuvk+Av4jXygjx3/Rd6exstBeubs8BQdyXzfsUy0AeMctiRk&#10;G7nDl6Q/p93A4CAn+K2h76Gb0bf+vsBcE7yd84X6QI85JDLGPm67wCBpTrJOc25wVz8PGWr9e/ex&#10;bsJ4IUv+juAYesru8uD1qO+ZcsEDAryJ+0R4qL9uCueDj6xxI0epD3QI+y99o3rSH5iroGuYUzCm&#10;Mn+DJrSQi3+gJ6LoQuQYm53HhS+k9bbmnYi+zhnavHvBy1iWX0c7lPlf9MN4wLsU+g29xTsSfYUD&#10;P5z4tsrF78QYGcoblxk9izzHc3uXE/pkSUlJ6OfuO82rxdhEeF8y4HTTc8qBlAMpB/6TOeDzBfSw&#10;61rGKh+H3rbu6GLGd9YKOKPTeecEN8NRdedu8L12tUzvgcIzP9N8AmwM7w74mMEfDL5hwNGAlQFT&#10;g38YDvzFgH/RYBru8TMD9uW8sNBgbSpFr/TI0TAPrdQ4wvsGmFbG65PCjuP7knKBr2TOwZoVmF7G&#10;XubwzJU4M077HIAzvIEnaUg5kHIg5UDKgZQDKQdSDqQcSDmQciDlQMqB/0wOxO/E1JC1SewC48eO&#10;sF/Hj7aZsjWvX73cSrU/T/l57R8s++ji+bPDN/usZ7PmzrcX2FJ4n/b361xusUaKvYr4rJOPlI0V&#10;XMB24VaOaS+gXXu2CUMxx34eMVQ4il4BT8Naa2wjjddRa/Rp+aH9x2zUyLHWqmVra9mqhfxFYLPt&#10;a33797SiGZNt2fLFwlRssHUbVgc/Lb1l020rbEnrts2DjSCmHZeba7dvUA/W/LFD8I02vgqwFUF7&#10;4aK5tvS3hfJLs0B7GA2zNtofo0PHtqrDT8Gu5Wu12A58/RZ6vIPPmjNduI+W1vTbxtZLWIpuPX6w&#10;tron/ffaY2jCr2PkV2SNXZYtubqad3Ul1FErM2PlvergG2bk6J8z8dsKTzJIdZ5iK1Yutc3C2cyU&#10;P5sRo4YFHE6z5k2DP5Zkz6KN9qAywTRQFgL1ZR0bHw/Y29iHoWenFvZT/+42Y/JY27Z5nd0U7oJA&#10;MZ7WJN96s25AHZGXoqIiKygoCN818237nHnThRmaqXJMtVFjCoUF6WjNWuTJp8k31vGHdsHmBF89&#10;xGv88Gr33h0BP/Lp5x9ZqzbNrWPndoFf8Pg71Qf7C3YY7ISst1MO1mGw3cRy4vTf9izxsuP6FmmC&#10;bFDfNv/GPv3sQ2v2bUPr2rml9erW1opL1tnZ86Vhb6+DR/YGbBbYqEGDC8KeSUcP7bUtwqnMUztM&#10;/XWc/bZ4fvDLdEb70pw4ciDseQXuhz2WaKf9wkXd0f5B7INUoz1r4rUYrrEXHJItF5sVdR8yqMAW&#10;qv8c2LMj0Dsgfm0tXm8rly2yuTOnWXfJE+3OflXI6aXLF8JeVb4HF/wAE4HdHlsstlXWiF4X4Kev&#10;FSHL6AjsPtgisVNgo/I4vpb0Ojpv+8zbEXnARofdCfsqemdgQb7Nnz09+JM5KDzVpnWrAh5pzIhh&#10;NqBvL2GDGoZ+NH3mVPk8OausEywNfpYePX7wD2t/yA16DD7QxztKTwzq3zvQROedPnHEdmzZZL+O&#10;Gy0ZkD1Udnfsk7F9inZCFuHR+wjOU2g5/+kz7EPEN9rYz7Fjus2NfGM9RnlcB5EO/Bu2tRLZmKiv&#10;B9IRjz6I3Rzb1gj55JowdqTNmj7Zli9ZYJuEg1m7cplNEiavtzBd+D4Cg4R/nuvCbjh/685OPbFZ&#10;YY/FzoxuwMY3fswImz5loi2aN8sWyx8NfWTooH7qW52tW+cOoY7oFa+P1x+qcd/gnr5BnbAZYr9m&#10;fBktXTZ/5ixbOn+BjS6UH7C27WTHl88DYS8mjx8f9nBC15EGDEIcXO7iZ2977TS8P1BG1mHBNdGH&#10;GXv4jwP55gCfCn/AG4JRgv/IG+fRGlNGFg6x0cN/sl+k96kjepo9J2gvx/m8bTnfFD/mN9feDh6f&#10;dewdm0ts6sRfbeJY+S4RHmap7KP461ik8uBjBjzCz+LvupWrtO5dkQweDCA1if0Zusidyyj6GywE&#10;mBPSfq/9nMBhdJevBvfX0OOHLjbiJ/lPk7+7eP+XuLzQQ6aReeYc2PDpq9hroY8tFzrsF4VccP66&#10;QUP79G8fWffOP6j88wIegDbx4GV1PsBv1tfBD2CnRjf7nCEuC2UgX3CkyGiurTiOS17INvmCzyEd&#10;fYa8Yp3i8g/ujTjUh/xZ14cn4KfWzFtgE38qtB+79bAhPXrZ4O7y9dZVfmCGj7Ity1cF+rGd2utF&#10;GeK8uGdu59hp/JaAbQFnBv4E/tFWY4ePsFVLl9nlCxpDaONMQKcw30F/o3vAFOFbA58vjnFgDELv&#10;OAaDpNQRHYV+Y382eOD9JKYd1wFbDPxi/ynK9V1enjX7uol9L/wO7Vo4eIiVbNgY7C3eVtCiDeK2&#10;dvr0YeoetxF6DJmaMWac/dynn/3Uq49NHz028Hv7qjV24dARq71z/xUdRV1i/nr7eT71PYNLZ/yB&#10;Nz5WuN6BZlxunmMXYp5H+cs01sc8ID7l8jT0IfgJ/+lr6GLntdcFXoCrZfz38cTbDQwOuhUd5f5e&#10;aHfGVnxeIa/Qd1qUxfs+vkf2bNse7GPoCnQNGDy+Hz928JDtKNkSZJy95ai7B+qIvMU88P/e9kwf&#10;iOnAF2Qk23bySxbk/MXLYMs7fex48Kt0cPceY28o5kjMr4I9UHrtjwbyJJ9cufP2oA3Ly8tDvak7&#10;8eJAvLjc8X/v8zqer0MXftF/KQ/l97k45ckNtHnc3+Bplq+5kTP3TscxMryDoYscZ096r3dM+w3k&#10;0scpB1IOpBxIOSAOMLZxuB6OdbHPB36PUZ4+Nw46m3HAx1LmD4wPjPX4hDlXejLgWhjf2fM0jKfM&#10;HXMO/EjevVmhNBe1/1J5OKqFldQgEjA1YGSYFwSfMZm04RuJiCY0nmq/VvAy7LtE2RibWT9i7slc&#10;JA6UkXEkrv+b6hmnS69TDqQcSDmQciDlQMqBlAMpB1IOpBxIOZBy4M/LAd4DfZ2aWvB+zPvhru2b&#10;bea0SVbQu3s4Jo0fYwvk9wKbHc/4jtO/YfS1c94hfX2Sd+PcwDq678/UM1/f+/bpbv0G6Lv6gX0N&#10;/Ao+WH4RLgf8CWvvvMN6oFy8a0M/vMPrlfpS2TVbtWKtvgOZb+s3rBPOZrt8eayxOfOnWyf5imHP&#10;I/ZaGTS4f/Cpwd4904T5KZavGt6JfU0Vul4Hz8/f6/2etVm+O8E+zbfbLVo1s5atv7POXb633n17&#10;hP1c8NsxZ96MgPnxNV3Sw8+Yx6wlXyg/G/bZ+XXyODsC/kh7lSQ+X/pbw0b67jbvy4C7OCbb/ONq&#10;2bN93UBL88+17FwhXxb4VIFf+IkZJH8O+WoX9iUKGBLhbcCWgLcZrH2zFggncejIfrst3w3sExXX&#10;l7V8/N5gX8ZPxyeffGKt8j6zts0aau+EjrZg9jTt8ZTBQVCf6joMADyEV7QV35uDMeBb7g6dWlqn&#10;Lm2tS/cOum4lnElja9G6qQ0Z1t8WL0v2pnFZ4RzzC3pntJcQ/oRGyR68Zdsm+crZbJOnTLA+fXsG&#10;nBPfGmNr9j1LKAfyFdfL264+5yfi8wXZINZsWG8TJ0+w8RNG2YzpE236tLGyUf9oQwsH2LDhA23Q&#10;kD7C/LS2Rk0+t9btmkn2ptmlq2e15iNHRzrw6bK9ZGPAWoBpKdm4NmBl+kvm8R/zU6EwC2rH+wG3&#10;JIyZ9pEKe5DJ1uOButG3kCFkEGxQd8nd4AF9rXDIQOunvgOuoEtH+Qj4vo21lz8lZP/HIf3V7nOC&#10;zxpwN45fEKVAGhsLWBewE9insOsQvF3CjX7ImzLwHP7CZ+xi2J7RAfgyidsvN73Teduzr9Vhj8Ee&#10;DUaGvRvA2YGP4Zj4yyjr0bWjNf26gTX68lNr3OCzcMa/ybz5szL7iiX4GPBBTzP7usVlie1q8KRY&#10;3+f36dnVWreQz4PPPrIGn31sLb5tEvjaXD6FGnz+cdhnAtnzgL57X7LnNGOd4bxAl2DnxLcVtmNs&#10;8B6POB7PaXi70KfQqdQNOzpt5PFpWw/Ew6Z9eP9uWyqdMVhy2ql9a/tB2D2wMb17dAkYIfxXsTdY&#10;xe06PzM12vfLZQw6HlweXH6LioqsZ9dO1qNLx9B2YI7ag4Nr1yrgZGZPnxLK6HZCykla5NADz5wu&#10;z6gncogcY4Nt2qixtZQfiTbfNQ8+LoYOHBT2+7ko++Ujfa8IXgV7LXY23yfEacf88Gdve45lgXJT&#10;XmzafG+P3dn3jyIvbz/0MFgC/KmApSs/d8ounCkNuFR0x4jCwdavd48gm+CM8GkBPoJ6Ow3K+T7K&#10;n1tfyv9KUFPgGx3bMH5edsqODhZmxeIltlLlX7tiZbjnm83b167XjV80odauY/lApr2t4Qt2/+3F&#10;m2365Ck2SvimyePGB180Y4TDgC7fnZLGg8uCl9HrT5yysrKwDk6/Rl440HN7d+wMfmnYt2WZeIif&#10;CrA+fI/6UPvzEGg34iNbTjvOk34CdgD+x/gO8o/bH1wM5SA+9Yzr7vRed0YeOLwMLv/Qd31DPsxN&#10;HKPgdJ49qLIbZRftwolSu3Ra/upPnbFy4QzuX7+ZtIVH1Bl6TpvH5EegnLn1ACuDXRp8FFgF2veU&#10;vs29LrwE+xq5DQKasUyC3ykpKQnYNPz44E8Gfybsr4MepQ7k6+m8DDz3vkKZnKb/z7O47LQV+LPg&#10;y//6jYDZAbPAN8Zlp89kcRfk4wGaTtfp5ba3x82eJccvH2mPQ/FZG3smPEW2/chGTMpHfv+UZpTm&#10;j1xSZtrI6899XC9/7rS4Z6xDVuN29f9J72XkTHz4jGy9SWbj/JwOZ+iDYQETCKaXsRs8GbJDX6SN&#10;4jZEnvFvhu8VZGPz+g0BG5Plp2NSxF/2V/C5iudJ2aFHebh+1wANZCnmITzI8tvb+U3nnAJAx3nr&#10;f/GMPFw2KL/H4TlliPP3dK87k5a2/aPxX0fjX/2MsvkR5+V1jp9x7fLB/9SNANaUMZJ5IOM34zjy&#10;GdN4k0wGAulPyoGUAykH/o9zwPXwm85/lD3oWvQ0R67eZfxivOQ54xljPEe4Dn5kLtnl8xfs1tVr&#10;YU7P3qeOfXkFM6P3hQrFYe9WDvwUPhPehYM55x3Nq3mny84VhIHJXmt85r9r2ocJ/DbvLC/Yu/UN&#10;gXkL83XGE3iTG5xfuc/T+5QDKQdSDqQcSDmQciDlQMqBlAMpB1IOpBz4c3OA98A3rcOyn8Pxw/vt&#10;tyXzba7258GXwMa1K23D2hW2evmSsNZdVlYW3ndzucB7JLag1wW3Wx0VLgQfMuvl42XdhlXCh6yx&#10;nbv0vbD2DMLOGtvAeMeO13/D+r7MEjVPXlrFzTt25/Zde1YjWwHpnjywW3eu2YGDe2zHzi22QzSP&#10;HDsgnx8n7dqNSybPCoG+v89TVnjAkRvgD3n5Wi1xucfGQHk58FOzV34s2Dvq9p0bgTblzw3+bs05&#10;Wc+ttavXLr6yBwzpKOd8+VX4eeQQ+YpZbpevlsuuL9uzr8XLVPkimLBkz9DeJ4+1pxL7Kt2ouGrs&#10;TwQW5tfJ47Wn0tRwDe7m6HF9Yy4fJUm5MngBrVkQKA+2O749Z/8YfIqw/ty2WQPr3/N7mytcyJH9&#10;O+3urRthvaNWtorayFya1CWQCrzhmxzwDBtLVoZj6871tu/QNtt7cKsd0B5FV26cU+SEp6R1viQU&#10;kl/aBqzIydPH7OLl83ooW4HVhDqWnjoaMDPYU/gWObZNxjTe9VqiZZVq62sV2tv60gWruHXFnj19&#10;YM+qb9udigu2acsqm1w01vr/qO/zh/YO12s2LLXSMwftXtV1e3j/dii38/ym2vqC9lcqly+my8JH&#10;safWdskndXxQdfeVuEma19cA+QMXcXDvznBsFd4LHzUL584MfZS+uWLpQivZutGOlx6xm7eu2RP5&#10;pvFy1J0Tn1FgXWgzcBNuh3AZ5eyBa/qB9xPWvsAWYCOmr9JmLgveXzxtfc+eF3YRMFx8Xw7+Crvq&#10;k4f3w75Kh+V/Z9mieTaraHLwq7Ni2cJQ/+OlhwMerK6+idzX3SeloqzoKi87T6lP5d2KwN/pUycG&#10;3MbIn4fYfPl+2rZ5g5EnbRCngXeuU+pb39x0MR/ja/B92Agpt/MoN62XhfXIoC8VgTYjnafh7PFI&#10;H7c3fGKfvRLtazZnxlSbJp0yT/uGrV6xJPhHOnXmuN3V/nXOT/AxsZyRr4eYTzwvLy/XfmX7gw+g&#10;HVs32W6NAxz4Awp7+2X0J2XzslK2uKwxPzwfztjL+NaeNVW+OTx17Lj20jkc9qrXIJHVo8g8+4QM&#10;HDgw2HLhTVzOmGZ9rp3n0PRyI1eOzfT/4UdcR3Rx+KZROEbnLecHd26GPcSQvX27twW8E3twQPPV&#10;dlPs14xl9akDdHNpZ+mgGuRDQZvqBZ7ybSbr1eBXwCeE8Up965W1bsXFhzrp4jKSB/WgDTw//Knj&#10;Z/22cA6PH1QGP+x8S5qlnS1IckE6eOm8jv/OfRbyoPw5B2Xz8pGedMhZXNaYrl97mf2edLH8+3Pi&#10;ceSWh/9zafAsjhfXDZly+SEeAf5xuAw/Vj+oifpgEkusl73hWcZGQL1inseySnx0GjTjkC1n9I1u&#10;Lh/xhw/dXL5he2DcBhuDHyz8vTB+ZGkqI+pMObx/5/ILuoSYN9yTV0wHOeRbYuSSb4gV4dX2JlEm&#10;5KaNeU0U/meeAVbHx0hPy/kFckI/lqw8kuzfVB/ODV4nb5/c/9/2Pq4raXN5ncufXPq56YkPz/9o&#10;+f4ZffKDHv5k8HnF/n0lJSXZfuH5UA74zRiP30jwU3l5eQZ2jf4fZAtMnexh4Vq6g70XwE55naGV&#10;22a59a3PPTRd3khPnT1Pl3nwOqFs8nfDM98jAj2OPdD5zBl+xOXknvHKeck9RxzIjziM9Zz9GjrE&#10;pX8il3Fecfp/x7XXkby4psycaRfnGec4npeLuC4L/oxzzBv+d30HFh8dwlwwPz8/YGRydZTzM6aX&#10;XqccSDmQciDlQMIBdCoHOtmP3+ON6/NYh5OecYg5EQfXPCOgr/0ZOp7xGlxs9v1TYyUYF3zI3Lh0&#10;OfiIA7e+W/7j8AvDuxvjPAcYZ/ZIAud8RTgXcDVgXdg7CXwNGJhqvSPwjPiMx8xB8UHH3A+M/skj&#10;R+2wvi3Bdw1p+J6L/SFj/HUo+B/48Tr+gahplJQDKQdSDqQcSDmQciDlQMqBlAMpB1IOpBz4k3CA&#10;tcTc9z3ukzVG1ny1Zv5MPke1P8nTR8IHPJZ/Uz3Tinx4H/Zqsj7L2m0cnLa/W//j+m+tPXn20B4+&#10;vm/PhfWAJj4eap7r3VbXHkjP+nm8Dso7d41gI7WYS3glx9alHzAySdqkjM9f6jto5ZE8S/57Jn8a&#10;+JOgPPE7PRS4hzahjg/hNvtDvZJ1Aqf3WKZX7Eied61sxxWBfsLHbNLAI19zzy0X/hieZujAk1t3&#10;roayU6cabbD0zO271Dd8Aq21ZeFGwPyAH3ki3uGLhL1kKEvs0yEuG9fE9wAfWH/nYP25uLjYhg8f&#10;bv17tLelc6do/eKMohI/sVuBkaEIubYi6gr/PDx+dldYkWtWVV1B7HA8rrlrlbp/+uJBkDHyzpW/&#10;ujUYyYewHfi84QBH4vgm+MQazOvscKSH7rsGasIRWjXIPDR5IsEzZCqpU3x+9OyOyogsuAxnZOI5&#10;glonH88yuKb4GXWkXuCekueJPHpdqBf9rE6mnF6NPdXeQTXVSbuTlv7qfYr76qfycZL1n6K+qz6A&#10;nMNDl3dlGmg7fdrSr/mPUNc2yb3bLZK7pLxce5n9eX3O5O3tiy8FfIOA3SooKAi+OKhz7RP5ZJBe&#10;eiS555q6vlTdHshXUlxf5Ci+B1dGXah7XP9Xy5nhr9oFmjJ+BfpJ2/BfEl7HI+/jHqe+55iPr6NJ&#10;HXhOOxCXvsSZey8X7YgPBw+k8T5HXK8/z1kvrNPjLl86SyaR2cfqg88zcpSrXxKdkqRJ9LDnmJwp&#10;x6vyIt6rzWK5fYH8a7xJeJzIU1xvryMUvdxcQzseH6jLY9m0Hb8RcBquPzO4CHxXsE8YOBn8llBv&#10;dJrzBrrvEigrweWYa8qcqzepX24diVsnZ1E7ZHVIYltN4iX98lXe+j/vdqa8MZ+hRn2CbMHHgJPQ&#10;RYanAV+Swczw7CWYE/AJmf9fOSu5232hS4Bulj9xGuzP4HF4Jhl/pPkAgXanrT2QlmeELJ3Mn7Rr&#10;KHfmnvVz7NvVldKNjunJ5Mm6+j+TA8/HyTl98oh5xnPuX8nbE0Vn6hHXBfroew+0b0zXn3Mmbkyf&#10;e5eaasnhvapKq3wsu4Hi+oF8um3daXkf8Ps4P66Zh2XrHWNkaB+ODP/CWURCP5QNn3aGD5yLi4uD&#10;76a8vLzgcw7fSh7i/Lw+pPM8KXOdfkrsMHHfIb3f065eHnAytLXfg7+KA3nEwXUJ5c/9z+NVql7O&#10;y0fqw6/jr9eBNNCibPEzp1Wfcyzf8Cfu//DBeeZ55+ZLveAn8Tw+17EMwocYgwwNl5GYHmnidOTp&#10;+g/fZeydhs8PMLUE5MADPOEeWWSfLOIxzq9e9ptVXNE+SshUTvsFvaPHlDuuN2WgDnHZPJ/6nKkD&#10;ZcutG7TCXg6RvOfqvtz8XlcmeBnzgjRxXqTJbRPiUG+ON4VcHztvivc+nsflhR738bN/VlbqF/cx&#10;0nrdXIag6/wDy/3/2TvvLy2K7V//YfeXu+5d65yzvid5PWZFUBCRJFFyEMlIkqQEQSSIypGMgDAM&#10;IDnnOEMUhjTkNMC+9dS4x6J53wnMCDPwqUVTb3dXV+16KvXU3l3FWp6seYmtHfuGeZsnHM6fLz/T&#10;/yIgAiIgAikB+lw/sn024dI+mXP6X/pV74e9n2b8ZRzj8HdU7mX7dd4lmF+qGO/C2Ml7Nvbv54MN&#10;y75gw8Iajqwft3HtOrsf3tf4++H65dK4/supouL4m3e36+FdYefmLXEdw63rN8S1ZVgjBvuXUvZM&#10;CnHH8djH5/C3w6Vgb4t9DWndCe/72LAiszvk9bUM/Vo+3xnku6/rIiACIiACIiACIiACIiACIiAC&#10;IiACDZMA8wPu0B1PnTrVunbtGtc0dx2E5p2dkPynRcB1isyr8Y0536P3798/rmHl83r5/Kclo9Kp&#10;nwTy1Qu/fuTIERs6dGjUs/FNYVbPVttcpf1lOrecL97qhMn3rK4/ewLoFFIbnWcvUf2QAH1C2rbY&#10;f2fQoEHRFmLOnDlx3x2XlLbp+ofUBsTvu5+2Lb8m/+kToM6ndgyUH+f47ihv9mVlfUL62dT5+M41&#10;1s7C9oExvkmTJnHPPHRq7tBned3wa/IbLoG03lAPvM5Qp44ePRr3AM3u4UlusZFhr6XWrVvHd0Fs&#10;ZLxe4FfWbzRcWpJcBERABOo3AX9/4/2M35UdnhPsUhjnOVib9fDhw3EvWtaCwR4G+3XWm3H7Zvby&#10;PF1UbL+uWWlFYT/uwwd229aN6+J+tKxzPXfOTPt50bxoA5Pa+bhsjB/s98iaNqmNDPf1XumlIl8E&#10;REAEREAEREAEREAEREAEREAEXkwC6VzC7t27beLEiVGnwfyzf1ONHQ3zCDifk34xaSnXT4uA2w2w&#10;R8fs2bOtbdu2ce0P9smpbP7N6+nTklPp1D8CVdUP9ikaMmSI9erVyzZs2BB1a+jt6OfcLrAuc0Uf&#10;S7/pdTobN/Km/XD2vs7rFwHm1xkb0zKj/qTn9UviZyMNPFIb3H379tmkSZOsZcuW8T2D9e5TZmnf&#10;je78xIkTht0uY4Bc/SKAnomxmDLK6pc4pyzZS2vMmDE2cuTIuDdmWtZpvWDtk++//z7utfTOO+/E&#10;/RSJ110a1q/Jb7gE0vpC2bptFWsGsu8r67stWbIk6k1TexrWnVq0aJF9+OGHcezGdtr3y2B8TfuP&#10;hktHkouACIhA/SVA/81Bn8vBuM5B/1udg2dYy4W15bCdZd9s+nb6f94FsI1hLRjW/7t6Maw/HPbO&#10;ZG2ZaCsT1oU5GvY2v3XtclzbtPTC2bjOKftbnyo+YmdPFT8Gzt/NkZl3d2xyU3tKZPYx6LGHdUEE&#10;REAEREAEREAEREAEREAEREAEROC5JcAcRdYxx4GNzLRp0+I3muyLwHc+2fmDXM9m49K5CNSWAPWO&#10;OomubMKECda0aVP7/PPP41xaVfNwtU1bzzdsAlXVD+ZnfR2ZXbt2xczSr6W6u9oS8Dlkj8fXJffz&#10;rO/1nTovV78JUH+Y1+eb1AMHDlTYktZvqZ+edGk7Sn/zHe+KFSusZ8+eNnPmTGOtiPR+WvdZ6wnb&#10;SGxq1q5dW8E4Df/0cqSUUgLswVRYWBjfFbFZ4Btwd27zwDnthD2UCJPavHAvtX0gvsWLF8d9uLCf&#10;WrBggRUXFxMsurRepL/9vvyGRSBdW4ryZOylPtA/rFu3Lu7DRv1Cl5k6/h5Br/rDDz9EGxr6Xv97&#10;hOfTOpU+p98iIAIiIAJ1Q4B+2PdY5+8a+l3+fnFX1d9fhGMPYGxo+UaB9eZ4F+Q9AnvouP9p2L+T&#10;PTMP7tlrhWEfpvWFa+zI/gNxvyTsYtj/mP1/z589GfeX5je2M3t2brGCggLj77p0r0hsb1inBrts&#10;5E/HCuTl3McSz4d8ERABERABERABERABERABERABERCB55tAOp/hOeVacdBLsJb52LFjo/6vtLS0&#10;4rsgDydfBJ4mgaKiIhs1apQ1atQofl+sdWSeJv2GmVZVc7T0c+z5wj4gzJnimB/N1S8+KQG+U/Q1&#10;adADsoYGuv5t27bF+eV0jtbTQAbN0zqN+usz9z537lzr0aOHjRs3zrDncMeY+aK7VAeetit0E7Ba&#10;vnx5tMfl3B1tBPsXr//owrGNxJYNGwv05dxDNyP3bAmgb8KGevLkyTZv3jw7efJkhUDp3jlcxDaG&#10;MTy7Fkxq60Q/ic0Za8l89dVXtnHjxvhNuUdal/2yxyn/2RFI+4dUCq5jJ0N9Yo/NXOVOPeJeulcG&#10;cTCe+nibxqnfIiACIiACdUeA9zb6YNZSpM9mLE/7an5XdiAJ73L04cTFwTs19jGsT8eeShbWi2G/&#10;pUPBjmbVsmXx2L5pc7STKbsdxoayW3bs0D4rXLks7re08dfVNnvGVBszcph16dLFRo8eHe1vGBP4&#10;W2zHjh3RDpf1ybLvKMjK+JHNR90RU0wiIAIiIAIiIAIiIAIiIAIiIAIiIAL1mQBzA+l3ucxZMD+N&#10;DovvevLNZdfnPEm2hk8grZN8WzZlyhRr1apVtJHBzqCy+Tfuyb3YBKqqH+hssW0YP358/LYQvRu6&#10;97rUsTHn6nph1hD/8ccfbfDgwdE2h3lgbClSPTElRr1P6/6LXYr1N/eU2+rVq+M+MjNmzKiwkaHe&#10;yYbDHtFBUJ+9T0Yvgm6FI2sjBlPue/0vKSmJ+64sC/oRvjf2tkQYuWdLgPIsDnaGfP/Nt9nZftPL&#10;Gykp11zvkWlZE57vytlvAVtCyt7L2+PwevFsc67U64JAWpbp71xxo99EF5u2e+qG62b9GeJJ651f&#10;ly8CIiACIlB3BBjT0/e1bL/LeWUHfXo6vrtk9PH09Q/v3rO4r1L4Ux57mWuXLsc1ZfiN3czDe7fs&#10;3q1r0TbmuxnTbMXShbZhbYHN+/E7m/zV2ApbmE2bNsX3FN4rsMHlewj25sslL2mn7yQuk3wREAER&#10;EAEREAEREAEREAEREAEREIHnn4DPC6Q5Za6ZNfKZq0gdcyLMa2R1W2kY/RaBuiCQ6k34xmzVqlXR&#10;pmH69Om2efPmSuffsvNfdSGP4mhYBCqbn+Ue+jXmT1nTBbtA+jb0vNS7tO7VJtek4XFhN7F+/Xqb&#10;NWuWTZ06Na4pzlxtdp7Y5a5Nunr2zydAOWHnQRlSttQhzrPl+edLUj9TqEp/kkpNG8mnm4At9hKy&#10;O0qJ1Y/f9JeUi78P0ibcZdsB97wv9HCcU0/8uj+bPee61ycPI//5IEBZU384vF5kc0YY/zuFekDd&#10;4pzfXn/yPZuNS+ciIAIiIAJ/LgH648oOT50w3qcz38T7RNwf6X7Yb5bXCY6yYBMd9l2ycA0bmUtn&#10;z9mFc6fsUskZW1uwwmZN/9o2b1hjVy+V2KXzZ+xk0eEYPeMEcfJuzvcIHFWNE1Xdd7nli4AIiIAI&#10;iIAIiIAIiIAIiIAIiIAIPD8EfA4jV46ycwWcM+fg+pBcz+iaCNQlAfQgOHQkrLvBd2CsJ8A+D153&#10;8/l1KYfiangE8tULv06OmDt1fazXtbrKKXFn+0r6T+oue0kwD5xdWyGVra7kUDxPj0B2XYOnl3L9&#10;TAndB23A21hWSq5zn3BZl7ZHuKZtKV982Th0/ucSSMuO8qLP8z6Nexz0aTh87tEHpo7ncpV/Gka/&#10;n18CPuZRD6gv3rY59981yT3xEY+cCIiACIjAsyHg/Xo+P5WK/prvYNhLk7/zWTc2dP7RPub+7Tt2&#10;+VyJnT15ykpOnbZTRcVh76V9dvzYQSv57YRtWFdg//1hlh3atytEyXtk+VHZ2MHY4s7l83P5IiAC&#10;IiACIiACIiACIiACIiACIiACLxYB5hCy8wico6/weQPXX3jYbPgXi5hy+7QJMHeW6s/Qr1E3cV5H&#10;8/lPW1alV78I5KsXfp01EFyfi+Ts8+H62/T6k+YqnYclDtJ1n/VGcvWlhOG6h40P6L96S4ByZA8t&#10;/NSp/Mpp0Hf72kzOJ63j/n7h99xPdeVcI55c7cXDy68fBNLxGYko37Qt0K+m4zlhuM81D4fPPgxc&#10;I75c4XlOrmETyL7b5ctNvnaPPRZ9C3WEuFKXHXvTe/otAiIgAiJQOwI+XueLhfuVHay/yDifOvp6&#10;+nT69rh2TPiTCRuZC7+dtTPFx6205HzcZ+n+rdt2seR03GsJ25jlSxdY0ZH9Iapy+5iHZbfimjH+&#10;t1T2e4V0fWTGinxjTCqbfouACIiACIiACIiACIiACIiACIiACIiACIiACIiACIiACIjA80CgMv1N&#10;Vfqf5yH/yoMIiIAIiIAIiIAI1DcC2LFk7WM5xx7S7SsJg60Nduoc/M71XH3Lm+QRAREQAREQAREQ&#10;AREQAREQAREQAREQAREQAREQAREQAREQgWdFQDYyz4q80hUBERABERABERCB3ASwh2F9F9Z5Ya0w&#10;1pzx9eXSJ9J7/JYTAREQAREQAREQAREQAREQAREQAREQAREQAREQAREQAREQARHIT0A2MvnZ6I4I&#10;iIAIiIAIiIAIPCsCvKOx91JpaaldvHjRrl69Gm1mnpU8SlcEREAEREAEREAEREAEREAEREAEREAE&#10;REAEREAEREAEREAEGjoB2cg09BKU/CIgAiIgAiIgAs8jAdaQYe0Y9lC6cOGCXblypWL/JdaY4R0u&#10;67jGPTkREAEREAEREAEREAEREAEREAEREAEREAEREAEREAEREAEREIHHCchG5nEmuiICIiACIiAC&#10;IiACz5IA+yZx3Llzx27cuBHXkLl27Vo8592NvZiwock6rnFPTgREQAREQAREQAREQAREQAREQARE&#10;QAREQAREQAREQAREQARE4HECspF5nImuiIAIiIAIiIAIiMCzJHDz5s1oI+M2L+y5xJoy2MzIBuZZ&#10;lozSFgEREAEREAEREAEREAEREAEREAEREAEREAEREAEREAERaMgEZCPTkEtPsouACIiACIiACDyP&#10;BFhDBvsY9k3CxzYGO5l79+7l3GPpeWSgPImACIiACIiACIiACIiACIiACIiACIiACIiACIiACIiA&#10;CIhAXROQjUxdE1V8IiACIiACIiACIlA7Aryf4bCRwV6GNWSwkeE86/xdLntd5yIgAiIgAiIgAiIg&#10;AiIgAiIgAiLQEAjwbYi77N+9rLN65dpFe2j3QpCy6Jc9uB1/c85x8XJJxfn9h3fszt0bFed37vFb&#10;TgREQAReXAL0q5cuXYrzi06BeUYc3+X5PGT22zzO5URABP48Aj6v/6T+nyfZ8xFzVVxv3Ch/R0T3&#10;snr1ahs/frwNHz7chg4dar1797YZM2bYunXrbNu2bbZnzx67evVq1M/4HgBOifdYT4s9ADj8vDLf&#10;n68L39Opi7iqE4enV5mfLx5/prL76d8G+cJxPVdcXPMxrrJnGePQvflRWZrEWR1HOOIhbnzqAr/9&#10;vLpxVDc96iLjuDvGe/JeWV48bFU+MlR2wM0d6dGOUpcrD4TjuVRmfns+nBfX0r8J+Q3D9JqnVd1r&#10;Hl6+CIiACIhA/SZQ2diTa2yp37mRdCIgAiIgAiIgAiIgAiIgAiIgAiJQPQI+T+2hmSt1W5hLpedt&#10;x84ttn7jWtu1Z7sdPnrADh3Zb5evnLfL4d6NW1csfGkS7GjK7MFD5m39WY9NvgiIgAi8mATQLblD&#10;91RSUhJ1Tei0XL/kel0Plz7j1+SLgAjUHYGqdABV3a87SZ7PmKrDD3uCZcuWWZcuXeyVV16xl19+&#10;2d544w17/fXX7aWXXrLGjRvbq6++Gq936NDBpkyZYgcOHMgJjL6UftTtE6qTfs6Iangxm04NH3/i&#10;4Nl0s+eMNRy82zOeOBs4ccAJ3597UkE8LuInHcoUm4uaOuQgDmTO2nvki4tnyAfPcXBeHYfMWecc&#10;3M/ez3VOml7fuH/t2rVH7E9yPVPday5HPp+03cEcbu6q4kecOPxcLDyeqnzyTtoclD0HZX/lypUo&#10;T8qmqrh0XwREQAREoH4QyDfu+PX6IaWkEAEREAEREAEREAEREAEREAEREIG6JZC1kWG+ddeebbbi&#10;l6U2bsIX9knXDta+Y1vr3be7fTagr/Xq091Gjh5mo78YbouXzLfSqxeCQOW2Mfcr7GTqVkbFJgIi&#10;IAINjQC6LPpX9GebNm2yhQsX2pYtW+K565DwXW9F/lL9V0PLr+QVgYZAwOf6n9RvCHl8ljJWxfXc&#10;uXM2Z84ca9WqlTUOtjC9evWyb7/91goLC+O6MUVFRbZ37177/vvv47oyH3zwgb377rs2cuRIO3Hi&#10;xGO6ffrQtN+sKv3asiE9tzHxuEjTbUb82pP6Ln++5/1+dfxccTgvmHFwXhvH8zWJA7mfxHl+02dh&#10;nrX1yBc/MmLL4c/ge5z5nknTSn97mjyH7ev+/fuNel0XLpUp129P2/OTponNCo7nsvYzHo53Eu4/&#10;iXN+1Bv/XZ14SI9nSFtOBERABESgfhLINeak1+qn1JJKBERABERABERABERABERABERABGpHIJ0r&#10;LS0tjbqJPp/2sCHDBtioLz63L8aOtImTx9v0GV/b19MmhvMR1rrtR9aydXMj3Lz5P1rxiSN28/Y1&#10;u1t2027HfZdqJ5OeFgEREIGGSsB1WPh8W33w4EGbOHGi9ezZ07788su4BxP6JRxhPDznNdE1El5O&#10;BESgZgTS+f4n+V2z1F680FUxZf+kESNGWPPmzaO/a9eunOuHoFM/fvx4tC3s1KmTtWnTxqZPn268&#10;p6bvrfSlab9ZVfq1LRH66zR9j49raV/u12vq+5hQWTqV5TFXesQFI5i6c3lrKnNNw3t67iMDsuRi&#10;6GGyPmGz8nsYZ+Hn2PlzUC88LWfpYd33Z2rip3KQzo4dO+ynn36yjRs3PsK3JnGmYV22fL7Xd89T&#10;+iz3eI57LicMOPfwXE8d587Ln8OWhWvZsGlchM3nXAZ8HD6yuQ1Pvud0XQREQARE4NkRoK+u7Hh2&#10;killERABERABERABERABERABERABEah7Aj5n6TEzF8paB+PGjQv2Lx/ahC/H2MbN6+zM2RN25dpF&#10;u3HzStxjifMDh/bYqoLl9vmIwdaqTQsbMXKo7T+4O+y7FNbcvn/Lo5QvAiIgAi88gSNHjtjo0aOt&#10;Xbt2NmrUKDt79uwjuqJU15TVSb3w8ARABOqYQGXz/9W5V8fiPHfRVcXw119/taFDh8Z9lubNm2dX&#10;r16NDLAn5Pfly5ejbSE6dRznM2bMsM6dO1v//v3t8OHDj9jUEC7tQ6tKP0Zaj/8jL+lRVX6y99Nn&#10;+c2Y4gc2DrV12E8Qb+qQoaaOZ4iL/YGwneA3ZYmsueLnOvfd7iVNk99+Hzk4Jyx2Hhw8k4avqaxp&#10;eLcT4Royr169Oo7rrI105syZNOgT/UbOyo5spMhD27lx40bkyHnqiCuXvQthuOd1I32G31yvjJs/&#10;S9yUITJwUJb+OytLNg2di4AIiIAI1B8ClY093JMTAREQAREQAREQAREQAREQAREQgeeNQKpbQA8x&#10;f/78qLcYNOQzW7J0gZ09d8oeVOyfVL6fku+rxHXsZDp/0t669+xi69YXxrVkrt8sfd4wKT8iIAIi&#10;UG0C6M1Sx1oIY8aMsY4dO9qECRPs5MmTUYfkYVJ9YPrb78sXARGoOwJV6QCqul93kjyfMVXF79Ch&#10;Q3FtmB9//NEOHDhQLQjr16+3QYMGWffu3eOeTOfPn694LquHryr9igfr4IenVQdRPRYFcTMeuK0C&#10;+eSd3dPM5xP+ScYR4uPZ2rhsWTxJXNhbMIZm88A58SNndZ0/Q76qes55VjduwmEfsmTJkrgnGGvE&#10;YQ9bW+dy5PM9/pQPXCpjn4blea9TVTHxtFJ+1X3Gn0392jybxqPfIiACIiACdU8g37jj1+s+RcUo&#10;AiIgAiIgAiIgAiIgAiIgAiIgAs+WAH/zMvfJwfr1mzdvtm+//da2bt9o587zPeSjdjF+fuXapWg7&#10;c+a3E/bD3Nk2+ovhNn/BXCs6fsRu3Cr/JvjZ5kypi4AIiMCzIeDfxfM9NXqro0eP2vDhw61Vq1bx&#10;e/OioqL4zbdLl+qfsrosDyNfBESgbgj4XP+T+nUjxfMbS1Vcc+WcPtB1/L7mBXbbV65cibYSrB0z&#10;efLkaIvw/fffG32oO551R//5JOn789X1SQM7Dl8vg99cq2tHfuACE8YTxpaa5M/DEo8fMGXNEeft&#10;MnMfG5zqOMJhp8SBXDVxuThRhsRz7dq1uJYQXHPJgozuYOLrDpGn69evRz6XLl2K17mfpsXvtK4Q&#10;j+eZsL4WisdfmU88PHvhwgWbPXu2ffzxx3Fsp57W1nmZ5fNJk/3JNmzYYMeOHcvJCRa//fZbPCjr&#10;1BEv9TVbbjCkXWHDm32GsnB2Xgb4hGNdPJ7jPQefvdR27txpu3fvtuLi4limhPUyTmXRbxEQAREQ&#10;gfpDIN+449frj6SSRAREQAREQAREQAREQAREQAREQARqRyCdG+fvXp/v9fnO38L6MTeDrUtYrTzu&#10;n/TAWBehzO4/uGPXbly2+w/vxPO7926G9WNW2/CRQ2zkqGG2fefmeL120ulpERABEWj4BNAr0b+i&#10;x2JvkQ8++MAGDx4cdUnosNzR/xIO577fky8CIlC3BGhjtTnqVprnL7aq2KLjxybBHfr6VCef/vb+&#10;8NSpU3Ef0Pfffz/ayqTrz7jOnvh4t60qfU+3Nj59O3049hgc/M5l01GbNHiWvBEv9gxwIZ2q8gdP&#10;7D2wN4H16dOno+0C6/fs37/fTpw4YefOnYtxpeyItzp5wHaJeNhjaO3atXE8w6YF5+UVT6rxH/WA&#10;/Ymwz1+wYIFNnz498kR28pHLkQa2MdhksD9sQUFBPNatWxfjwXYEOw1sRNJ6Rlz+tw9xMO5yH9lJ&#10;j+8EyFt1HOEJC1PWj2natGkc45/GOjJz586N7xGsqcQeZMXBDsWd139sVQoLC419zSh/d87U8+3l&#10;DwNsWhYuXGhLly6N5etheZZ64WFhR/2iTVL+2K716NHDWrRoYe+99541atTIaKeffPKJTZo0yTZu&#10;3BjrIbzlREAEREAE6i8B+vfKjvoruSQTAREQAREQAREQAREQAREQARFoqARS3Wg2D/yNmmu+musW&#10;phofMt3IJ5VRtcp/4bvGYMtS9rD8O1PiYx4z/VaQ88qcp8n8szueT+Ngnt6TZZ5425YNNm3SOJs4&#10;JtjIrP8lPHarYh6aOMjD4+nyrWrQZYTj5s3wjSPih6OMKfHfp1FdJxCu5HTM8abxcs6Bu3MXGYN+&#10;Ohz37gd5HvCda/maOPfu345z4sTvc7b46TkcuJbOC8eIw3/cq+rwsE/qp7yZl07nqvPFSTjmx+Nh&#10;10LeKevwbXO0b/rj21s4e9hsXOTLdQiEcabIk6su+nx8Np47wXYK9jAvC3ZVzr78/LbdDTLcCrdv&#10;3w3ffMeH+Z+CD2UUyqsqvql9QcoGmavjqoqfOCj/ND6egUN6jXBweVyfU2Z3y25W1DsY3P99zzLq&#10;ZeqIL43Tf7tP2LQ+cJ6WBWXkZca99Dfn1XXeFsrDhz0dQjvxcqMNcfg5LNyhW0l1muVyl5c9ZRp2&#10;iwj1N+hXQtHSZ+GnjrjQMbpL4/Jr+JRzmu/0Xm1+P5pvi3nxuuv5TX3WyfL8k1fkTZlz7veRi/JB&#10;nzhixAhr06ZN1KOdCuttXb9yIeB5tG14OtmyT2V0XSR9H/XOHWG8/yMe7BjpXz3Oe2Vh/4pQJzlP&#10;OSI7MqfXkJ/rabqkg1xpXrmWyxGGONK2SfypvIQhD9TtXGkR1vNDPGmbJ01kYZxK08glC+lm+y/Y&#10;ZPslxozLoUwuXDr7WDTIRxzOw30Ckk9vAy4L3+Ojb/Wy8gh5zp/1vPm9lL9fy+eTZmWHp5F9nnyQ&#10;LrJlHTy5Tj6dNTJ5XeRZHGWWsmNsdZvZW3eu2ZFjB2K50KbT8Rkm/l5BXB4vcZKmO565c/OKHdq3&#10;y5YvWWCL5v1ovxautGOH99n10tBm4nhS3h+kcfjzcMF5WvwuKSmpqHukfTe0hROnimzLtg1WuGal&#10;rfhlqa0O/rHiwyF0eT5hePHiRWNdCGwKPP/EV1vnMhJPNl7qEOn98ssvUWdNHUrbjfcvad5Z92HV&#10;qlVRJ449Xpr3tJ7xrD9HvGn5oEffunVrPLAvWLFihbFeyw8//BD34Fy2bJlt3749rhmB3OQhW2c9&#10;L9Qf7BT27t1L0OiQw+/7NfLqLJCLcsL2Zc2aNRXpEJYw3Js5c6a9/fbbNnDgQNu2bZtH80g7I4/U&#10;tf/+9782ceJE27dvX0U4b59+gTQ9fa6xJgq2Gjt27PAgFT7yUw4enjTI39SpU61Xr1723XffRRnz&#10;tb2KiKr5g3x42cEZWxDWeMQeAz9dr4Q0XS6PnvuEY3+qAQMGRGb9+vWLsvbt29d69uwZxyLsUrDr&#10;oM5ky8fjcr+4uDjaUHTr1i3uG9i8efNYHthG9O/f37766qvIgzVEsMHxuubPI6On4ZyouzzHGmtv&#10;vfWW/fWvf42yYt+SdfQT2KVQt+CAzel//vOfKAO/sVPBPuPll1+O9hrsa4gs1EfSTRmldQE7D5iM&#10;GjUqtrlsuvnOiY+60qdPn5gmTLFJqSuX8iJO2jbtkXyS3yZNmthnn31W0c7S8Oxjho0KbaCoqCjm&#10;nfLwNpvmn+vUZ9o85dC7d+9H8uFlleYLO5pPP/3U2rZtay1btozlTxuYN29ebAsweffdd+PRunVr&#10;GzJkSGzXaVzIS5m6TMSf/k7T028REAEREAEREAEREAEREAEREAEREAEREAEREIHnj0B2DpkcMm+Y&#10;yzG3yDwvx4Oggn6IKoeg4bh9+5ZduXrJ7txjTe0/dPDMsfs8O3PgzJsfP378Ed0IaaVykH4qA+ml&#10;86mEv1dWbtvA9S0bf7WRQwfY4H7dbeu65eFu0KeHOf1cjnTQM1y9fiHcJgP37e69oCf+PR/37oQf&#10;v9vIIIPLhQzo3FJdkfMgHPfR+fyRLnGXhTVvSu3I0QNWuHalLVu+2DZsXGuHwzm6EOLy+HPJmr1G&#10;3B7eGeXzs8/W9DydR+ZZOLOeObor9APFxcWP6ME8fsqavJ04c9Cu3iwJWNE9UhaJ7QisMw59DPrA&#10;rE6X/KWOcJQDPvpUvlHmHB0EfDw8NjLl5VteDunvqKsP0WInUxYOUrhx/aqdP3fa7oQ1ipA3H1e/&#10;jkyUOd+xcrjz8vHzfL7Hk88n7tSRR9a257vplStXRr0LZcB1b18evpxhWdS1377DWiHlDNzugvyT&#10;LvxoixypTtPLPpXhj3ptUZdBWXk4T9f9NKxfq47/KLsyuxr2Uzt/8ayVXPjN9h3YbTt3b7O9+3fa&#10;hk3r4rfT6Kp4xhmSBjKRl/MXz/zeF9GYsTcL9Y8qyBEuUZ9hByueSXW1nm/ipo1m+YYYau2Q2R28&#10;HmdWXmask/XbuZO2Y9dWW79hje0KDE4G3Tp1we0IiId80Ca8TDx+fOQ/ePCgjRw50tAp9ujRw44e&#10;2mtlt8vrxo0rF23Xtk22rvAX27E17J1waF9k6HG4nFkfPnB8tNw8FH3fZduzd4f9uqHQVhUstyU/&#10;L7Sfly+KNgHojdM6V1Va6LHQoT3OydN71E/LjHRoo7Qdvn/HR98Nr6zjGv0XjufS9JCBvFI/COf1&#10;hLC0JfS82CLhp2sBUCapPISnTd4ONjGHj+63jaE+r1lXELkUrF5hKwuWGesR0NciZy7ncsGNMnBH&#10;neA59ITYF7jOEJ0/dQC5kAddJ7r44tCHEAd58Xhyl6enUO7zTGWHh6b9oCNetGhRtHMoKCiINhDo&#10;r2GIHpp1EJAH+4jFixfHNQTQW+NSxp7n8nof3kGCzd+l0vOhb9gVmC23b2dOsz6f9rQm7zeK9Rzd&#10;Lfpc1iZIxxWPJ43b5eUanL4aP9p6dOlor738L/u///t/2f/85f9Y08ZvW99eXW3s6M+jLUhRUVFk&#10;Rh6xH/jpp59s/fr1sV8hvrR+p+VPeNrFzNnTrUOntvba6y/bS//vH/Zuk7ei/NO+mVzBBbsQdMys&#10;bQEf2kAuuV3+mvqUofcZPEuZkK9vvvnG+vTpY19//XXkQX/vLs0L1+BJfWWdKvTQMKdvdZeGpxxI&#10;M3XOD3sCbD3on9Ct01dhb4Aent/t27e3YcOGxX1laBfUgzQur4/EDaspU6ZEWahj5NHLnfu0ZXe8&#10;Q1B+5BnbC9L8y1/+Yh9++KGNHTs2rlNBetgNTZ482V566aVoF8Az7tLxgzzyjoRtSNeuXaPeHwbI&#10;kIbzZ92nD8FWAg6zZs2K43I+uSkn2hL752Ef0rhxYxszZkzsf1L2HndtfPqMn3/+2bp06WLvvPOO&#10;NWvWLJY1NlGkRb/hfQfpwBY7DfKBLcW///3vaHuCHUO7du2iTQPyco81P+CMbQi2Hl5XKCsO8k9/&#10;RFvCPoq20KFDB/vnP/9pxEGdwC7EbXCoN6wf0rlz52gTis0FfU0uR32hrBgP2KfolVdeifUMmwvG&#10;Svpy8pKOs7Bg7CIN5Cd9wtL2sSnDboMxhvTJGzLSJsibO++LaMfIQPzYk1DHqX+Ua1UO3rAhDm+v&#10;tBvsduhv69J5f0PZsB7L6NGjK9ajo83Q9r3ckAnZ6KemTp0a7V2++OKL+Hefjyvup+2R5+BAWVC+&#10;9D30pe6I359DHtoeZY7NL30CfQ6MqY/0J/RXrPFDHNhpUU7YtmFHRRpp2p6G+55fP5cvAiIgAiIg&#10;AiIgAiIgAiIgAiIgAiIgAiIgAiLwfBJgzjHVMZBL5vCxhWDtcebh3THvydyuzy3eQ8XwIBxB3XH9&#10;+o2gu91pa9YWhO+gD4aL9/yxOIfLnCNzoOieWEcbPRg6h3QuMv3tDzPPynw0+j2eYR6auXrm34uP&#10;n7RrIV1k3LCu0AZ+2sO6d2xlBUvnhsdvxfQ8HveRHf0l8+bbdm60W3dYq4bvX4PSHLVNOO7eDpkK&#10;p6lDdp5DDuSBm88JEw42zKWnLNHtrw/2MN98O8UGD+1vH7dvZY3efdPeb/aude7SIepamBdHl8L3&#10;086V+PgND58T5ry4uDjOC6PvQ4dLWpUdxFNb5+VGPNQH9K58P43eB10Feij4E46DuoN+Fr3sz7/M&#10;s6PH9waU2KpQH6gsvztY+8+QD3RYsEWPyvPuiC/ljC6AeoCeCl0CeoiOHTtGndq4cePi3Dd6pnLH&#10;GkGB24lQbkH/vGbdKjtWdCjYTZTbzpTeCDrhIAc2MucvXLSfly6xmdO/tq3BDqE668jQFpinZx13&#10;voP2toLM1IeqXGVlxz3qHD46Geb54d0n6A3QH/haIOhm0Imgk0EvQt6Rg/a7YdPa0B5XhbUKjgVR&#10;yu0t3I82QkFGnuFZuKOjdkdZ4tJ8eF0k33w/j54BnWHqPE8eNr1Xnd88z7PlbaHMNm9dbzOC3nvs&#10;uFFRd9yzdzfr3beHtevQukJfCnvqhafNGgB8v79sxSI7WnQg7M1GWYRCps5xUA1D+ya/6LTQ+aB/&#10;S2UmLhz2fOQTTl6+8UYd/JfWa+9b02ixrduzb4ctWPSTTZoywT7t18tat/0o6NQ/tkFD+kfdLf0Y&#10;fYfXOcqNfFB3PD9cI37yS31BT4QubtrkL23lssW2aX2h/fTDbBvcv69169ze+vXubiOGDbQlS5bE&#10;+p3qF51LKie/PV1+E4Y6gu3HoiXzbNjwwda1e6cod9t2La1Vmw9DPsq/+aec0GMhf+roS4mTuPDp&#10;e9izgbKmLNK+Mn0u12/034w56GBpO67XpN9gTQPaD/FSp902hnhWrlwZ9W7UD/KDLJ5/2NIu3cEW&#10;XSH6fV8LgLHO2w/PpTKjx8NeaNLkCda1Wydr2qyxvdf0XWveoqk1a/5esJV4O+qS0efRl9Lnp4yc&#10;DfFSj/wecqEnJE/ootFJU9b46JHRoaN7ZxxFf41+nbYPI+LxOkn8VTnnkc/neeJjjPD1i/qE/ov0&#10;CwoK4lhC34MM9OOMKeim0b+jz+Q57wNdFudZbntSFm3mJnw1xrp062htPv4oHrSPbj0+iXYDlDEc&#10;WJeAuo9dGTJ5/uDFubcV0kEvDvNGb75qLT5oYp3bt4m2MrSNjh+3stYfNbMWzZpEObGBICx2JMiP&#10;3JxTj5CdepN1XMc2adDgz6xT53bWIsTX5uOW1q17Z+vVp1vo53rYZ/37RJsYyos433rrrRg/Ngm5&#10;4symUZNz8k4Z4viNvRLtgTEG2wbaDH1ganfh7dO58Z7G+irYT7Buw+effx7brMvh9YpznsXBAUdZ&#10;0LZpN9gUUP7UA/aDo31SZ1hTgrLkXuNgc0AbXr58+SNpuCzEST2ZP3++sQ8MbQjeWXsawtEmWYeF&#10;dwfWxHjzzTcja3zS4RrpIsv48eNjHerUqVPsQ2nrvLN4XfK6Sby0R8aWHsFmAY68s6QMCOP55zeO&#10;MiguLo7lTn1F709bprzTvoN0eJY+EdsDbDU++uijaLNDuXHdGZfH/GT/pzzpo+k/X3311Vi+vAMy&#10;PnA9lY2U6Bd5h4MX4XhPowzYjwde2LnQtukvaSvYj8Cbsucc+WEFD2dLvLxrYPNEXt94443Yf8GV&#10;ftbtIrCro99mTRjKjr4Pew7e3d2lcSI770rIxriIrRF9EnWC93zKEd4pT8YD+lfaJHUTDul6M8RJ&#10;e6B+0sfS91JfeX/z/Ya87AnLb/4W4j0SvvRXBaF/rImDVVF4B8K+ijrzxztwTWLJHxYZ4ca7AGM2&#10;MmKLRN6xPU3rtrcD7K6pM41DO8J2Dp6eb08prTvcgzfv1LR32j6s3XHP5aCOMYbRNrHboq2lNnz+&#10;jPuUMXWLvpS+BXmoK8QpJwIiIAIiIAIiIAIiIAIiIAIiIAIiIAIiIAIi8GISSOfAnQDXmItmrpVv&#10;0NHN+Zxndq74Pqpn9M1BvXLq5Onwbe+sqA9dvHS+3bhdWqF3Yv4Wx/P+bSlzx6TjcXM/lYfrzCej&#10;v2M+E/0eugnmx9EfoPsYNXqMfTtjZpwrnTLpy6DHam+9unxsyxfOsYe3LhDlY465bOZW0V3MnD3N&#10;jp88GsRHr1wW80FeWFIGHTrzpz6fzpwztjnorJCJ7xRTXVU610uizBvP/u5b697zk/hNe4eOba1f&#10;0HuhK27RMszdt3g/zrEzh4+uBf0Sc/3OwHVQPqdM+swDM9+PngCbCbhWdjyW+Se4QP7JJ3PS6B6Y&#10;F3/ttdeingSdIDo71x8gK/PUzKGjnxg9brBt2lYYbFDK1xUKVh9/SBA4+7w6aWDXMDnYvaBLQZ9N&#10;msRH3M6A+gIn6gHflaN7Yq6eeW++AeagXqBzhdG2HZuiHnr0F8ODDrVTtCtYsXJp2MvkfJCjzM6X&#10;hj1WQrHfvvfAtm3fYYMHDbQ2LT+0GVMnWun505WyhTu6HL7tRweC/tX1H9Wdd6+s7LhHXaC+ovdC&#10;D4Du0XXd6A/Q6/EdLWvIoydDFzV16tRYT6krn37W24aPGGJrg33QzdvXgq0IFTtkOBzYDqEzdD0i&#10;bWzLli0V9c/rvZfRHwVnUSa+2UX/hR7I9THI68+l4fP99rrOffLrznVMx4oPRdsY7AbeDzYEzZo3&#10;iTrlzwb0Dbrk7rEfQK9GG0Ini70I/QtlT10YM26Ebdqy7vf9mkL8JMER+izs+6jP6OfQp6HPQQb6&#10;HdInH1zj+2PaJ3GmNkS5uLj81fVTVqTp9RwfHduqsJ7I0M8Hhf6imXX6pL0NGNTPsBHCFuCjVs2j&#10;Tpl9BugTKIfUZoP+Cb4cyMpRXFwc6ynfyr/++uv2QVhro0uwJxgY6snQEPfwIQOibczAfr2jrQxt&#10;iXqGTUOad6+3aT6Rmevkg3Sof2OCXdOwIP+AgZ/awBD/4GDX0y+k1TXYArTv0Ca2Yeo1ukO+QyfP&#10;7mj/8CFOfqPjpo5SrpRFUVGRB63URx7W4aCPoJ5gi0Efw/hD+3G9N+0Iewd0n+jSsAWkraGTJyy6&#10;4HSsIlHixqE3RCZ0pqwvQf9EvNgaeBgvC8Kjz8UmAA600SHBHmnk6GE2fsIX9uXEcTZi1FDry1oo&#10;oY/jYLxD14ju0Pta94mf37AiXjhSn6kX6Njpl6gf+Nip0GaxeWCdDPTBtB/yh76QOLxOutzIm895&#10;Pcjnwwtu1B/KmfrEOwX6Z/pK7FV4z6Ac0FsiCzpiODLeY5eRMqeO+Tl918nTRfbVpPH25tuv2Wtv&#10;/CeMtV2iPd32HZvjflXkCWasA0J+KRvaMn1E2kcTp7c9xm3GGNLv27OrzZ87x0rOYAcY+s37d+Lv&#10;LcHudcnC/8b6RLzIzL4q6O3JI/WN9udcnB91ADs76jLlSfmPDOvRLF220IrCvmdXr1+Oa2btP7g7&#10;2tZSfvTpjLd/+9vf4jsL9mF17TzvxIt8jOnYhKDX//vf/x7ziS4c5jjywW/qHeyoK5Qz9Yu1PSg/&#10;6hs6cXeEgwfO65b7vPfQthsHXTr5xW4YRoyvjH/YG3HwjkD94R0E3rTZdK8jj5804M/7Gu2d8OSJ&#10;a+5cbuqi236wXw7rDvF+h26ePGFbAXPeaYjnH//4h/3rX/+KTGjnpOG2k95fkQb9Lc9Rhrwn0R/C&#10;LXUpE7/OmENfQrunD0n7XQ8Dd/gjI7x4D4IZsqZ9qId/Uj+NC5sX8kJfhFzYkXl9yMZP38w7HO+A&#10;lBF9aTY8LLwMuEcZuJ1PQbAPwWYEl9ZN6kSPHj3imjP04bBKy9TlQC5YMHZTRrTJ1NaC+x4vZcZ4&#10;RR9I/ePd0dP2+PC9blEPeU9lbMCuhvrn9TgNz2/s+Hgf9vdmxhLKlj7GHQxgQZrES9vp06dP5OVh&#10;auJTN+ri3YQ0Pc+ePqzoU7FtghVl5t8LkAfCkx9Pn7oLT+zm6E9oaz6+eJyw83QoE84ZF3gvY6zC&#10;lsodecPhU2azZ8+O9YGyo69wRzzIgUMWT5P3CP5u4m84xiO+TaAs/L7XCY9HvgiIgAiIgAiIgAiI&#10;gAiIgAiIgAiIgAiIgAiIwItHwPWRzOUyt8+64a4DSOceIcNeS24jc/jwkfBN62hrF765njFrml2/&#10;efmxuWPmP9EVoA9h7hSbB5+fTEkzv8k9ZGC+GN0E87HMiWKTgB6TedFmzVvY+02bRd3ae43ftg/e&#10;C+to9/7E1q6Ybw9ulM+xp/Hy2+PF3mDo8AG2e+/2sGdT0PVgGIMKJxwxX8GcAxY+/83cOOmjk2Du&#10;HX10qvNI51fRjaJna9+xTdTpjx0/2rZs2xj2hCixc+fPxH2WDhzcE+dq0clg5wHrOXPmPDLXm8qO&#10;LOhumO/HHuBp2sigh0CPhe4V3Q26VfQk6GWYM08d9hJch2+3Xu1sZeFiu/cA3VqwAYhgfw8dOKdl&#10;z3w6ulK+C4VzqsP0+JnTRmdP+uh50cOgN2GeGz019lykzXw88TQO9eGtd4L+9PWXrWlYD2D0mBG2&#10;dfvGUDfRxZevIcM6Mrfu3rdNm7fYp337WNP3GtmUL8fY5ZKTce6e+ft8B2svICs2KpQJeaAepHXB&#10;Zc/l54vXr6NjQV+EXhddLPP62HehK0THTJ7RL2HnQp7RB/mBLcE7jd6wjsEGgr1tboQ8lwUbGWxj&#10;or435B+dOnoZvp+GJ3p7LxPPg+saUvnJJ+2PciD/yIGjPXh7ScPn++1pcZ/0yDcOHQj5mzHrm9Cf&#10;tLaWrcN+F+NHGbZ3u/ZsszNnT9qp08VRR4ZtCH0JbQh5ONC14Q8c3Dfu8fPgIXkOcfMvqCnLQlO/&#10;culm/F6c52iDrBeDI7+kjzzodOirYI++Bj2h64K8T4wP1fK/NO9ERR+FvQ82MZ2DbUzffj1t/oK5&#10;sd8oPnE09Fk7Qn+yIfYH2D+gByYPtIdU54OsHOiJONArobt2G5mWH75vwwZ9ZvN+/M42h7WTDu/f&#10;bcVHDtieHVtszaryb+BZ24E+GLsR5HKXq16QFumjT8bGgP1ilvy8IO4Rhb0Tx8GwvxNluHX7ptjf&#10;IQ99H/UXewmvd8TljjqFjpO+D9sedPHkpSrHc9RVGKGfpJ5gB0ZfTt2jT8VR7/jOnDTQ/1En2GeF&#10;cqcfo9+jPnr95BnXvdFP0S+RX8KjE8ZOhTbhtmOEJz2ehxt9FnnoP7BvXCPo1JnjYQwKe5+FNnn/&#10;4Z1gK3HJTp0pjrplxj36F/TgjDupLpB4yYOXBbpFOGIfw1oIlBc6Wvpv+ip0yuSR9QqwGWrcuHG0&#10;vyCNbLxp2ySdXI78VHa4XSW69f/P3p1/WVVk+QL/v94P771e9VbX6+71auyarCGdKSlxLBRIIUUR&#10;EBkVQTEx0VJEccTZKqScSqscEJRBwEwUQZlnEpIh3v6cy06OtxOhhe5eq/qE3jz33hPDjh07dhzi&#10;+707yMWmE9Ouj68x4tfMNeuLMbbOyp990773+Vndjz2+sIqtdH3EYlnwYHdZt351xQU8ejziuVV+&#10;rqV3+LN+G3++ge7xF+oYP7tjL+JcaBs/5OUXnimbgruS/rL9Kh4GezE2+BWwYH6CPdT1p6/qJrtn&#10;g57gMZqzL8W5i86N239w99faIHuUqOJBWM/YI36P2Ap8kLpTj1HwnFN9LNgLHgqb0x9cFNwl/TRv&#10;JLrSF2OvX2zdc6I1BJcHzs8f1WPeyJ/t5BxXlzmCA4ojpU3vh1r75ZWMJfmsc2KPeN+KKdSax61c&#10;LX4Cf2LNtBaSr875UMZY4G9lbAnPbDkP9K09WR87g6OBC4W3hC9inllHpZwL+pljzb+RQfvWFfes&#10;HXSQ+ettmaNiEuG84mCYt1JdZ+Y8veU48dH1OClVgfPwJ23YGOOV8W2exfWZLn0vZX+zSXq1XphD&#10;ntdTp3mfbuhfeS918Ynmp3Hl5/hjfaYz+pEfL9f8NQ+MLTvhh81jeqITMitHx56N+GXj1RNzLp/Z&#10;laknz7ae38jr3xyp87RXdaW948Tgb7Apz+CZV30pT9ad40ouvAz2aq1TLsczdUg2uiKD+utrbdY3&#10;1FV/U0dD3T+X71K2eh3GxZxJvg97lchAr/SU+jXu+In6RL/GI20qdaON1DOdeHnu4qPZGx+bKXVm&#10;PMTKoSfPxnxG3tN2vlfO51zn8zP9m2PGku9KWdJ2lB+q7ylHc2000Gig0UCjgUYDjQYaDTQaaDTQ&#10;aKDRQKOBRgONBhoNNBpoNNBo4O9PA7lPaS96acRX8DvNYcOGVfh7Yhby2HO0f2gvtB5HZsP64DjM&#10;mR2Y/DVl8ZOPhIJa+9/2H3MPUjm/u4WXwS3toea9ukZ977fY9rftg8Jc61wM+7R+v/j8Cy/FWRXz&#10;K0zroo5flV/Hb8lvuuGq6qylgb1bqr1XMtfbgLHYv4dv4Mj4zTYM/fDhwC+OBS4CGgHPBkemXjYx&#10;ieTI2KfNlPlcyWkPGW72u8D2H37kwbJzF77O0X/zsicLT7BfCyNSN5zbvq26pNyrtc9rLxj3w36z&#10;feTU7emuVQXn+IccMAz7ysYNXmcvn4x1HZDTPjkcjZxwp+tvHF7+9OfngiPTiiMzgJxwMuEqsKFM&#10;frMNR4CTLViwoMIA63vd2oKjqhdOBR+Cx7djhfTkezySm8aNKsOuuKT86MffK7/6zS/KnbPjt+1r&#10;VpyMK3KKI7P/0JHy7nsflEkTJ5TLL7nwJEdm0xn1Sy/smTzwXRg1vKa+J5/9G+p6unHL79k53I5O&#10;YFP0yn7bk/wwfBgePJ9tf/e73y2//PXPqvg5zls6doKuAz8KnowrDFZddI4zYVyVr4+JdnIMtJHv&#10;YdrOeCAX3CoxQvnZtLxnkxJLyXJp88YaZ2VcxIpxDsnMiLWwfsOaikNA9lOvVivwpWXLllX+QhwD&#10;54PwXdNmTIpYQu9EppjMUfrYsTC6EA0dbtuXuysOAkyOXff29rYqk/Ok/GIY4IKpS38zj/ts/Xyl&#10;xI3UZx7B6fk957E5p23tuvj99clxO9X3o1VeejIGMGl9ISfMT0p9qt+4GjeYbZ61NDXiuvzl9Vej&#10;Sn1p6XWgP+LPHAnuSNgLveJ7wLnoSDwANpmJHsib+uIjMwYFna1Y+X7Zseurwbq1gQeSbakHBiZ+&#10;C+wTlwJWak6zNfXqA3vAcYCHwTv1kf85m4QLgbfAt7Lv1Imydf+VdfEd/DfbhoPjbPB3uAP1lHbO&#10;B1ir1N/Z2Vn1fyjb0K4xYEPmNIxVzJgPPnw3qq3r5OQ4HAvOTPSfHzOn+X36ERelHgdBH+hK3XwR&#10;PF5+YzdUIjeb4UtwGvQPNzH5D1mmrqf8rv1Kvm96wXn11bMEG2UfmfjI1D998V9sBw8KLwNHwDkq&#10;+eyhHFvLuaIPzi+cMnVirLEPlE+CH5N65NusuXRS9zG4K/Rore0JzLyO3auXHGwc/uvlDLJd27ZU&#10;9Z4IDtPBvTujiVNzhUzsUIyVrq6uik+F+wK/rydy02fObWsF/Ne8PnCoxdck+8Cx/tJ/5ED45pav&#10;Vkdf3yleG9nNjxzvehvn6z2dJFbP/o0DG8G7sr61J+OPm4rfwK8YO9wavBpch5ynqQPl67bFJ7FX&#10;Y6IO9l5PxqW+pvrs2Yc9dQTHqzs4nmyBPdXrZTdLly6t5pmxxOuo27jn3Gzbs1rdv6eM6ss1z3ds&#10;if7xdMXXgf0nnyNlzjLkTO6FeYbfnLaY1yzDTtNWcV3E1cLNY6OpPzrIcq78Dk41e8Mn4Lck/aaL&#10;utzZzre9mqe47eaxvtOr/mUytql/stGR5wp5cWtOl1JW99VnfuK/ewbW33riz+jQOmQstVdP2q2P&#10;v3v8DZ/p+cYzM9+rnbrs5rw1wpz0bInLpC6yyce+9U+iB7Lh6OR8qMuRZarMtT/5nMjPGjN2oQ0p&#10;ZSErX2m+4TyR6WwT20kZz7bM2eRTb3vSF+PgWcPcy3+X0VMmstCrvP5tI+aO+eXfOuxS3rTP+rj5&#10;zsv85gv8+896157YAhskg+ekuq7a7aa9LBvRpnHDb6rL7b2XMamPa3sdzedGA40GGg00Gmg00Gig&#10;0UCjgUYDjQYaDTQaaDTQaKDRQKOBRgONBv7+NJB7lvZ5YVX2gWHtcKrcK5XH/qF9xuq7gJ6FBhk4&#10;fLx8uqE3foPZXcZ0RqyLZx4LBbWwU3uOuXetbnvMMFHYs/3/3KPMvWJtiK9tj9T+Ntyv/lvN1Dwc&#10;NRDvsv/AwQpnvXfu7DI8zmK5alhHeXJhd9m3tbUfrr7sm7LqEncDprngwfvK1u1fxLf6FfKq0Fav&#10;a/RNyrL2e5Wzfy12hj3g+n3v9Q8mQHb7wvPvvzdwsFVxp4V7Hgr8ed+BXSHz7uosCGUke8f2kGEp&#10;9tFhUfZo6QaWY0/XFUfEmNCffXb3v+nVqv3b/82xyT1+mAe8GV5dT/pNXmNoTGEY8IbR464tr731&#10;8uBZS4ePHBosdjTON2IXia/gPNEBvMpv1uER+u2+fPbi/cYXdg0Tqp/jYIzsjbMJV7J49W5cVx5d&#10;/HAVh+SCX/2sTJ1+e/xuf0UMMczjaAmzLQcDBtiz/1D5YPmH5fbJk8qlEUdmXpwRs2vrmTkybMlc&#10;gZfAj2BD7ILcOWcGOzzEm28aO/fYhb46s0CsB7/D1S910zVuSs4b1fsevmBuwVp+3RFnlowbXd75&#10;25txFz8huG1HYUste4SH4j/ANOEReFBp1+qrJzrOe8YClgXXxFWqY4/ypd3Uyw/1Putzj+zpJ4wj&#10;3HVUnI91dcSRWRhnlpkz5BZvwzwSawOHpa5nfoN9whfForjv/jgT4pOVUc5kDuxjIK4n5/f2r/ZU&#10;2DabNueG+t228e3p6an4SXBj7WVKWfPz+bpqA46GszT33tlf8x/iTej3AP5EZcOtVsnJr+JR4V54&#10;L+U4uLJJPgNHxplDnZ2d5ZUXlpSvIoZJ2sPxgZg3+3aGT08biTthZ7BLvhjOyEbqOldvtsM+6TK5&#10;jV/FeWVkVb/YHv2H94drbc29GA0iVjaFh2Puwz9h37Br+tUOP4CfAiszx4wtfmViwlUl3/BH3eTB&#10;SWBT+sNH8GmZ2Cyb48dc9Zc8zlURGwZnBi5Hpvp8U55fhhnSvTb4bvnUJcmftgIHhe3RpXF6/c1X&#10;y/adpzhEhwf1jsPWwifJpk64uXUFH4ONpH7oXht8BVuF9S5btqxqm6/IfPqb40aneXYKOdTNhiT1&#10;5XhWX3zDn8x7uit/yL+Q2+/+M9ENv24c6m2RN9cOvsU8oHc6yKSvyosf5RzDPzzUUz7ExQo91n0b&#10;+1Ku7mPYlbUFrkqu3t7eqloyqNPVWOJ34aPgj+3btS3ytPxl/YpLpg9ebBHv1tpk/bIm1FPKYK7o&#10;k2cP2PH6T9dUnJh6vfnefJH4eHPCGpA8xnrd5/u9uBB0RAf4VvRk/ng2oXN9qCfjgXuGq4EzknGn&#10;rClsEX9Fki/Hmk3me3MNv4++6TDt0DzMJD/bUIfkHi4JvWibzKlj9407W/fsiHvHZ3hmq3Oi1KcO&#10;66pnFXWxNXJlO+ry2RiQS9+tdeK74OrpY3eNJyA/WZUnA39IB+YYn8xW2pP61Ute5axDPTGPrd90&#10;n35On7O8NnzGHe/q6ho8K03d6pGv3of2Ns/2c7bHX/Bb5o3nkfr5N+118TPJobBeeB5WnlyuZD9d&#10;0id+jA7orz0ZP7E/kpeR8smX9pTvycHfW1NSl+Y/veT4kIkd8IVk7ezsrJ7h2tvNz9Yh85a9qDfl&#10;yPv1a/p/32nDc7H8eMk+Z2K35CFvznP+YdlJH575/iuu9TFI/ZKdbNZiXPbkcNXlk5du+Xe+hC9n&#10;y+Zbjn/Wrf/5PueO9Y5+zRvn7dFPtq8d65/nTv/GEs8w54h5pE1JfnVnOXXX7UWebNf79kT+JjUa&#10;aDTQaKDRQKOBRgONBhoNNBpoNNBooNFAo4FGA40GGg00Gmg08N9HA7lfaC8RrgjrsEcJZ0j8wV7l&#10;11JsYx+Lbf9DB47E/ueG2D+O85lGjwxM+8E48+AUBpnl7F/a14cl+u0wvEF7kj1lMiT+pW34A8xf&#10;Ugecwj56pv7DwWuJD/YzX1v2pzLq+qvK5R0/Kw/fP7vs376xqlv9ynrJZ5/a+QX2oZ9/8enAcO1X&#10;B64fqGRVmQr16+QWqT1hMtkfh3PAc+At9vvtydb3u33nfAgYLqz+095PCtwTXrd77/avYXh+P17H&#10;5WEJ8Bo8kMRy9ZPM+mAMtI8jo25Ygv3fb3opfz4SbNe4ieMA76xjJHRQHxM6gAM662b8baPK2+8u&#10;C45M/K45zhA5dFg8mVY6cviULakDlqbv8DhcpHpiF3Aw92F1cAq2YFy80r7qZdS5e8/28nKcZ4En&#10;cv3Iq8uixx4KTtTmyNbiWuw9FDH5Dwc+euR4+WTd+jJr5vQy7NKLyv3zZpf+fTu+Ubf0zn6NG+zI&#10;nj5M7N+Tvmns3BNPBPYoRr/zUcTw8H0m/bbvz0Zy/sL52CB5fvKzH5UbRl1X3njrz1UcGXwFPAX9&#10;9xK7AcYAf2VTxpU+h0raMrYSjKIncDxcCzhJb29vNQbsNOfzUHW0f1dvy3hlWbwDWNjNt4wto8aM&#10;LE889Vh1HgleyKHD5n9LfvWl/ZFPOVgefh+OzMOLFpQNfWsjV/DkjoeujkQ56oupvnvHgeo348aO&#10;bvVB+zkmdOo7XCBj4Dfe+p33tX2uKfub9fAlbIidw39ee2NpxJnYG7dxTCJ2wN4d1Xuf6QGulvaQ&#10;2HZXV1c1Jsmhy7rpSd0wTjg+7HZnnPt2RP3HgucS3KMIIDNYf4n2Eq+G63WHL1a3+CP8QSb1SvoC&#10;r+7s7KzywUn34NucjIlh/p8atxiLiJnBVjOJI6VuHJDEvNxj1/wLHJNfbY/pk+WHurIHfovP5Lfp&#10;RGrXuzaMdyb9FU+ko6Oj8jfixJhnytVtVn7rAmwTDlj5/MBhMyljzmR77MfawT7FS1m1ZmWsk63x&#10;pY/DEUMkdWS8U8/K4yaJWYGnkHGbUhZjQEbcG77Rmmk+pG2QJ9fwlC3jVTj7w9gmz43Myp5Nyrlw&#10;uqvxNL+s9Rl/iMz19ULfjFPOYxwZa8cFF1xQ9UU5MmUyVsYH9uoMNufIJeeRjR05eWYVPapb2fSN&#10;6qBTHE/jwOYkMiW2CpOFgeM9vvv2G2Xf7m2Rgz7iFfNk8H3MldQT2Y0P7mpn2D//W0/5jGC+smH9&#10;wwfpP3LKF+/dv+vr8yXGn17I5nww9ptn9qSs9Ta+zfu0yyxLT3weO+Mj4NC4TT7jgFmXjZ1+y6vf&#10;ZGF71mVrtzgc8onxQBeeZaTUlffaVd7VfMf98eIz6vNQ/0+XtK18Pp9lPvXSmfvGAW8JR4K+6+el&#10;yWPe8u3kTjnVmfptl1kb5jO7FpvGumz95HszaZ/NqUd8CxxMPktbWW/2UR55yZrJ3PZ8Sv9isSSv&#10;J8tkPraEt8mPDMXxrNeZZf6916xD23hfbBA3IuMk0b0+SOlr+EN249mAnurPuPX26d9L3eoxL3Oe&#10;yKde+k8Z6mXzfbtPy+/VY6ytccZefCM6Mt9Tzszr6vvkLYqXI6UsKYNy+mL+Wk9wavr6+gb9aval&#10;Khx/fJba29Of7JN75pPPbMPzvXEfyodUlbX9qfefvnxWF5nrtttW7Ft9zPr0y78P6ctzPjuU6Ksu&#10;j+/0iZ/Wp+TIpD7yqr60IVfzQWw5dua51L8/5dF+ljHfrHM/+clPKs5vzj8yZF3yp+/PcmSSzFHP&#10;HqmrtEHfN6nRQKOBRgONBhoNNBpoNNBooNFAo4FGA40GGg00Gmg00Gig0UCjgf8+GrB3WN/XtKdo&#10;nxEmY4/yltFXlbeWRkyCo7CcwKlOtHAnMPOx6o8YMvEm/t+8eUvgBXPit903lpf/+Fxgo63fQWf9&#10;6rb/bw+6q6urwuV27tmipqq8i9f6db1lzty7ynU3XFlefGVJ2bZjc4XvOwtJO14D/cE6CVjhSHwQ&#10;C6Q/4M3eDV+We2bPL5fHnvjMabeWz/qWD+6pRqlqX1R/YYG5h//84w+Ww5UMUUHE1zhxkhijGTv/&#10;+6OR/nhzNF6bNm4vf+h5pIwdPaYsXtRTDh8iO1z1WDm4P85pCvXs2n6wLHpkcRnX1Vlmz51WxYrJ&#10;OApRS+Rtf8VXkezN2iv3m0z4sP192KD+HTwa+G3UvXP7ofLow4H3Bt5y+8SxZe3qv1T906fTvVq1&#10;f/u/+0LPR0IZew/0l0WPLi4jrozfbc6eWTZ/tj4U1D+IZ2k/96btmcPIYMazJo8tG9d+EALQkxet&#10;xt+o0zt17wueCrpM38bPyvzueWXG1Mnl/b++EXdb3A91S/BlmJHfhLvCz7LNKsMQf3ZFzJ61n3xU&#10;7pwysYyIs7ge7b637Nv+ZeQMvlQlT8WMKkz43ZXry4TbZ1bchIU9c0r/9haecjrd+n7vvqPlmSef&#10;LZ3XX1MW3D2t7P8SVhb9ieA0MWxnTN9Ut3uwXBgYLAA3CZajz+5lyvf2+ROXYUNiyQy/6KdlxqSx&#10;5ZOP3o3sYURhpGxN6f7gi6z7bGuZNXtuueg3vywTxo4sH7y9LOZWnN0SGQ4y1Uh1bCL1jTuBe3Dd&#10;FR3l+ScixstOvKNW/cqof6ByED6dPqW8cmgn62f7sGqYMKwabg57O11SFnbJ9mB5uFzwlZ55YSc7&#10;vgxfEXP7eKvfh4+2bHrX/oHyzrvLy9Q7ppR777qjbF7/QQgemGz4uuPHAl8JA/18697y4EOLyjUj&#10;hpf775l5sp/BqzoUZwnE/br87bKdDd6SY5f9NoZ8U2dgy2IV6BO/ebqU5V3lhV11dXUN4nflGM5F&#10;xMgKWfeG+/x43abSNf628tvLLi7PPBa+L/C0djnr9sW3mqO79x0sL770Shk39qaY/7NKb5wRU4Jb&#10;WLcNeBiMm+y4ArBy/fGSr560oe1Q9uDrUHC3xMgRLwjPwb3IFmMRMvQfKxvWrit3B79nWMzj+2ZN&#10;KwciRo1+f9PL+LBTnAf4rt+nZ0rsOT+7pj6Vo0v4Ni4lzDrx7RyrzM9vGzOczsRhU6dZn7x0gOeD&#10;RwMzFLvl63yv6K85dFIn4oic4PhNpngNHIxYXXv2liMRNy2CKVk0BscOv5B/wL3BC4A357pLhrrM&#10;ZCEf/curDCzZGTepS3nOJhnbun36LGnbMwQ7MBfFoktdmKOZL8vSjTL0jnNIJjE6no4YYAeDW9ri&#10;bgX/LvTgXLx1fYF/z7i7XHPdiLLk2SeDPwenbfGu9lX2Ezqq9EialjyJeZPDXJFSDu/pxItd4IR0&#10;dHRUXDNc1EzqIDN9pn7VQZdiVODTeW7ig3wnX77UgaOFM8SmzBV1KJ/2ku3klZzKex7gz2HzbC2/&#10;z3zf9tqag6dKkwU3rLOzs2oPb8QzSfpiuHjy5jxH8cme6eDV1nv8LWOIV+M73BAcGHnquqZD46D/&#10;cHb94ufr3Ft2ou/tST31uup9MBfTpsjBB+EaOveJ3lJ2dSbPU9vGDGcsU84Pn3NsXOmdH8BdNd/F&#10;zYH9Jw+EvGnn8rJl67d8fEjK6qq+ev/I7WXt7unpqfg3fAW+m3zZLzKxQ3IkF9nV52y7nlf+c0nq&#10;oktjw0/wM8lbz3qzXde+vr7Kt+GlyFs/B0f+ep/r6wJ9aCvryrpd5ctxMPb8myRve342QO/4Q3iy&#10;np3w/eu+n/6zbXpbtmxZ9ayBT8XWpbqc5JKfjZi/+D+udd+Q/kBZMimfMvuO3PSYKe/lWJkj+Mb0&#10;Zv7hCA/VP98pm/Jnff8R16HapztrI64QnqF+66u8UsqV48QP4L/h/Sb3Vd66fpVLfXjPf1hL8fKM&#10;B73RkzzKWVvMDfwna7TxNt9Sl+rQfsriM5vBpfEbieTepTzu19tvl839JjUaaDTQaKDRQKOBRgON&#10;BhoNNBpoNNBooNFAo4FGA40GGg00Gmg08Pepgdy31zv7hPYWYXniDYwfNaK8+aclsfF5eo7MoQOB&#10;7QWO+cWmzRVHpvOmUeWVPwUmVnEQTuHI6rZPuXRpK84DjHDHbth6FLa9GhevFR9+XGYGBnrdyCvL&#10;q6+9XMVfEYfl8OHYX5YvXvgxOCmBQpX9EUvm4KET5fON28qC+x4KDslvy7QpN5fVq94c3LeNUoN7&#10;snASeAn85smH50W8mc/ibmB7zqAJDlCVN9qAzuCoQP1gzJs37SwP9SwKjszo8tgj8yN2zhdVDkIP&#10;RBwSMm3csKXMu3d+GX/LuLIo+Dc7d2+t4sgcP3GkOlPhYMRsEFcGNrorYpycKWl/f3AZDocQO7Yd&#10;LI8+9EQZftnlZfJtnWX1x63+5T72UNcz1X+m+/uDPJIcmccWP1GuvurKMgdHZmPgSSdaMeLVoe3c&#10;Y4ZRwESdnTBz0k2lb837kYMWvWg1/qZ+47r3UMTECP2t3/BpmTvn7jJl0oT4/f5rkQte3Erqh136&#10;TSpsyv48TDf3wV3hRva+61jFgYEDpa9vXekOmccEz+GFRxeWgX27o9Kj1X+MiUQ4Mn9bsa7cOnlG&#10;dTZDxZHZ8ekgRjGUbn23Z+9AefrJJWXMdVeXBbPPP0fGHj7cFcbnd/nwy76+vkEsAAaQOAB5cm8f&#10;pqrc2XBk7pwd9Xf8stzWdWNZ/tfXytEjYv7EvDUfI6lf3VLWL44DzO9cOTJ136OdrB9eBAfpDKxI&#10;nAv4cP1sLWMMNzGXs0wlYPzJ8y3wEB5eEDwE8YBMzhOB48T9g0HIYtPbdgfv45VXy81d48rsaROD&#10;I7M87gZ2fjz6fzQ4MAMnyuoNEWdnXvDuLrmw3DVtQtn2xYbIE/FqghOHI5OJfmBtdQxMf/I774dK&#10;7bLDecSrgauKe9CO+wxVh+/Uo23nEeW5X3CmciQ4P+GfjsRY7gmOzKr1m8rNt04sw4ddWp594uEK&#10;s815qx5JXTne9NQfou8Pztebb/2l3DL+5pift5YP4uyuYxH/pF4WZo5bYH7CRv0WXD3y6H/W2Wql&#10;5TPEyOEPj0XMDC+xVI6Fr6RjrxCldf5dXDdv3FS6wz9ccdFvytxpt5cdn5+Zw6Yv8Gw4Gn/U09NT&#10;+vr6UoSKhwgrp2c25Sophx+A34GnhaOVHAv36okNwgGd6SJeSp17k7pk5zB/nDf8D7i89e/LrV/E&#10;WmBtjb6Gf6zH2jkauqgMNpzliVgAjvUHrnso8Mi4Vt/H2MAEtQG/Nu55Rkd9XtF7u8zGRB5xf8iT&#10;Z0T5vn2c6n1tf6/eum3ne3ZP72mLiTsrX58j/LakHn1RXl/gn3Dol559IsIZ0Q9nFP2IPu/ae7Cs&#10;WLW+jL3l9jLst5eUhxc+UOkxbYYNiZVlra2n7Je2PIfU9aJd408e/DxzD8eO78HxMHbtqa5TZZcu&#10;XVphumwteQHyaCfbwi3AM6Bvc1V7OYbt9fucMuOpiFfCxvAhtHc+Un3+aost4+bhjIhpkWOlP8aS&#10;rfDLmay3uEHObzO/YNX6jEugPGwc7i9PptSHtq1v5sGFF15Y6Vr5M6W63r8pL/6OMSGDuD1imiQ2&#10;Tgbz1HlqeBE4t9Y0yXiYG+Tz8jlT6ssaw0bJ7Vmk76RPcT/HjL9w1lhXV1f1rOmczKyLvclX70u2&#10;Ry78DhwxsUqSh5H1ksW4mGPqJL8YNZ67sr6chyn3uVzVlWuLPuNJJd9Ee+6z47ySlz5//OMfV/F5&#10;2IE5pQ56VUZfycuOvacX6weun/Lpk1Nu+dL/+i7t3zzGOxPHiJ0ZTzJaP/Ei8bbECMLlSB5T1plX&#10;zxpilVi3cJnwqui67kNzbLRlHvz0pz+tnsfMZ/nIY9zEJtEv/TVnyWycPI9ZD3FLrCv6mragbklf&#10;PN/iyPA7/ANd1cddvrSb8znG6v2mVJfBvPJ83xV27RlQP1ImdWS/XPVdn8SY6om1N+eYfNlv7/Uz&#10;y6kLP4gNKWcOsx39lU/ij9ihWE7+HcfnGnu8JZw1PkxsQDwb3Jzu7u4qv5hRngs9S/Nl5g3ODPut&#10;21e9v1WDzZ9GA40GGg00Gmg00Gig0UCjgUYDjQYaDTQaaDTQaKDRQKOBRgONBv5uNWB/MFPuDcI0&#10;7DF23XhleeOPz5zEWgMrCGJKtW8bBeBVoKv9ewNPGDgReIdzW+4unTeN+locmcQdtWH/OOM8wL0/&#10;37whsNFo/2RdAwH9vPP2u2X6jDtK57iR5a/vvRncEmerHIt96FMcGec7aTt22Mu+4Mj4ub04K0ue&#10;fKF03nBjmTV9Qln+/tLBPVVt5/6qPV57u3CTP8ybUbZv+iTuhgxV7ILWHuyx6Jz+1TkyG3u/KvPv&#10;eaD8/pprywNxltOO7esi1sRJ/C7yHj54oix/b3WZPHFKuWns6PLsC09EvS2s9/RXkrUS3SfOYEyq&#10;VygGBwhHRv8eizgywwM7nDShs6z66I1qb1q5072y7m97jSO0Kj7BnuAEPPHk0+W6a68uc+6aWTb1&#10;0VmczxJtS/U9buMtPgFsYvrEztK7+r3IERVVZ6209Eu33lX8mwhYcqB/oKxavbbMmD6t3HrzTeXt&#10;15fG3RY2pQ376WwHxoC7JSYEPNqee45rFBhMiVtgwmz58vPSffesMmr4sPLUgz1l79bNodXQKXmC&#10;N0EOfId3ln9Sxk+aXuGQj/TMLUd29p5Wr6nv3XuOlKcef7qMvvaq0nPX1Igj0xe1nb84MjAGuoR9&#10;+80sfMZnNtye6CixIxgTvsIZOTIbtxYcmUsu/HWZPH50WRnzDZ8ERyY5IImBaC91Df/BMztXjkwd&#10;59FO1g8TETMHjgEDgV/BrfWrnurlfW/OiFNFXzD2xx9ZUI46y6bivsU8iTz7gu9xOHzHlu37yqLF&#10;TwVecl2ZPvnmVhyZIv5EeJXgyBwKYsmKtRvL3XPvq/QzbeK4srlvTVWXWBapH+2Sncz1lJ+NizkB&#10;P4NBJ44Gk6n7Xn13v7u7u8LI8DKUS+yoXnf7+/QbsEv4tv7D+o4d2hVZwy4iKM6e4BGuCs7PLbdN&#10;LiNiLrz49KIK36tjVeolR85r83N/BJOp+EJrIgbG5IllZPDBXljyeMQ02fY1nKuvr686K66jo6Pi&#10;AeS5Ru11+iy12vi3/tEZQ3k+E0gspmj8Cf+3NfD7wLtGXHZxmTNtcvnq07VnnJ/aYaswPT4DXg5H&#10;W7p0afW9+/VkXplDxg7+CUuD04lFk5hp6idtlU1ay+B11kxjKNX1qj64KE4K/JNN47B9FRwZHKGh&#10;1od+5y5Fv2OBjNthsN7nK/BC78nERqypfnOvbmf+1BM9p6z5PdmUxXfgU8RZwE2pz6ezsTv11ctk&#10;O2yczvGL4Pzw4Ux1vdTbSJtLfi58+/mnHm3N37BhHdb9Hbv3l/c+XF1u6BxfLg+OTPf995R1G2Je&#10;tq21B/tbZwJpt70da4lUlz3bJx+MFiflBz/4QYWpsh39gPfiOcG82UrGOsG9gMOzAWfc8V31pG7z&#10;/e233670LQ+Op7bSntrzpy59b52D/eLt4NDV8dx6uX/v+/pY8EX8B+zZK88eUicbxwPr7OysuAjJ&#10;N1AGrwWXjB3pk0Q3cGzYdVdXV8WXqm7EnxwLZfWLTvXL3OTz1E2fbAiHhl9RL84fezU26iYrWzen&#10;ent7vzbftIVzQDZzwhw2R9LfGnecBnyl5PGYR5Jr+m7jNpSNkNF44DOwi4xBo285bsbInDK3Kj52&#10;zYeQQ766/rMcnbAl6z3uUbstkZGPIicfr2/0xqazvrzKe65JXfTh2csYiw2V/Ee60Wf9kc97ft+Z&#10;od///vfLz3/+86r/xtjzAjnxfHGA2BguA56PuIPsS93GRD72V7eVfLYxJvRNt/wumXBbvve971Uv&#10;evPcgLvkWYAfz/lOF6nn1As7kQ/Hix3iy0ja5iPl16YXbpTn2n/5l3+pxke7ODnsnL/CwTBHXK3B&#10;+kQX+fwmrg2Ohn7n+phjxebNbXES5ecr3GuXl2y+y3I+/0enbM84m2ueLfE8jRu9SClnjhn56B13&#10;yfOb5xprYCb2K4/yyuTcVI95Tm/mprXa2Gde5Y0pTgyuEp4am1m4cGGlbzqnX7bhai7RK3/OTxmz&#10;f/3Xf63sk53wEfx4ru/q/8/Urfaa1Gig0UCjgUYDjQYaDTQaaDTQaKDRQKOBRgONBhoNNBpoNNBo&#10;oNHAf50Gcm+yLgEMyP7i2JHDy2svPxX0Br+jDs7C8dZeuF1R0CXo6lCcWXIirpu/cNbS3WXUmJHl&#10;uReeDox5b7X/CefPBDdYtmxZtc8MY1izfkU5cBCG3aqrf//x8tqfgwcxc2qZdMf4snLV+yfx0tin&#10;73deSuSLvMdBq9EmDosYIOK84M289drfytTJt5d5cc7RiuXLBvdttZ97uLAXmKcY/PNmTSxfbFgZ&#10;d4PDcQzGrYGoL3DJgag0dmars5zi5/sRt6WvzJp2d/ntpZeVu++cXDb2fRB34ZshSMhA9r++tbx0&#10;jhlXhv9uWJn/wNyIjbKmbN/5Vci+L2JP7KriyuyOsyPEkNm6fUuFv9iP9co9+dxjJof+OWupOitl&#10;90B58tElZcQVw6uzljJOTu7fD3VVx7mkg6FTOPme/YfKM0ueKzeMvL7cfdeM8nng05U9nKycbtOO&#10;4CnGGHYx9dbRZcPHf4tcwUeJs0NSv8eNYXxKjsz+OLtmxcqPy+RJE0vnqJHl9VfhFFFGntiXz314&#10;eAZcCGZp/Oyh2ysXpyBjqNf3unFkNsQYzLz9tnL1xR3VWUvbNvVVMSvcY7jkcK7QW++vLjffNrXi&#10;Tj2yYG4Z2L2xancoveZ3O3cFd+ixp8qNV48o9995R9m3pS9qw5GJmAhhFmdKWc/prjCovr6+ap9f&#10;X/UZRwg2AdeBF8KS4Gr0ru/KwBT9DvdMHJm1vV+WWXfNLZdc9Oty+63Bu/og8HXnMbHn1lQYxKn0&#10;JecQfBEmca4cGf3ORO6s3/fmKbwK1gVrh4P4Tbr+Gus63pJ1wGTkkR8u88SiB8uxiNlUcWTCeWgN&#10;v4XdbY04MosjBtANI39fpk+6uWz65L242+LInIjAWGKvbPh8W3ngoUfKlVdcXmbcfnPZspHdx1wN&#10;3dAPf1afrykH+ZYuXVrpCJcL9ue37fAz/YDj4Omlb9RfOBDslT3D6/goONJQ9Wc7rsqaI3wI3A1m&#10;p+9wyCP7tkWO8FIRO2d3cGTExZkwKXDhEcPLK889XtlLOx5kDHJcqrnPlkNfm7d8WaZPu6NcdvFv&#10;yh/uv7fsibOOsqz8fv+vb862gEvDpIdK6qc347stzsHiF52Vs33nl6U34lP1blxX+Uxn1EXWQZ+/&#10;46tt5eGe+8u1MRbdd04ru7/oO+P8zH7AwGC84tvA9swjnBK2xV7EEsikT85kgOnKC9M0FjkO5PeS&#10;z5Ud+q06HBwOB9fXbupGvd7zXWTQbkdHRyXLZ5s+rfqPF4Qr45ypvft2lq3bNld6+OiD5eWd198o&#10;Hy//sBze3+LMiCeT7407G2JrdN4VfIQ6H0XbZCFnPZGHrxCbSUwT5eCS9XzZ33q5od7X+5n38YTo&#10;jO7g/DBNyRzPMVGuXja/N7+Nk/gYCx+4r+zevjkUaC1o8VZ37jlQ3l+5ptw49tbyP//3/ygXX9pR&#10;pgZnamHM9Weff6p69vD+7jmzqnr4QTKIV2JMM74AH4oLbI61J/bJnulVGWsZu/7ud79bnd8inou+&#10;mWO4e164EL/4xS8qvFx/2/vG3p1FhHdl/VK/Pme/Uwafla37Q/5WP/D+4L3wdPfPNbGfXF/5Trwm&#10;9gmfZsfZB/qAJZvfbEU/JDIYZ32qOF/BR5P4MrE0+D4ye5aU1JdcB1c64O/wKf7pn/6p4hlY3zwb&#10;GjM8CnwibfKJ1kAv/GZxVoyBeCHGwVhm3drSHzwKODjfKy5HJrZNPnEmyN7d3V35I/eto3Xbz/Eh&#10;O11JeCvkw3nAuUu+g/s5h9RjTmkfd4odpb/PdSP1q85sB79IXnwN+s6687682tFX9mm88EzqNpEy&#10;yHuuSbv5TEeP/AW9pi7a6+/tjbNSg5+QPAT6ZU9e+mN9IjNug/qsjXRozfrnf/7nyg5wGcRvSr5h&#10;vQ2+2VzGDcKLwZPAe9AOe7Gu4lDxy+1zm73ye8Y3nxP1A/+KbOTBTclU7yM9iHOj//pmfMjJ9rzY&#10;gzmQn8Uo8YzExvBq9Ff/Lrjggmr9N7+knMdsAjfIOsLexSByj43Uxz5lG+q7vHe+r+yJztiBOcuH&#10;4iJZOzOlzeXc8ZnPszbyl9ba5NYp4x79yqefqQef8RBxzzzHWTN9p7/ZZ8+3fAt/K4/nf2NtzlvL&#10;zbO0HeNMt+719fVVMuMR8yH8sLFXfz3V/Uj9++Z9o4FGA40GGg00Gmg00Gig0UCjgUYDjQYaDTQa&#10;aDTQaKDRQKOBRgN/fxqo7wNn75Ij03ndsLLsxSdOxiPAhfm3HBnHmACft361LfaI55QbR8WZMEsW&#10;B/a3vdrTTFxA3fYqly07xZHp/WxNnIvQwv4Cyi0H9gyUl1/8Y5k0eUKZGJj06k9WRClYUIsjcxy5&#10;wv+tryoOCRwXh8R377z5Xpkx5Y4yf97M8vHK1wcxHm3n/iqs0m9Z4Stzpt1aPlv3YdzFkTnF4RgI&#10;gsORgcBzSvBkou4DgS9/tCJwkSl3lWEXX1Jmz5pcPutb3ioXsuHu9B84UT54d1UZM+qm8pOf/qjc&#10;2BnxZv5wf3n+xWfK62++Wl5d9kp58eVnT76eK889/3S1V24f3b4+nANGBVfJ/V0cGe3r36GoX5yc&#10;a0Puqbd3lbWr/zK4b5z7x+3XEPCcUn+MCf3u3neovPDiS2XM6FHBD5oRZ0qtjnoHBuu2x5x2lHgK&#10;XHHK+BvKupXvhPKDf1SL01PnyOyLQ31g+CtWflQm3HpLueH6q8vS0FM5hq8QrcTefB1LghfCN2Ea&#10;HYE1w+DgqbAzv7+FVcDtYB2v/PmVwBQXlOuv/G3FkXlpccTO2LszasWQCbw2yFah2jjPqpQ3/vZR&#10;GXvrlAqjWPTAPeXY3s/PqN9t2w+UxYseLyNH/K7MnzWl7N3cG7UF/hycn/PBkYnKqoRzATeDJXnB&#10;DTs7OyuciJ7dg6nY74df+d02DPFMHJmP4+yd6bNml4sv/FWLI7M88KE2jkyOK0FyDpHHb4nPlSPT&#10;6l3rbzsWlFgLX4QP5PfA+oVf0t3dXV3JYC7DbGGgiePCTvR/8cIFZeBQ8PvCb+G9hClX8WFa3I+j&#10;5Y+vxjk8cX7QnVMnlM/XvhsdDL5enLUUbypeyJadgVs9/Wy5/trA+iPWzKZPV8W9FmetmpeB7bQn&#10;2Csel3EiB2z9Rz/6UYXlsVWYKQzRvIcTSfrKT8J5YcTwQmeqnA1HJueeKwwP5ojbAUc8vHdr1B7z&#10;Kw5M2h1xrlZv2Fxum3xHufaq35U/Pf/EWXFkdkcwKRyZrdu2lxnTp5bf/PLnpfueO8uurS0Mnexw&#10;KG3DwfQXJgzDEuPBC84l5oOrsYIf9vT0VDyGed1zyr33zQmu1vQy886pZdFjD5fVa1aGz/Mb/pip&#10;4WZi6MqWz78oD9wX2GjEwHnw3tnlSJxj1+7v2j/XMVL2Jf7Ac889V2HwcDJnmMFa4bfk5TtcYfTi&#10;AsBe4Xuwy8TwErekb++Nm/v8j3rwI9oxNnJZ++gAps8e4LFTpk4s87rnlocfeaA8+FBPmd8zr3TP&#10;v6fMDn7HlDsiPsHYceWGa68r40aPKT0xnn8KH7zi3ffKjuArMWZ9Mj/VC+9jc3kOSmVY8UfbZK0n&#10;5YwZvFMZcRDauTXtZerl6+/V1Z7YNR/NL2ccGXZC1qyXjsiWST1e/Bccmu4fnD+nbN/yWZxjiB8b&#10;3LRYCLfv2lve/XBVFUfmO//nf5ULfvWzcu11I8rozpERv21U6YzXdddfVS67/KKqfTKoCyZqzf/h&#10;D39Y/vEf/3EwZgRfJpGLveQ4p2z01NvbW5YtW1ZxYczdrq6uimdlLPEk4PReMHDfGY96UpfnjqXB&#10;abBG0Tms3/fZTub3mR7I4eUzbFm7bNWZQWzJOnuuSZ+zv7Bl/hUXxRVXQxv6b+zoILkJfJdy8pgv&#10;bNmzC7kk93A2YOi4AdYrnAVjrj7JFf9Dv/hJ+rOmqU/sCdg6n88P8vO+x0HjY+hQDBd8A3O4O9YD&#10;OiJnJvpm0/wtjoK1MRM71F/PCcm/5L+kocbD98Yk18Kz5cjgsHaFrSRHJv1R1qPOTNlunSNjbcf3&#10;oM9633xWB3v6j+TIpEzsgN/WFo4Lvbb7uOyHccChMDZ8IlvBexODxdymEy/PZ9Zs/fOebbGD73zn&#10;O1U7zk9qP+OMfVlbzWP8GHaAY8X2tOFZgd1lqs8R+qr7nBwDfezr66tsDjdPHKuhknyePT1/8Cns&#10;Rt70ZzgYWWeW157x1Ec8MfOEjZvDufZnGVdrk3WHL/c8Z8yNdbaR9f5nX7XvRUa2Twds2rNXypbX&#10;tFO2bfz4Er6XD6ifl2nd1DeJbtPWfOecPjqwRtfnbc4Xz0n06TlHHpwa7Zpf9fHPurOcz+zEOo/j&#10;w88Y03rSj9PZdj1f877RQKOBRgONBhoNNBpoNNBooNFAo4FGA40GGg00Gmg00Gig0UCjgb8PDeQe&#10;rd7kPqU9SPvco6+5rCx9fnE5enBn3A2OjHNYYu8TslWhbrHFH5B6FBRff2e5r3teGdN5Y1nyXMR+&#10;P7AjbrRi11dv4o99ZPEF/P4SNrJrb2B9geFWFcYFR2bJM8+XsePGlHHjbywfr14e9zVw+jgyB4PL&#10;gkOyb8/R8tJzS8st47rKvXOmlbVr/lLJGoW/luyh2qOGQ98z87ayKWLZtDgyMKeqV7F324ojg6Pi&#10;l8NHYiv3kzWflzmz5pVrYn98wfy7yq4dG1rlQrajA4Gp95eydlVvGX/zhPL9H/6/ctlvO8rPfvHj&#10;MuKqK+L8qRvL70fG75+HX1ouvfzCcsllHeXCi35V4XT22+31dnR0VLiCOO0wZPhRxZE5FnWHWP0B&#10;Pz371IvBkbmq3DG5q6xZ9dbg3nLuMbdfQ8BzSnHMSnUuze59B8srf1xausbdFByZ6aV3nbgAYQ+x&#10;ty3ZV869cfvUedbS5K7fl7UfBl6Id1CdKdLSb50jsz/IBmJ2rFq9ptw24ZZy/TUjyivBHzpRnbFV&#10;VV/tzWf9vtEGvBvGwp5wRGBnMAgYA33CUa64+orAR39TfvB//08Z/usLyuvPLwlRIq5I8GP8d/xY&#10;iyOzt/9E+fM7K0rn+MkVR+bRB+8tJ/a14kG067T++aut+8qjCx8rv7/yitI98/ayZ/OnUff548jU&#10;5ya7hU/Y44ch4FTZ4/fbaZgyLBCGCscSJ+Mf/uEfzsiRWb66t0yZNrNcGLqZfMuY8rE4MsEnCZMr&#10;B1rwxddwn//P3n14W1Vk6wL/x+64494xbo/7uts229IoYhYVBUFRRD1kxYSKWRRRDJizbUAwZ4yN&#10;CHoOIkjOOVlv/mqfCYsjoFftfm/csUoXa++1a1WYc9asder71qzUN3x32rRpvytHhl4PlmBjYuXQ&#10;OXwN7wJvBm5K712BQ8JB4buHHXZY+fd///eKnT7+8PSgZgVmFnEo6Jq12ncIR2ZTQLXvvPdRuXrS&#10;VeW2GyeVJQs+Dj8UttGHI/Nk+KNhQweXK0dfUhZ88WGUENy5HXsqr6rZXtiOA/aDe6B9Yj7gTySH&#10;x/vPMET7/+DBJQYIL2bT8HrxIvgm97rWtPtmffmZTuQxBvkMGCbbp5/tzTgyyZG58poaR+aV/2Ec&#10;mcXfLy3XXD2pnH7KSWXGvXeWjat/2Dvutb+7u4Oh2ysCJgbPhqHhSsDKxQWAARqr5hY41YQrx5Qx&#10;48Jug9NwwoB+5fh+x1SOw+w5r9TYW7vDL+wMB8y/Llm0uNxz+21l6KAzyvTbp5Qda3+eI5MySvzO&#10;d/gX+bMlOoDb0RWsld9I/yGuhb7gNeEw5ljU18TcnF2H2xp3+gTTS64AjFYedkGXuBN0+5e//KXa&#10;6oiLhwUfdFzsdza5TOk9bou+4chcN3lS7O13e4zLceXcM88qJx7fr57vuvW2Mv+L8L8d11u7CIPl&#10;B/AG4ddZpx/ZR7P/rvldP/BpcKr4j77cGvl+SVJWpqxH/73bn5g6f6U+v2d+39OfuJ8NkyW8U0wW&#10;8yGO28a1y+v4FfNrx85dZcXqdeX9uV+UC0eOLucMPrPK6cmnHyts5q2355SP5r5fPv9ibvn8y7lV&#10;t/ql/lnBJzAWtal///5V/uap5KNqAx+buvPd88qBxqA8uHCwfXwqvgcfwN4yfLDrUsrDmd3hv5I3&#10;O+np6amy8FtTDu5r6oxc+A32qZ4333xTlr34cv3yO/yjPTheeBl0l3KgL4f+4juI1wEjx0GhK7bD&#10;7vAF2Lmk/eSmv+ydX5aXb0yZyJsxKfDQ6IWvwHNgB1lvdo0cHMo1xvBmcCpg9Xxlcg4yv/LVj0ch&#10;xpJ5I5Ny9M884nfPDZ4lsv2ZTz+a11JPfDi9/9xeS8YleaYPYfPNlGPBtZRLc68l40BftTf9j7y+&#10;K4vfYW/smq1meXmW97ekLIftqovu8bvoWnu0mXxSX757NmAfuFHy0kEmv6cM85qzesiffRubfFnG&#10;nsrf9bc75hixWvhpeuPresJum1yYZrk+qy/b1/xNnSlXZYj/giNDZ1JT7/Iqh83g7uBl4BVqc+qF&#10;jNyjj331zDbxeMjD/I4r2pz71ece86O/B0YFj2b27Nn1mjYq8/9FSn2lzpzZvrFnzOKw5RyXeVJu&#10;5GK8y+N51N98fFf+rj8H6pd7yIrPwBfOOEryk4Vk/vY8IeaOsctfZUp95Hd+SpmZzAd8qWckZaQe&#10;6NihfX3LyHvbcyuBVgKtBFoJtBJoJdBKoJVAK4FWAq0EWgm0Emgl0EqglUArgVYC//sk0FzPtUZo&#10;fdAauPXJi4ecXl597pGyM2LCxApl7HH0U47MjuAXwOvWrfXO4LQyZuwV5eVXn4/9SDrvFOf6tbKt&#10;V8Kq4PneG92weVXE2wiszBJwQG074pa/v/ByGTuuq4ybeFmZ+1ngFntwV8Tojx+jHod9lWr++LJ1&#10;Nz5LxDlYtqHMfODxcnGsrdpracn3n+/FDCL33gRLgNnCtO655eqyrOcf8VsAsX32WsJL2cuRifoW&#10;zP++3HHL3WXEsOHBi5gasUICIxZp5sd41zMw3KBclJ6FgSNPuq6ceFL/ctEl59eYMZ989mFZ9N03&#10;ZUHEXvn4kw/K+x++U49333+rckng57Ana70wNviydWWx2EMyZeP2iOMQbdm8YXd56rHn6l5LE8dd&#10;WveSsi59qGNvp3/lB1yCrdGvdRu2lFmvzYmYG10RQ+f68u3X3rXtvOOqaG2gX4l8c4174uXDy7xP&#10;3g7Zbi4/7ox4Qb0cJGqkchycLTDwuLBg4Tex19KE4MgMLi8+G3Ebtq6LHPsSfKLvmjp803u6MAi2&#10;BV+CJ8IX4EZjAoMffuGQ0u/Iw8p5Jw8os59+omxZs6Js37GpbA272hNBKrRj3Zbd5bV3PimXdk2s&#10;eBaOTNm09JCy1edlyzeUhx6YWYafO6jcNfmqsn7Jt1Ha78eRaY7NfZLofEpZ6C/8CnYEW4EzwQRh&#10;TT8XR+aDz76OeE3XlgH9jy8TgwPyxUcR135n7DAW+tjQC+c18QJ9lrq7u+t7/r81jow+ZD86verg&#10;JlkP/AL2dLAEz4Cp4kkZQ3yWuAJiyMDZnn3i4d5xLWZQh9u3OWKqZByZ1996t+7vdceUa8qKns+j&#10;mvAxlRXXiSOzePn68tiTwacLDtSYS4d19qKKgY7TtTl8QmI22te3H66x2ab8XGum7JtyHOwY7wlP&#10;Dg51IHy+eX9+JgcHXBF+B1/C69hZeYrBL4wG515L4ybGvhbRn5eeeaRicDlusyz9SPlXLlFw2LbH&#10;AJ33VfBvJowPfs3ZwdWbWbZtXFX7LK97YGdTp06t2BncHB7Gfvl/cnDor7OxCuf64stPyptvzS73&#10;RPyU84eeW/4aHBlcwldefTHGqJge4Rv4+jC75Ut+KPfeeUcZfPop5bbrJ5WVsSeTug91ZJ/Ilh6y&#10;X3md/8j5yTV58JRg9XA9GHjGgNBuybmpa300n9CZfTXg/ilT/fWZbtwnNoCxqVwy+nLep2XJ0kWx&#10;997KeqzbELE7tm+qfbfv0trlK8qCf8yLva2mldMGnFT6HX1MuSHsev7n4X8bgarM1/BXmDr8tWmX&#10;qZ/a+N5/tEm7cUfcg1eljGa/mvkP9bl5T9arTlw+sQNgybDI5m/KkyevKYPsfScjNiz2y9OPPRh2&#10;tiZym1s6ey2t37StfPl1dxl75XXlbyccF3yiiN0z77O6T9WOXXQURrP3iI+RlK9sfgs+qmx4P/5B&#10;jkH5sj0+N1PqUDnNQx7307k5G78qeQ1+kzflzwbgs/Te1dVVZZ99lu9giQ+cPXt2xZjZGFz+90za&#10;pQ/JaeJDcaTThrNtfJG970bFHEOv8hvvfI2zsSRv3ic/ectrXxo8FuO+mdgcXsIxxxxT/bY8/Hmm&#10;pj7IMZOYL/a3EsNH2Xxd4uD6kwknDYfEsx6OjvY55FGesWI84ufwV01foAx9abYh+yYmijGDB4Kj&#10;2dPTU6v0e7bTeFcnLgeunb55NmqmlK1r7nWIa4GvYQ4zps3v+Xv9EP9oJ/niyeJU4FQrO8tryiDv&#10;+TXn7DtfYQzTNX3hLWRd2ux3dbqm/cYCDkL6o6xbPm3Pe7OdyuAvcK1wL9hTcy/FzGeckbt2eL5L&#10;/5rlH+isD+ptpixPW+hJf3A68ZnEopOy7z437QLXSmys5GY0/Ye8zZRlsE18Udw4c4Vn1kyZhz71&#10;iU2Ze8RPUjYfQT7/LxI9pT1n/RlDMPXkmUUbM1+2lcz8xu752+zTDz/8kEXtvccF96kPF889nuP4&#10;6mZ8p5QVfeJHGbt8onhQ+VsWnjpLW3OdjGfNmlV5SvxSk+MkP7vQj7SPLKs9txJoJdBKoJVAK4FW&#10;Aq0EWgm0Emgl0EqglUArgVYCrQRaCbQSaCXwv1MC1gOba7zWGa0Ze/cTTjXi/NPKK8/OLDuSIwM/&#10;j7VMaAVUx/5GW2xUExfWr9sQa5v3132SXn9zVvwK3OxgSM7KFt/eO/tdgRFZB1++enFZt3512bwx&#10;eDCWgaO8N19/u0y+4dpyw81Xlw8+fjviPngHEEcm8qg4jiZHJmqvHJJlS9aVGdMeLsOHDK1xXjau&#10;X3TAtWXr1d7XtCfCfXdOLisXz48SopQGR2Z3BDoR62RLBMnZEgSVzVv2lHlf9pTbptxV97545KG7&#10;y87ty8vmbWsixkzwZMAy0f7vvl1Wbpg8pQwOHPm6GyaWrxfOi32axH6XQRwLnAxy6XyPD1Uu1v5x&#10;hrxvrF04D9ZpN0VMjzWbNkfcipDvmu3lsYefKmefcWYZ23VR+eiDl+t6Lh0e7FD+b0mVIxPNXbsh&#10;9sia83oZN3ZMhyMzv8ORsTYuqT/XomF6MGZ44YTLh5V5c9+K7m6KuDD02MECqdGn2GapbInycWS6&#10;exbVmB7iyLzwTMRt2LymrmlHtprUkevvLmTdPjev+86GrbUvXr642ONq/GUjyxUXnF/mPPtU2bRq&#10;eeQIfk/8txtHJupeG0FTZr09t4y8YkLVwSP33xkL6j8cVK4p7x+WrS8PzXg49n8ZVO68/srfnSOj&#10;L+oyRnP9Xl/rGIzrUhMb0G/xMcgfhvNzHJl3584LLtqkckK/48qEK0aUzz98M8LIBFYQReNUSE05&#10;a4uUcaZ+K0dGn/rq7kDX1Jn995mt6atrDp+NaxwRGBoOAmz05eefcGccYWhBxNP6DZu3V47MqvXx&#10;bvzLEXdqzOhyx03XlDXfz4tfYexsOt49j1sW/bB2L0dmdHBk5tmLKsrCIbLXUlM28cN+qdkvbYTB&#10;JA6TGVOeOXaUJ87KqFGj/kccGXWxAxi8PQpgRzDN3TX+V/jOiJ1Dn//4ZkkZN2FSOe/cs8qLT8+s&#10;2GGzndqlLdku439z/GMvtI/nflJlNXLEsPLay89VDlvmcx+OjLg+8Gj7KyQerDz26+hbF93sjD3u&#10;Pvz43fD514TfHFTGTxhdv9ffwjcEtYk6yrqVa8qMe+4uZ0ccm+uCQ7kwuIfqP9RB3ilbbTxQyvEj&#10;HzuSYHvmqf79+1d8D17JvuSBszX77R46Y29Tp07db++GZj64XnIkKj8zYi3gxOz5kb3lfNDnzGDD&#10;Qc19/4PSZTzjGtw7PfYfWlZlkuXDl3FRYP3azd4yydNXBvSgPWwEho+3oQz25/B7lp3lHOzcLLuJ&#10;RXd3d1fOEJwclv9T3e/Dnv1GD86wT9wAGOwTM4MnFvyhIFhG9aHr+JdvWrpiXbnlzunl6GMOr3tT&#10;rVod8uiV4baYZxy79nRsrtk+zx+4hPBX85M+ZxwB+ZrjOT+TQ7PtPjtcZwsS2xabDl+BLHFv2Esm&#10;+ZVnrxl7tMCM2Yr7Ut6Zt+8ZVxYfxLOBuAl4HdIv1U/f8prflSF2Dl6KMYvLgfOB76LN7EgbM2k/&#10;HgH+A4wZH1ObcCL0Q3lpe8YFHpznmoEDB1Z+QHIDMo9ycQaU4cAL7Onp2VtGs+7mPWTCpuhwVPjK&#10;2bNn17rpkD7ZobbggGWcPnLTxrQzdbuPPvhL3Aj61G8p5Zvfnf1Or8oVH4cexZPh+yT1533yGotk&#10;hQNEDuShHzlOmrapXQ59mzZtWo2RI+YIefRN2qCf/BJOdfqnrFs5v0ciL8kZ7xmvTKwh8eyaqdkP&#10;Y4xOPX/I71k2x0nKMu9NnWo3nor+8o3sQP+U27QBcsav94zcjB3i/ux7lu3Mrj0TdIcvymROyH6R&#10;EzuVB3+FLfQtVxubYxlnCf+WXumJLJSTZarHZ+3JthtP5kZ2hs+Fy51J+fIah3i+9hzz/IKz435l&#10;9ZVb3vvPPh9IpnTAV+Cm4YTqS/ZTe9IW6Jwt83PiPeGz8S14cX3tXz2uKYeujJVjjz225ve3kUQG&#10;aS++y0eWfJBnHmO5KVd6lrI9yseJoTt22dXVtZd/I1/qzOffa/woq02tBFoJtBJoJdBKoJVAK4FW&#10;Aq0EWgm0Emgl0EqglUArgVYCrQRaCfz/LYHmuqPP1ha9/2otetAZJ5cXnn2ibIt32u1XsqPB99hT&#10;984JjPvHeDd0+8ay8Nv55e6IB3Bp7Cv0TNzTwawC24x3h3Ot1bo3/N4at72WFkfcDVhWFF62bA38&#10;YePmsnL56vLMUy+W888dXnGnxFWsdTbfQ861T9K1vinGu7VVWAvcwrp0Z6ckeGHgWogsP0ack+B7&#10;vPj8K2XEhaPK9HvuKN8vWhi/yxOHDZMCs/xx19ayLnC3TVvW7/3N+/73xB4jl11xSXn8yYjBUPvf&#10;iZEemWrShrvvvrviZLC4dauWRZGwssAsYKEV64s18Z1bYw+Jlb13leLdSjgTmZOLNftMuT5uzRkW&#10;e+qpp1b5weQ6Zfe2fT/uTWBbdPYziV4OdcDIK06+bWd5/Y03K0Y+JfhLi7vxigLTqbGC1B+Y6w6y&#10;i/zbd5dXX5pTLhgyImLenFGeCVltDiyYfKvNBCae8k6+EO6Q+DrjJ44uwyOOxHMvPNWbJ06Rmrru&#10;XMl/w163bSxbtu3jIdHL9hqzpoM9sB9YhvdYre0n3mE9Pu3S2bvheGEwCjgQnDzbud+ZHnv7sHzJ&#10;onLtpPHl5BP7Reyim8rSxfH+/fbA2SIGRueebOevP8Nw9CFxhWZJG9eFLHfHlcaxddOu8sbsd8vE&#10;8cE5OHtAufeeKWXB158GvrAl1BPv0Ef27dHfNZs7fBqY55FHHlmxTzEcEh9Vz5bNW8v20L1jt2BG&#10;od89QRD5ZO5n5e6p91SsGU5hXEspT5+NyZ9LzfyZ1zU2nziFM9snhxwLmTf1AhP3eUfo/qnYd+XC&#10;EUPLxZcMrxglXDJT09fRPwyTrr2334xfID8/qD5xXeBBGfe/2YZmeVlHng9us5mjc27KiZ5hirBC&#10;76ovifhT2cddEV9k51ZxCDrjfXNwC31m7xtjrK+PMfbGW6/VvWemhl/7x1ef79WHOsgQPgUjsleF&#10;8qvv6/VJfNM+u41yG75v3fpVZc7rr5Zrr7+qjtEXX3qul/sXLYg5Q1IHnwQ71H6YX/V5MW/U8XIA&#10;Lkj6dpwre9CQs3068Nukph3QI9zQ+IQ1stVde6LsXnmYgzY32ty5XovZ+w+dNMf9lvAdef/O8Pk7&#10;4vCdPS385qsqI3XBLmt/4tf9bTb2/lm1tDz40H3l4pEXlsk3Xltjw2SZKlZfJjEW+CK4Hi7F9zGn&#10;ZOwT8+i20DFf6H7fc77D5TA3wPbsD5MpZU82fBus0Dv1bDl/y7zNM7m6R7/g/N7FZxtSX7y3eV/f&#10;z2RxqAMHh0+FP8NLMyV+md/ZQcpJPA9YtXgK4pZIWYfPuFdiTOBr0A0+jf1PkpOl3/vGaHDo4vki&#10;Zbzkh0XltjsChx82uD6n0Ef61Ryv7BhH2DPEa6+8sHfuopPm88/WTWvLmtjvK3X9xFOPlrPPPaOM&#10;HDWivPUOHXXGRfoxbVdf8sjo8otPPyzbNq3rzdsZ11nepnWr6vXFPQvKg/ffU047+YRyxqkDypuz&#10;X6nXt2/u+Nz48qsTnyDZXwZXyrOFGA54Dn0TudiXzDOWuVTMu6OOOqrGCoFPd+bLzl05RswL9rNi&#10;lw7ckkyZX1wKZYrXZC7SlvT58tKPOSn1RLewbs9XeEPsXVmua2Mm+pw1a1bljfF32pjJXCKlT8m9&#10;4ZqxS3Ls5T36pF04qPwQ3H/AgAGVz6EcSRvkyf7bc0ufcGSMMTyd7Ee2wVhIPSgDV6erq6vy88yt&#10;Wbbf5NUv/WRLySnRHjKSjKO05XrhEP/kuDrYOW/VJ3rEw8NBNUb1NfsgnzyZ8BrYEX6ScZSxQPzu&#10;+Sv9fvMeY9iYMPbFVkz/pY6UpzHPb5KpmCvakIkNNOWIu0I+2mxvv+7u7sy6t918OlmxJ3wrvpDP&#10;SjvKsxtTptpFR+Rg/yB8++bcwG5SLqk744b/xmFkE9qd/iob5RobxbVMjq84SD09PfvJVptSNnnv&#10;P/Ocz0FZBx3gx+HTNeMc5e/ObJCd6yMfbnzZXxD/ybjtu+9Z3ktOyuaHcCQ9n7HzgyVjkZ2RK5sQ&#10;TzDnEffkWPNZncYVv8XXievTplYCrQRaCbQSaCXQSqCVQCuBVgKtBFoJtBL4/STgb/fm3+n+jvZ3&#10;v79h82/qZm0Hu97M035uJdBKoJVAK4FWAv8KCTTXW81Z1hVhRNYcTz/5xPLwA/eWVcvhW3geHfwu&#10;cZz1Gzs47e7APz/46N1y+x03lzvuurXM/fSDyL+rNj85Cb7kmql3TGHPS5cvCtQergHf2B51xx72&#10;G7eWt954r1w54dr6HmFzPbUWGP9op/XwxAVcx3Gwfp5rt+7bjyOzO9oTGP+G9ZvL88/GevwFI8vd&#10;d9xSvvjkw6i+g7XusdlTbbe27zvglvZJmnzjNWX02MvKC39/Zi9Hxnyfa/jWymEJcHdr8/O+mFs2&#10;9OJoeDdbNqzZD4dO2Ws7HNEabhPv06/MY+3X+j3cAUYFF6k8m16dKL+D4TV1pISDp4NhI3ndfjI7&#10;9pSyet3G4B48W8aM7oq9haaXZd9/W7ZtiL0VYjeojpxgQ6HHkK/jg/fmlvFjIz7J8ceUW2+6vnwd&#10;e2FUfoy24iE59uwIbksHo7bXyLPPPVkuufTCijG+Ogs2Sv77cy1gd/hbcAbvs8I+E9fu5O/orMO7&#10;6rz/6/1ksvXet3fPE/fI5zN9ZUve/bfmnzHeK6arnQ072Ps5+qE/C+d/USaMuTzisHT6ubh7QdkZ&#10;fapchorf1y786n88W8JIYFLwEth3trviMKGbUEI9IuRQPe8Mlbz95gd1/Jw84Khy+62xN8tXc0M/&#10;Ef8iMpOQrBtirHV3d1duwh/+8IeKUcIY2LM6mnhhZN+bduzYGTp4v9w85ZZOrIdejFKGHAc+N5+L&#10;fT9QaubP311zr3bAFGcHbmR8ZPK736RdwVXCh0qODP08E3Y05IJzyzmDOzEXmj4ix5J7jSd2ZO8I&#10;Yynfjc/6YUPy28cCdwO+A7PJuuG/PmdblZf3KP+Xpibm5X5+C6aHRzEnxsGqZXxvx677+l/78uRv&#10;K1f9UKbde1dwzIaUhyL+RsevdlpBn/pC33BD+BN876PY763D1Qs+WfiPrRvXxg37/AfeiPJXr1le&#10;HntiZsSg6Sp3Tr21zJv/eW+9nfFJBurAWzGG8F3EEthin5zmGKKv4LE4Ovy+jh74zFGjOvuEwUeb&#10;mKP5SNnGPh4hLN1eG7iWuEHZf+dOn6Mv0Yctlc8ZQyLuxUE0vtlR4qgdPfbKNe7dtGXdXs6Nee3D&#10;mM/g+jge2pR4m/Kkji3tqrFgnoq4VzhZU26eHPuvdfTViR/W6V+OBfewaXtIkL99+NYG/yj7gOeD&#10;J7M7fEcnvkwHF+f38UHgh3BEKdvhM1+QvAFl8xWSPjq0PdvvOowaFwHvy3w5KmSPI6PM1KV8P5eM&#10;lUMdYsKIHeBZwtjRTuOELj0LaIf7M9ET24epGm/67XftynzGizKMV31la3hVuSeNsoxN/mvz1vV1&#10;7yp8o+Url5aHZ86oe+9ddfX4yidjCynH1JHnFXMwHHXi2CvKO2+8VsdG1VH16b02E/MXO3PdPorX&#10;XHtl7LHYr1wx+tLyQfA9Ozrt6CDrUB9bN0ZwJpSdXJgSZePUdrgv++zyvbfnlCvHd5UT+x1bOcsv&#10;v/DMvvbo7G9M5JrxYfATYNrkl/LIs2rEaTCHyte/f/+KN+uLcc93Zcr+OrMzz0PuMX6Te5LlGut4&#10;X57d2DgecMaD6IyxLLVzNobxwTxD8t1sPW07y5STnchrDLMnXIZMmU+bxQ3xrOb5AH8p41bIyx6b&#10;/WK/no3tCYT3gsswLThvyelzj7K1W/18jrxHH310zcte3Z/tlb+ZjG2cEraPs8EOk2dBlnmfsnvi&#10;uYAP8byC98i3/08T3R/qyPKMVf4ctx0H0ue+Sdu0S5JfX2bMmFGfvfDGPYcdKBkTdKgP/LrYJH3n&#10;+7zPMx95d3V1VXvBkajPQZmh96yu5lyhHU0ObPoS2bV5djxjGI+erZNz5bem/TXvwYXHsfAczodm&#10;DCL3SPwTG+Z78RvNueyLbuktkzJzrPA76qZP3DP5yRqXVQwfvHl8Mr6z2a4s65911j71kbM20KW2&#10;Gf/sQZvpOu202Q4y8Pwk73/913/VuZsf4DNwnOgk54K0fc8m+EeeRekx52vlNnWQ9WgTmxkVc5jn&#10;fGPGGDYm1c+W+DSyVze/gVejvja1Emgl0EqglUArgVYCrQRaCbQSaCXQSqCVwO8rAX+35WF9JP/m&#10;9bd3rsX43d+Z/8q/bX/fXraltRJoJdBKoJXA/zYJ9J2TzFlwDeuU3lu+Od6N/+zj9xsxDAIXEkcj&#10;DjE8YEG4DvCnSddMKH9/+fmyZt3KivORVRNjsHYOI/JOJZxjxaolvThTJ85LbIcSC6Gxl8vCxeWJ&#10;R5+tGIB9BqxJN5M1aGu21k/NrdZnvRNvfRWGCouw7h0RvOM2eFOU38uRWbd2Y8Q2eaEMPe+iMiT2&#10;HLkvYt8s+jbW7/E3gusD14Ub47PAoMUqWLZiSRE7YcotN5R775taPv3849530zutynneN9wKbfFO&#10;7CMRX+Cbr7+Mqx3MC/61PvBmPArXPCsk/uBd51GjRu0XQ0Z51tnlg0FYN/aeqfeXrffO+3xu7EXR&#10;4SnVOkInNRZE4HedOpVw8JTPLQc7249GHJk16zYF/j69DDrrzHLn7TeXJYsWlM3rYt+AHzsYOvmK&#10;AyTGyM4de8rbb7xfxlwxsQzof1wZP/qy8vqsl3rj2nTkgF/SjFnxZXBorr3uqnLmoFPLVVdP2I9j&#10;1cRArH1bB2eb1uabcSTEklmzbkUv1h3vUlf8slTsF/5GH9bKYRHkqc+SMzvKNXrvEsPqlF8xfvEv&#10;wjbEDdixJWJj9OqSrXinf9zoUTVezswHp1fd7v295qtV/Op/2LmxCLuD1XuvHKaQaeuW2BtlW8S9&#10;2Bqx/rftjnbG3jgbYw+hF16OOEkjS/+//rncevOk8vX8T4JPsi+ODOvYFnnZKszjuOOOq5gf/Cnf&#10;7yentIt8plUv7AE/AT4Hq8IfgKlKKdO+n+uPB/inmT9/ds14YvfaMyrGBJwxMQ3+KjkU4jzhx2Tc&#10;IN8feezBcv7QcytPxt42mVf5yszErpI/BcPq62PkMzb1DxYkbgC8vxkPI8vSZmV75u/rTzPPgc7u&#10;k999KWO4DvwNRn/91YEVRSwLtpd2VcdOxCpq8mW2Rdyi2RHn5fKuSyOeyfAa86WTf/9a8QamTp1a&#10;39PG+3lg+t2Vx5c8FmWHlPbWZR+kDZvWRNlh54HTT7xqXHkveDXJQVO6tqdctR0WjbdgvH3X/XUv&#10;B6e3zODLdOro+AH3w4zlh4/Sd3d39352lOWze2NSu/E6jAd7NIkNkvGoUkbO4uukffX09NT5BpaG&#10;F7VvTuq0g/x21r32Ot9xZF6b83JtE51nXK/UkXbzx+SwIeYLHBmcrCsnjatzhfrF3pHoN+XjOxnB&#10;b+HgDzw0vXwWPMrkWrjP57AKd8pe8T6xxexZpP/JMeAbJGNFP13HL4DzwlXhx815qWaOf/g6PEPj&#10;HgbrvXo8Alhulilvyi7vO9BZnkMd2VdzlTaRvTGViW4lZcC/+RVtwimAw8KGydzRtz18Dn/Ot7tH&#10;LJKfjuGOHFfFnPv0M4+XC4afX84598zy6GMP9cYe67SkWT694vPgqF12yYXlqccertyVjj6ivN3B&#10;X6pc2o5N40I99/xTZdiFQ8qgc84oYun17I1N19FP0yfwn+ItaffEcVdUHlwzZlO1geCmeU54P+LR&#10;XDdpQjl5QL9y/LFHlAvOO7u8GBzAfTyaTvt/y794SvBqzxW4TLhW7JVMyMKRyefZ8Vzl+c1eKGwH&#10;R4DtZB9TX3mPZ7O0dxyvJv/BHCM5z5o1q9bPVuDq4kdom/Ik41/dfLW5xxyNO9rkpzRtxBjviXHP&#10;t+AdiBXWxNuVaXywIz5e//mV5DyIbZXJ2MKl8exhfIm79m//9m8V+xcXo5nXPeSnfrwzz6Lm1z/9&#10;6U81NpL2sC9jo9kevtkzsdg46tBP7c8xkm1x1h68EnOENpMFvyteS3N8Ne850OdDjV2/qcccKbYZ&#10;uXg26h98B3oUE4iPyT7oc9NWfOdnyMxYTu4LuWgjvbEFc11XV1flm5jn+YjmM1+z3WwMnwvfwZyM&#10;+8IHaCMbcnhe4tvEFjnxxBPrs4Mys51Znv7RG93TycCBAyuPybhnf+alZjuavlTf6MYcJ+YJmZi/&#10;2FjymekY30879J9u3dO0UfLKctXF3ylHfnaDS8I307P+snt9Tj5v9uWffdZG87JxrB32TWLT/PSo&#10;UaMqR5E95vyRY9azJN8iJhgZkTO+nLnMMzw/wi74buP+iCOOqDqz1xb7IOdmSlk1r6nL3wXsiI3i&#10;wGij+TU/kx+b4NsOxv1ultl+biXQSqCVQCuBVgKtBFoJtBJoJdBKoJVAK4FfLwF/9/r7rfn3b5bm&#10;Wq6TOh8oT+Ztz60EWgm0Emgl0ErgXyWBxDaa9Vnbt1498MTjI97K4DJj+tTSvXBeZOnFOvdieB0M&#10;6qO571X8FIbqs/f5M45Brpsq35q7NW3rxrDHlauX1D0lAq0ILCTK+jEyxbFpw7bYh2B+XVOFrVmz&#10;tkaba6/KyuT9cWussAXYBY6MdVd8kmack+TIrF61rjz+6DPlnEFDypmnRrzwiWPKO2++VrGvvThY&#10;o38rIj7D8y8+U8YEnjV2/BXl78GVwQHq5O20wpye87qz9WLrwecOOq08dP+0/WNB1LI7nAv4vXVb&#10;eBneC+wh179zPTifK6z/kx080H4j3mG9/eYbyisvPlv3TMHf2LUt9mMJ/o29nJrtS1n1PWe7D3be&#10;tD0i8YQ+Vq5ZX+6aek856sjDy7Ahg8vnoWO2sGNXxrHw7nTgasGR2bh+c+zP9XIZMvjC8rfjjqr8&#10;kWlTbys9C7/qbVPHZlLWYsiIUXHW2aeVM848pcbAEIsBVkzfTdwFJiPmB/uBZXz+5dzKicmy+p7h&#10;bHgl9t/CQYL1WCNPm0ydkQt8VdmwP3Hh4VQfvffWAXgvwW0KjHThV1+U64LPM3LEBdWG3n879tfA&#10;HWvYjnJ/S4IRsAdYC7uGI8Bgcsxu2xr4Ze+Ycd65c1fgTl+VKTfdXI7/a79yzlknxD4dt5elSxZG&#10;M2Dv++LIQKfJEx6BdwDvgPnAqeF30vYd7AhG2TlWrV4Re269Fnymq8uZZ51W38eFSR0Ix2vKVlkH&#10;SgfK4xqb13c4E12zd1ib96j3Tx1bwpX6Ydni2ONkTrkq9r46b8jZ9Uyn+/gQ5NOJ+6J817Ud14Kv&#10;6+npqUU32wSngT3CW2CcxmjyLJTNNmFvTRvdv32H/pZyU2fqlM2LPwB7Pf+cM8vVE8eW115+oWzc&#10;63Oiz43YLCsiPsbTsbedGC9jw0c9HmNp8ffdUfFP/9aAB9M3XJWdXzTsvBonbNE3wRFslOlesZDE&#10;4Zg955Xg3oysvKOZjz5Qr/k995pLfWUf4I7qgPNNu+u2yvFZ8cN3tT3uywNXho/m3/kyPtD7+E19&#10;kV6WmzxIsRv+/Oc/V39/dcTumH7f3cFneaXMX/CPGu+mGVcqy4I/4loa0/BYPlfCrco9lsQa0bbV&#10;EffLXm+XXX5J1bu+ZCyi1Jd7fcYRXbT4m8qbPO2MgWXEJcPKex+8XX1Xp59ydrD49Od8D1zWWLY3&#10;j9gz7jGnZByclBFeGP8FV8S7hIGTh5RtSZyVbeOfkiVMklxhx8mpc59+mJvgr3wiWcI6zVVsromv&#10;H2iurRU3/lHmoQ5ZlWvsGkMwX/7LXJbJGMMZERMEZorPwBeZz4097SC7lF/eZ7ywCTFkYOEDA+Pm&#10;v/HiUu/mEHtATr//7uDHnFd5c/ZLnL/gy/rccbA+smF+8OyYjy4O7suMe6eWnth7q8lLo6PPvvi4&#10;PPJo8GFjDhgYeyGNmzC6vBscMpwrvzfLb37md/GZzjztpOCSjiwPhA2/99ac2MNwQX3Oeu6px2p8&#10;souHxzNK5LGX30n9/1ouuuC8MvuVF+sc3+HppDR+/dmzHlvBf+jLYSFjdpWJzeE9wLf5ZPwAMmdn&#10;2T/500bd5zuOAj/rPjFnMm+Tv8j22Lr4KcapNuGEmbPpwhhw3Tzu2dEYgsE368p2Ohtnxg/c3DMT&#10;/gJbk/Ke7Jt2iFmEgyDmjAPf2ryLn1ZjKsb8y/+LN6LP9IdXMy14fbgeOR6VnXLDHdLu/v37Vz4R&#10;m9Z+Y99Y8FxrjjMmfXad/ZuPxJtq2ny2WdlijZmH5MdTUr52GWezg0fEz6eMa4cP8o8yD3X0xJwo&#10;3iNZ6PvAGGPq8lk/jD36bHJJsir145PySWRIn3Shjfg/ZMsmzO90zv+bD5LLwq/pa99+qMs8oUz2&#10;Z+xrn7LYLz/jGk4rXgROTfqDbBu941/hm6jf3w3//d//Xf74xz9WngY7Y2P8i3u1gX7TXpSjfXwr&#10;XgtOxuGHH179lnHEfpzp2zOVuUd9mdhm2kmzf571+DzP+WyKvzbetEV5+kVO5q+mbWS5/8xzd3d3&#10;7Qc7y3nDmc9mB2yY7rRL/ySyw10hj+S0mcPMAexev9iX+9kFneKief6k+2ZK+89r5GY8N5+9+ANj&#10;ThlkKF6Mgw3m2Hc/XeacnuW151YCrQRaCbQSaCXQSqCVQCuBVgKtBFoJtBL49RJo/r2slL5/w/Ut&#10;2e/+fsyj7+/t91YCrQRaCbQSaCXwr5RA37VIdSdHpt+xR5YBfzuuXDbywvLsU49WnGj18iWx105P&#10;WdyzoHwVMVJeif1Abo74KhOuHFtmBl60eEkHn02MMNfPrWlaU4Z5WFOGl+DIdN7fD47F7sBWQPEg&#10;wN3x3vDKiPcS2JkY7N4HFEtjdqz/a5sY3dZGrbXCK6xzw2Rhg95x7AocVMztWK2Nwqy1xrwbHBzl&#10;r1y+ujz84OPl9FMi5swpsb5+xikVp3r04fvLpx+/V5Yt6dkb6+C72FPoxZeeDexzeDnmuCNiL6CL&#10;ahyFfO+/uT7bfB7AzYC5wLVGXnRBuXfq7eWDd9/Yt69CxCBZs2JpXQ+35g2v9L4ojMD6cLOsaHxN&#10;1n+tN+snvoQ+jrp4eBlz+chy7VXjy9TY5+rpx2eWTz58d189efNBzp5JDnVsDdF9/PlX5dkXXirX&#10;T76hHHfsMaXfX48u90+7o3zfPb/GAQoULEoPhVFc/L9pQ6yLP/FcOeO0c8pf/vSHiGVydLl85EXl&#10;yUcfqnFvfgj8Xt/tQSU+BYzxssAJT46YRWLIiCljDx34fFMOnptgWfQP+4B7jRw1ojz59GNl6bLv&#10;evcmoevO3jC4WjAZmAk+gHdJvRtsHT9tvlm+tXs4zmGHHVaxEjrxDj8O0oql31X+0bZN6wquz2MR&#10;M2lU2ET/448uw4ecW3lQ8M0gz4QMYg+OylHahy0eRPw/e1k72Zh2sw+YC2wNjsL2xe7pDJgfY2yt&#10;DrzqvTJtWuDBFwwtRx51RJlyw/iI6fNi2boFPvNTjgxZwvBgX/AmmB+7gsfDaNauF5dnbVm/cVX5&#10;euGXIetHggs3tgwdPrgMPv+sin8f7L3cn3se1vkD5XGNrukGRsVf2AuDD4AjGvt8inGycbO2rYk9&#10;az4q98eecF1jRpVTA1O27w2egzGTulafMh0pV2XzHcYgnFe97AO2ox3qmDZtWvUrMDc2kRgqu/I+&#10;+9SpU3+Cwajrl6QmdqdNKQ9cQvvUXBt8H3Y2+rJLysMz7i3zv/y0jhtxJOyr9nb4lPtm3BPj4KLq&#10;ox6J+BgrVi2NYbizbIzYM/oj8b3KNn7gzjBAPBkcPnuF2U8Px+v7noV1bPLtn819v+5bNT5wf/yC&#10;adPvKou++yZK64yxTiyZWnz9J+XMXvEU4I+Dzz69TJowpsa+UOamiK0iZpdYGLdOub5i0t6bh2/C&#10;tNhSEzPcV3on/gqskfzZKpuwN9uwC8+v/J0RFw+r+908Ff5g4bdfVR/SLAuXEg8D1mjugbNmX5zt&#10;2/RNxL155dUXy3WTry5nR0wQGJ54CZma+oJDfxTzxcOPhC+47OJysrkk7rnp5uvrPk1iGjXnB5/p&#10;Q5v4msqRCPnjc7Fbe1g9+/yT5fU3Z5V33nszeDNv1fZqs367p6nPbJNrac/y4PSwaXMEu4ZBmovs&#10;jyKWgfEO12S/7Jld8y2w7iZnIevKeg50ZlOHOtyjbXBeOiZ7WClMFLbs4Gv8NmrUqDrXa5u283Xa&#10;TF7akr467Sy/514bninMCXgOxqWYB7fcemPld516+kk1xsu9wUX5fukirapx7pr6afYvMVR7LZ34&#10;t+BM/vEPEXduULkt+ExTI47ajddPKtdfM7GwuQED+5e/HP7HXn7njNjTaUktP5gSe9usbGXm+FYv&#10;e7w/9kbDs1T2qVHOOWedWoZHDCzPJH895vByyYVDyy03XlfuvPWmMnTwoDJ40Onl9ddequV3Ypop&#10;+dcnsjUH8GF4GZ63klOVpaZ+fddu/J6ZM2fWWBBwbc9ZTbxZP9N2Ulf53IcDw8+6nmMz9ah8exux&#10;B7bAL+Bu4k/gGXjucQ03BO+qb1Jeytdv2tDd3V1tX5l4OuYD9WX7mmXoGz6F8ca/4J78x3/8R312&#10;0Abzrn2mjDHzj/rYp3LNSdnXtFVnfpCvMcY8f7BJh+cMdspm8VzYfB74I/gGWYc+kSnfow5cC+NG&#10;ecYJ7iZO78CYw7VzWsxX+u2en0up24Od9Ys/UY/9fzxb42nQi2cFPBf9b/pFbVR36tVnMaI82xqX&#10;dGj+oVM8Z/7IvO4Zx7yXiX9NroVraS8+81PGvWd/clQmHhOunzP5mn+0P22CPlJHymCzeFbs3t8N&#10;OF/0pG90bSx4js+/X5Tj/iwvz+wGpw6niT0YG/hYfJw+6XtyYsikr15ca/ZNv5scQvUrn03MmjWr&#10;+mn9Svnqy78i4bDhnxhLfDiuFNmZt/myJgcox5dnKfIgX2Pa2JHIzG904GxckpNzJnkkcs7y8jfX&#10;9L+pz/ztQOeUr3vIl501bfZA97TXWgm0Emgl0EqglUArgVYCrQRaCbQSaCXQSuCXS+Bgf2P5+83f&#10;ev6utebb/JvY33qO/Jvtl9fW5mwl0EqglUArgVYCv68E+q4zmp/EV7C2D6sRR+bK2GfjzttuqlwA&#10;7zzfHpwYvIw77rqlYub2mHj8yUdKd+wxYH8OGJRD2bnG7LO1bWvq1qCnxVr+6rURT3uPWBXmRGvY&#10;geniyASXZVcskVrLhO91BW4PI7GuDhuAj8JnYGs4NLAL+Ib1WOvl1srVs7uxFxCOzJ7dP5ZlS1eW&#10;Gfc9HDFyTq/9GzbknMrhsCcQTGzC2MvL+DGX1T10hlxwbhkUOO/ZsT8D/oY4Fdt73xHfsauz11O0&#10;tibrr7mWa863jo2zctuUyWVE7PEAjx7bdWnly3gvHUZs3RgWqH9wRPfn+m+Wm2eysEaO9wG79W71&#10;q39/rurivMBmYWo4OVeNH10+eCdw3d2dNea8/0BndR3q6P5+ZZl03ZRy8mlnlrMGnVNO6N+vHHPU&#10;X2LPh7PK5KvHlXfefz32OukpO4ITkhyn1SvXlZnBQTrphNOqfK+4dES5KTDne+68tb4vj4v04H33&#10;lLtumxLv9Q8uQ+OwBwb5vhHxfMiV7ayNuApN22w+R8H1yODMkCmcUgwN8UOuue7KipOPHntZGRZl&#10;wp2s48NmyC7X3ZWl3/kc5lkOJ0GZcFY4C1uC74szdOW4rjL68kvqe/xnnTawxsc58rD/U7FN4+LL&#10;Tz/at3eUvZlwZeoYOJDUf/m1bC/bwomB38EnYODe533q6ceDC/J07PXyeJl69x0RR6SrXDRiWLkk&#10;OEmjg/vw9hsvlB+WfB0Vas9POTI4KHAuY8Y7vDAemLp6YJEPzry3TH/grnLbnTeUMePDVs85OWzh&#10;b+XSyy8sU6fdUvFUbWsmMk25Nq8f6DMd9E2uGQfKdbAB8QBgh3wAroz3xeH/9H3jTdeVS4OjcOrp&#10;A8spwbOyz9KM4Hys27C6Pns361AW3TtrI/6DfsMt4bOukXn+znd5D1mdMDeYJ1wNp8D7/v/5n/9Z&#10;3x+H09EPHEkZzTr79q/5vWnTrqf/8Fnfv43YKE88Ehyy2PPFPis3xH5kz4fO34y4KXOCm3jRxRdU&#10;fsyVYfv4iWJmdOwufG/sA5S60SZ90h9YG93CJmc+ML3cdfuUMjniscD8cQCMyxuvm1R94IUjhpaR&#10;wQt8KDhh9jFTNu4aPklf+1ZXth8mKM6O8u+45cY6jvjVq4NHKS7O5VEmzJ8O2R/ZNTE2bVVW6iEq&#10;q7ghXov8cFufc/878VhwGE8Y0K9MiPH6VuxR0/HTnXgSKWdYnn7Dd/mGS4L7KUZOV/h7NjT8oiHV&#10;b4gHM+ryi6tPYBeZyE/ftI1/n3zjNXVuOOLIP5ejw/+eMOD4cm7suXRryFQ8kSbWySboQXLWX/PJ&#10;vRGjTV2Dzz+78mXOH3pOGRrxfcieXYmRZj7OpO7sT17LspULd/SOvnnC3MJfsFf7W5g3xSeC/7J9&#10;eeDf5lQ6aLaX7H8uqfdQR7aTbShffeTu2cL87TCP0aWxZZzjDvFHeArm9bQBZagrcfNm2fyY+R4u&#10;rXx+gh8/+dQTqyyvDU4Lztzi4L/m+NgTfvr/sneeb1YV2R7+x+a7X+7zzBjujHpFxYyOgiJZRBQE&#10;yYjKoECLYwIZgoAgQ5Ccc07d5CwZupturFtvnf4dVm9P6qYJ3ax6nnNq79pVq6reqp1qrV0lmdQT&#10;dshW+xJ2Pq6xOCOeV9ip9Y33GWzWuCe82+2fyb72q0n/SjZRn30xJtmTHTl6KKbKPfuw/qTOB2RR&#10;XpWZfe45504dS/ORLYzz1H02ZkTKh3llsHflPN8QbaUunD0ZqvfvTrZsnTs9FX6dNzumjnnEubPa&#10;wtFfOC9YrwT9sRx9Xf0V7tRF/GtqapJNALYqdn4G0sJUfYf4cuTDNcHaYXGM660N4zkH2wLsF+kn&#10;2EFgW7Ns2bLURzjvdF+UbMqpPBWGT5mxz7FzxxGmehGHdkBPL4dtKPNOcJ3nPMJ2DDbUU+1Hes5f&#10;9klv82ab8pEPzyn0R+Zq4pqLzSVMkMUx8uFcZD0a7r1cm5krjbQ48uGnfcLgy7NKVXx+5hxhDhTm&#10;joITzyzYasCwEkdZSv04FxjHgj/P3o8//ni6XkyMNlWUIWsbgSzqbvlSDpjQt6gb1zLm+aB9OWex&#10;jRBXW+ZsGyPbylU7cu5TRuQwb421tSANjrjkb2XCkXBsbbjGcs3gxzbXIdJyP7fsbfnYJj/bd7LH&#10;7T7XVpu/tmHMuVbI2fpynH1YZsMLpW2LMNuvkcc+bU5fey7aZGELxPloHWWDLY52pe9gI8N9iLTW&#10;WXZwYNwUHxnwwWdfrJRWba998qHPc67j09b8lBY5tCf7xVhLlvtOwAk4ASfgBJyAE3ACTsAJOAEn&#10;0HICjI3I2fdo3pv5ZoYxfcYB2OcdDUc8vbcrrftOwAk4ASfgBO4HATsOqrFJdBTYCaDLxKZhY9T3&#10;rVga5/z4IX4fGW0dvvh0VNIXTZo8IX1Hv3zlkvR9NmueSEeEr3FJ6kU+/NA5ohvge+TL187HI4yn&#10;ohOIepiGOJbJJrdL/OgY90Sfh/4LnSr6an4Dol0JOgF0b4yL4tDDEBddA2PnDRkbmcbGW3HdmdNh&#10;yuTvwtNPPhfGjBgali9ZmObFOcicOHHOkCnR1mD4kI9C7x7dkg0H6yvNmDUtsP6Prdv12stpDFj3&#10;duqqbcrCvb6h7mo4tG9XYvjh+33TnDLoitG1DY3zM6CfZ5wZPYzGlUmblYNsxoFrom6KuqGfoH7Y&#10;wTCvCXP8jB4+JOnx0EH/tmhBuHHlAqJKOuSW+u3afzh8PGxM+L9nO4dnOkXbkCfj+grPPRPntYhr&#10;ZY0YHOeBWRjtovbFuUYupTlN6urqw+mT5+I8PXFc/NmXkz4cpvt3bw+b169O60QsimtVoTtHX84c&#10;FWOijcO06d+HTVvWh4txngkxZi4ZOcpoHboLdFnoPcdGW6M3o51Tp+eeCs88+1SylcD2hrlpeA5D&#10;L6exd8ng2U3j7shm7LwmskV3g00Wuj/0dts3r4/2PlMC9lPoRVl74+XOndL8PdgSYKvAOjW5dS9y&#10;ulGVP+crx9b5th+gY0l1jnPIoOfGDow5Kz77YnT6jR03IunsJ07+V5r7aOv2DeHCuZp4Pl2Omeds&#10;ZGKPTBpc9vjhqCtzAaAHhAvnJxyYu2Ls55/E9o/fuH/YM/Qf2CP5I8cODnPm/xQO1OxIfdI++yKv&#10;Jc+42XYlPWHIsOcD2+jT0LEz/wW6LOyE+sc2xj7vg3hOMb/Nt99/nea1OhjnOLL8kcmP6w+yVGb0&#10;KOjI6COFHHGZ94Dzzepxq+N3+lzD+vXrl65FtAc6fvqU8igkr1CYyqZjpCcs56Ju8fzp1M/ob8wn&#10;MTfOk4J9DLrySVUTwk//+SHaY6yI81ecSHNj2P5nGaov0b7Sb16LdkQH9+5M5+X0H78N31R9mWxk&#10;xo0eHkYN+zjJnxdtsI40rd2E7Gtx/praeF2zfCkr8pUH+9SB9Zp279icbCuxP0T//+moYeGHb6uS&#10;DQC2EawvYXVlpMXBAXn4ctLn017UjWvEvgO74vwrs8LkOCfHV5PGhxnRVpO1dFQ+2kQcKBPnEHYZ&#10;2NmM+zzaBEU7B2yAmMNlyW8Lw9btG+NcPNjF5NpB1wnKIJ0b/Qd998SYtke0nXjsib+Gvz32P3G9&#10;uJcC6z/9PHdG2BrnNlK+pC3s4v0w3ld+W7YotSPtOXrsiCRj9Jjh6bykX3G9k6ukf9FX0RtjY4IO&#10;Hh9dJX2Wb/m5llCHpUuXpvOJeR0WRxtC6idXvuy5Nlb/LeTbduXaUhOvsejIWSuEtuec1r1b+WLr&#10;ik0Pc85wf4c/stW3pE+n/Namh+Poa7mXMrcBc65ht8s6XMwPZNfgilrcmF2uXyEbWXBFts7hXHni&#10;9bL2ajgb13Fj7rPGJvvYXNqGcDXaijGPFTZjjZlnHzvPki2/6kmY5OA31sV5FaLNDPPY1eZt0HL3&#10;lIvnTiUbGuwzsdm5vS6apLXe13lmJRAGB7HmGIyso22tHY2OFZKnY/hZObSbPccUl76ITQX2LXas&#10;heOwUxjbOZZKWdonPxuffl4o/9JSmh+18tiGG/kw78aAAQPS2jTYnlqeVgJx4Vapo99zv+YZHRs3&#10;bM65rtEm9hwuJ4+ylvqpTDxrYjvCvFPkyftBIUc9bPtSX8rDzzJSWuJbVyiOPc428rPxtK/8tU98&#10;6kD+9FVbNo7JcR3CHhE7IK4dlVz7lNb6XHd5X1HfRI7yz/YxPU9k+5/6QpYN8agHTG39bP5tvU3Z&#10;s+XgfMReGPss5vbknoyjfpQPB2f24cC9lnW56Dc8S+EkM2uvIl4pUtMf9SVcjm21o3hInuLIpwzq&#10;wwojT93/FOa+E3ACTsAJOAEn4AScgBNwAk7ACdwZAfvexrsY73KM9/HtEe+DfDvEd3L22wne5e7V&#10;++2d1c5TOwEn4AScQEcnYMcQ2WZckzlN+P6V76e3bVoXETB+35BsSY7FuWLQ2169eC7qEzeFy3FN&#10;Dx1v/CPqs/L6p9yYv+6TNh99m3+jHv098XI2Mszz0shuk42MxkJjSBrXRJ+KLgD9H7anGj/V+KyN&#10;z3ZDmqMmJ78xCsZG5vjRU6Fq0r/Dk//bKc2Fg45Y5b926XxgHRPt4zcyL0hT/Vk/4dzvp5vNo0C9&#10;bL7c33WPr4u2I8wp8kfDjXDx/Kmk/4IdtjPYt6Brpw5ysGL81rJSHRWHMd788SgjLuyTysfaK9j5&#10;bFq3KrCeUa7MSlXYV1mL+Wcv3ghLV6wLX02eEudc6Bee+b+n47pbPcKShXPD0UO7w/6Du8KNOvS3&#10;ufaLjZ/WWvpl7sLQ7a0eybZkV+wj4pezh4r6t8gY+5Mdu7aEQ1F/eTnqGRWn/mZuHhmVn2cmOwZO&#10;/1SfuhUtPfbs2xGWRj0oa5Ps3L01yWQNsOMnDyd7D9UcZnr+kjzaTW1FPPpR83H7aFMR9fxXLpxN&#10;5aMd6f/HWXPGzJeUytpQm/SpqqPKr/xb61Me6VMkgzUA+A59554tYcfu+D33vu3JVunEqcPh90un&#10;Y2ugq6Bf8H0823H9i3gu1Mf+wtlAj+NH/elf6BpsH4Yv37ofPLwjrrW1KqzfvCzs3r8p1BzbHY6d&#10;2h8uXz8dU+fagfT8YIqMfN+MMco5y15xCUOO2ljlIxwdILZ12LXU1MT13qI+mbVNDh89GNdtOxVF&#10;ULuo647tZPkjT+VDrs3Xlpf2FwfCm/eFXP+gPMigH/LT9+u2/KSTHIUX88kTOXK6lrF/+fcz8T9X&#10;J65Np+M6MXl7rNjfOMY119omYjdS26TLp6yFHHnkXE52yiPKo69zXWcdNOxnmBMM+cjDFiB3rufS&#10;5K6LOSmWp82PNcewMcBej+veuWgPonXWbpi1oEij81PpdY4SblnCXsdUf8pVF68b2CrQD1iDi2PS&#10;2Umm+pT2Sad5qxKD1HeupzCu9ThYKZ0tB+HHYv9bsHBeeD/OD/bSK88n25Zt0SZIspKAzB9lut3n&#10;Yhkj26x9Bdc1ZNyuZ06I+jC+jlE2lYsw+lK2PSirtVdBGuXA1ojv+9GzYydn+4vqnMu58D/5lPop&#10;1e36KiRef0zfZFvnAOc1ulfWocGOKXsOqt5IYpv8kU+8P9c93mtuRluOaM+qNqG96dO5/dw1EBZW&#10;LrKRyzmgdPj0Z2xZWE+Pfc67XD/JnRNpbrl4H779zJCrp+qGXBx55fjmZKbnBO7lqc81nZNNc5Fx&#10;bP+e7WmNJ+ajw06ZczQXF2mtd3CzbUOZuNfo+mDLTTz1M+VIfNoOfvpZecRDBsfkSJOre+6ZTuH4&#10;yLL9QsdIT/tyTO1E+xRyOs4xymt/qi9hxEPfL8e+6k0Y+TGeY+XZPFVO6oetpT0mTtifMtch8zlh&#10;C53stiNH1d/KVjnwKae1/0I2YcqDbdqJObWwP8BGxs7ngVzlYeVmt5FX6qfnDsrCekjYrmEfgX2O&#10;ridwgAFlkqP+dp9wykM8Wy7KSf7IIC+OW8fxQrItexu/km1dC21ZeK+gnbC7xT4Y+bac6kPUSW1L&#10;XsThZ8OyZbBpiKeyE0/tadPY+Mgu1kcKpbVy2mJb7UO5VQ6eC5lbDxsZ5mSTjQx9xDLjnOUdDVtr&#10;1gDDphv7TLW3ykd97fWBcPbV98hXeXOM87IQb+SQP3xpY8lkn75qeVl5yHTnBJyAE3ACTsAJOAEn&#10;4AScgBNwAndGQO9cvG/xfsiP756qqqrS2sZ/+ctf0piC1uAlN+IWer+7s5J4aifgBJyAE3ACLSOg&#10;exip2OZ7dcYmmdeesXfmj1izYWnUA6ELqo9zhTB/QM7FpZHKOsYq7bhpNgF5lvpl47fFPnPks7bK&#10;c889FyZ99kk4e3RvFBvtWKIuTXontC/Nv3Bti5zbn4y6CKEutvOhw8fCp+M+C52ffy6Mj2unnI32&#10;JzCjfe14M+PStCffi6K3Gf5R73Bw5/rYuaLuI62hlKMK39o6bDjuzJXqOxxz93ATqKR/cD2gH8tl&#10;dXIKd98JZAlwvUPPjv6Y+yV6QGymcMwncL9duf7P9xuffvppYB6ZSZMm5fWdlFs6yrtdB8rIOzE+&#10;9xLsdqZMmZLsCpjTQXpzdKP2XlPqueJul/leyWdMAcdzGfPoYTfEvAwwgcfD7sr1b/Udy0l9zYa1&#10;drtc/sxjx7puTz31VBoXYu4p+q2935TKu5x81mgaMGBAWhtRc6FxjmCz0xYOWfCirzGfFetF8f0X&#10;czV2FIdtBbyw5eA6iI0M7l5d/x5kjvQ/OV1v4cLcZNzvsGXU3DDEg6XS4PNsRRxsMFm/k28b5Pz6&#10;JRLuOwEn4AScgBNwAk7ACTgBJ+AE2j8B3gHtmB3v2czpv2nTpjB8+PC0/jtrq1dXV+fjEV/vkO2f&#10;gNfACTgBJ+AEOgoBxu757o55ZBjbf7vHa2HJ8l/ivBR83xnH9utv62XiraxFjrF25DM2iu6HsVbu&#10;haV+LcqgQGTGbLnnki/6EsqATvP7779PNjITxn4czhzZE1PyXTi/XKWoWwurVyD39h904Wr8LjMO&#10;k1+rvRnmzpsf3nm7axg+dHDYs2NT/JQ+p7/T8ww+nPF37dqV1sUa/XG/ULNnU45tI30oR5WR97bg&#10;W6rvqFztvxW8Bq0lUEn/sLoabB64ZrhzApUS4H7JmrrcLz/++ONQU1NTadK7Hq9c/0evznp/3bt3&#10;T3ajzJshd6/OA8rIfVmOuQdYl6Zz584BGwDeqXG6tyieTaOwjuarDWgX1rrp0qVLYEyhkO1HR6t7&#10;JfUp17+RQb9hbEYsK5FbaZxy+TPnBrYB9OWJEyc2m7emkjzKyceWHVtkbPNY10nO3tMU1hpfzCgH&#10;c8ewpiBrErEeZUdxnEv8sGdi7kzWo8NpHpKOUs87rQc8uOZyv2OMc/z48Wn9PtlmId9ek+k7zDGD&#10;DeZjjz2W7jGsrydbmzstj6d3Ak7ACTgBJ+AEnIATcAJOwAk4gQeHAOMGvFvzvSDf2CxevDjNA8+7&#10;JN8LLV26NH1jYcez9F3Og1MLL4kTcAJOwAk8rATsuKYYMEd83759wwuvPh3mzP8prtHCejo3Q0Mj&#10;diQ590cFRg4a41earK/jxfxs/NbsI5txXY3NMu/2rFmzwquvvhrGDRsQjh3YFsVSL+Y1yVWqrj7O&#10;n44hx0PuLt+IY+KRQ0P8bdy0OfTp3Sv0evftsGpZ1COk9SqiF/ni8GHM2PjGjRtDnz59wsjBfUP1&#10;7o3xaOSb4ud0obdikgq6T5Jb6q9Yv1F4qbR+rOMTUD8o5mcJ3A8bgWwZfL99EUAHv3DhwtCjR4+k&#10;Y+Xa96C4Yv1e4diLovem7NwT20q33pL6Uxbp4knHOozMI/NcnOeNuVO0hoyNY79NaUle7S0ubHCM&#10;JzCHB+ubwKSt5glpbzyy5VU/LubzPLJy5co0zxPPtLYPZWW1Zr9YvgpHJvZeL7/8chg3blyaZ7gl&#10;+UhOMZ95OZDPmjcbNmzIi9azbj6glRtc2+Tog1wj6IeMbXUEB1dd85gDmvklV6xY0RGq1uZ1YBxT&#10;5w/PSVu3bg3r1q1Lc8UoM3tdpu8w/xXrMr355pvJfpQ+yrsYDvbunIATcAJOwAk4ASfgBJyAE3AC&#10;TqDjEGAsgjE8xg74nmfmzJnpvZAa8o6YfQ9kn/fIbHjHIeI1cQJOwAk4gfZCQOOetrx8kzpo0KBk&#10;IzNr7o+h9iZzt2NDcvt777j4UlnHeKgdN7UJuAeW+9n4bbXNWC/3a/QWowb3Cwd2rIuib9vIYDN0&#10;/UZtm9hwtFWZ75cc7GNqY5PX3rwVtmzdFgZ+MCDZyKxevigWKbdWkrWxoq3hiw7l9ddfDx/37x72&#10;bFkV46JruW2DdLOhsU343o/+c7/awvNtOYFK+oedO8b2ZWzp3DmBUgR4/+N6h+4PHfjYsWOT3hC9&#10;q+1LpWTczWPl+j9zuTGPTLdu3cKcOXPyOtBi9+y7VVbLivU5mCtFa3lUx3lYcdRFrq1sACTvQfUZ&#10;Q4AN85FUVVWltWCYj+T06dMPapHvabnK9W/WEhs2bFiyh/7mm2/ya4m1Vf8ulz/3lqlTp4aePXum&#10;eTdYd9v243Kwysnn2sPcHPPmzUvfZ1Ev+os9n8rlUeo45Rcr+uKBAwfC+vXrW2zrUyqP+31MNhuU&#10;g/rZ9YDud9nud/723ZBrru1X9D3sGekjOPVVlZnjOOaUZG6ezZs3p/lDdVzptO++E3ACTsAJOAEn&#10;4AScgBNwAk7ACbR/AoyHMm7AurvMDY3NjH23zL47tv8aew2cgBNwAk6gIxCw9yrGQBkL3b17d/pe&#10;tN+Ad8J/l84JdQ2XY1Vv2ziket9WWVWMgTWWampq0v2Sedd0byzmVyy4SETGv5Et3QHR0MGht3jx&#10;xRfD+NGDwv7ta6MJR7QBaloLiLg3auvaxIajSLHaTTA2MlfiXDKXr9WFI0ePhZ+mTQ1TJn8V9u/e&#10;GuuQs5HJ6iv5dpQxcXScQwa8G3ZsWBbZYm9wu/8wT4/PI9NuukG7LWix64rCmUeDdXJ+++23vK6H&#10;ynINQCfozgmUIqB7J/c15hLlPfDEiRNJl0gfu99O/byYT7knTZoUevXqldZPUZnp//zulVO+5Idt&#10;Guue8M0JayKy9lLWWb129lhH2kePzP2Veyrr6nz22WfJlolnGKuv7kh1bkldivVrhTM3CLZrXbt2&#10;TXOEMOcvDnZt0b+VTzGf82vNmjXJ5mvRokVpbKgl7VZMrsKpC+vZcM3R/Qpf1yWO34kjH/of8tim&#10;7MhvSR3uJP97kTZ7LcG2oy36xr0o+93OI2vHQh+wjr6hvpjtE+qP9J3sOwJpnLEl6dtOwAk4ASfg&#10;BJyAE3ACTsAJOIH2TYB3a71f8z7Ies2MycjxDsi7YaExC38/FCX3nYATcAJO4H4R0D2M/NnmfoWd&#10;59y5c8OP06vC9t3r41o7zW0cUlmbD5emoHJ/zNHNt73opGfPnp0fX9U4a9YvJ6/ccTtui2wcegvm&#10;3x81alSYP/PbcOrw7nDrxoVwq/5qPJrTC9bWxflvUuyH+w8bmQtX60KcRiZNG3TyxPFQfWBPuHbx&#10;bJNNUW6+PEsJHSfrjYwcOTJMmTAqt9ZSA2xv28i0lQ1Str9k9225fPvhI5DtD9l99M6DBw9O682w&#10;lgQOnU5b6RgfPuIPV42t7o8+w7VPfedBeMfL9vfsPuVdsGBBspNZu3Ztuh+rBW3dFHYvfPgx38Yv&#10;v/wSli9fnl9XiLLLZXW3Cu9oPn1I/Qh7PtqI5yfaxvLoaPWutD7Z/pzdR87evXuTzS59Sg6m9tlQ&#10;4S31s/ll95HH8yZtd+HChfx4UaX5ZOVl9wvJkV1VoWOtCYMV7wSWF+XoKOcgddN6S+JD3XTeKexh&#10;9CvlUOh8KsSP65Z933wYmXqdnYATcAJOwAk4ASfgBJyAE3ACHZUA79dyvGdrXFFjGbwnsp11ipcN&#10;930n4AScgBNwAveCQHasm/FL7ln4Bw8eDHsPbQ2/Xz4Ri3J7LaJ8uf58W8sf0oYdVyeM/LhP8u0r&#10;dji6TxbzJactfDtmi96CuXKOH9wWq3YxmsZcjyYc2AHlLGPqbza4jUykgY3MxWv10UYqZyOT+NzC&#10;1iV+G3o9covOjqOj36TN0QetXr06bFmzKE7Rc5JY8UcfalsbpGL9RuExQ3cPMQH1g2I+c3+wrsvi&#10;xYuTfQOo7DP9Q4zOq14BgWxfoZ9x/eP3IOgCi/V7hVN+7sN838F6PrLvoerEuduuWB48I1AuO4eM&#10;fWfuKPr5SvjaZyjmj2FOGVwxdpXI7Chx1I+L+apn9lxUfB1vrS85xfxScm27FotXTK7CC6XjHLbn&#10;caE4rQkjTzmepbPXPh1rT76uKfQP2x5aJ6g91eVulJV2hot9d6If2H0bJ9svbTwYc13Pnot3o9wu&#10;0wk4ASfgBJyAE3ACTsAJOAEn4ATuPQH7vsc3ebxb857IOJZ9P7Qly75H2mO+7QScgBNwAk7gXhDg&#10;/sV9S86OEzMGXncrrkGUt2/ANqJRUWU0cXu/FVu6FxbzWyGyWRLp0qgXdhvYxjRzt9A3Ndlv3MJ3&#10;GxnLJ621VNuYt5G5cZ2+Qh+Ic+/X53R1MEbXwPOOeCODZ6Br54/ErSa+DdEOKfKlrX2tJQi5u9sE&#10;il1XFE7+9ppAH9YzfbHn97tdZpfvBNqKgPp5MT+rS6fv22eAtipHMTnl8rJ6eJ2XyLL3mWKyO0q4&#10;1dfDQ8wsj45S15bWo1i/Vjg6+axry+u68inmc2/hHON49lyz951sGbVfTK7C6Qv0CerJOaG+QR1l&#10;/yFZrfGzMtqSXWvK09ZpbP8QO/LItlVb59ue5MFC1x31O5UfZvQRseO4thWnkE88+95ZKI6HOQEn&#10;4AScgBNwAk7ACTgBJ+AEnED7IoAeiPc9nHzVwI5ZcIx3TX/3Fh33nYATcAJOwAk4ASfgBJyAE3AC&#10;TsAJOAEn4AScgBOwBBhDxEYJGxR+pcYSiZsdj7Sy2ss29SxVD9WzmN9e6unldAJOwAk4ASfgBJyA&#10;E3ACTsAJOAEn4AScgBNwAk7ACTgBJ+AEnIATcAJOwAk4ASfgBJyAE3ACIiBbGNkKab+Yr3TuOwEn&#10;4AScgBNwAk7ACTgBJ+AEnIATcAJOwAk4ASfgBJyAE3ACTsAJOAEn4AScgBNwAk7ACbRfAtiGPCxO&#10;c+doPm7NMVPMPuZhYvOw9AGvpxNwAk7ACTgBJ+AEnIATcAJOwAk4ASfgBJyAE3ACTsAJOAEn4ASc&#10;gBNwAk7ACTgBJ9AxCVh7EOZO4WdtPxQmP2sv0pGo2DqqXtn6ZvcVz30n4AScgBNwAk7ACTgBJ+AE&#10;nIATcAJOwAk4ASfgBJyAE3ACTsAJOAEn4AScgBNwAk7ACTiBjkMAGxFsSTTnSsepWeGaZG1isvuF&#10;U3moE3ACTsAJOAEn4AScgBNwAk7ACTgBJ+AEnIATcAJOwAk4ASfgBJyAE3ACTsAJOAEn4AScgBN4&#10;cAhoPaViJcraxGT3i6XzcCfgBJyAE3ACTsAJOAEn4AScgBNwAk7ACTgBJ+AEnIATcAJOwAk4ASfg&#10;BJyAE3ACTsAJOIEHlwBzxNy8eTPU19eHurq6UFtbm3z2WZeJ4x3JUddsnajntWvXwqVLl9K6U1m7&#10;GLvfkVh4XZyAE3ACTsAJOAEn4AScgBNwAk7ACTgBJ+AEnIATcAJOwAk4ASfgBJyAE3ACTsAJOAEn&#10;0FEJaN0kbGBu3LgRrly5Ei5evBh+//33cO7cuXDixIlw6tSpcPbs2RSO7Qhxy82/0l54YSODzYsc&#10;PK5evRpOnz4djhw54jYyAuO+E3ACTsAJOAEn4AScgBNwAk7ACTgBJ+AEnIATcAKtJsA4JN8kFnLx&#10;q8UY3PCn3x8x/Or1iynJ9evXw5kzZ9I3jQQwjpn99i9FbKd/jDlTR8adcdQNZtonjH1+hRzfPfK9&#10;pxzp4G3T69jd8LNtQXn4uXMCTsAJPEwE9I15ts7oHy9cuNDsvoW+0Z0TcALtl4D06/g8n2mf57mj&#10;R4+GNWvWhO3bt6fnV9WSa4GemexzErYJLX1m0/WmmK88i/nF0lUaXkxupeFwEgPyxD5BDnsNbDPk&#10;Ll++rM2Uxu7nDzxgG+U4lituufTZ53z6D+8T/NQfS8lQ/idPngyzZ88OEyZMCFOmTAlff/11GD16&#10;dBg2bFgYNGhQ+PLLL8PkyZPT8V27dilZ/r2OfPV+Qt+mXXGEcYwytNSVKnelxzjX7DlF2ehvKo/6&#10;HmXTOYm/devWMH78+LBt27Z8sbEbklNc9iWLvOR4X806xcuG+74TcAJOwAk4ASfgBJyAE3ACTsAJ&#10;OAEn4AScgBNwAh2fAOODGp/UuGmu1jn7GGxi6m9eD1euXQzXblyKh3LhpMmOczKuyfi5xmHbMz1r&#10;21KoHtSTONQZbmzDw47t2nSMmXPcjuHa43djOzv2q3bOht+NvF2mE3ACTuB+EeBaV+g6p2tgtlwK&#10;R29X7BqeTeP7TsAJPJgEeAa1unFsOmbOnBkGDx4c+vbtG55++unw0ksvhZ49eyZbgwEDBqTw4cOH&#10;h++//z7N0aGacT0odC3R8UI+8Uv9CqWxYaXSVnLMymrNNnnwXMt10V4TsZXBvmjdunV52wvsPuSI&#10;S5oH3ZVjWK78rUkPG5jyK5ee94X169eHoUOHhk6dOoUXX3wxfPTRR2HcuHFhzJgxYdSoUekYYW+9&#10;9Vbo3LlzCt+7d2++zagDeSJLzp4TCsMnHu3IcWxEaWd8vePYuGyXK3+541l52X3KI2f70759+8IP&#10;P/wQfvzxx7TmEnHUTxVf726E42yd24P9lurhvhNwAk7ACTgBJ+AEnIATcAJOwAk4ASfgBJyAE3AC&#10;d48AY5hyjEEyjshPY5MXL50LGzevCz/PmRFmzZ4eZkd/+oypafu/ixeEadOmhV9++SV9i4u9SEd3&#10;cGF8lTHaZcuWhaqqqvDNN98k/9NPP03fdTJ+PWPGjKRD2LNnT34MFzaMP9ux6nvJCx2PHWe+X+W4&#10;l3X2vJyAE3ACIsA17/Dhw+naPXXq1LBo0aJ077I6M+nUlMZ9J+AE2i8Bnrn0bDt//vxkZ/DII48k&#10;m4M+ffqEDz74IAwZMiTZHvzzn/8MTzzxRPjb3/6W7Gfmzp2b1rNR7fVczH4l14k7tREol77ccZX7&#10;TnyeG7E1Ut2xm1i+fHmyxeA5lzV/ss4+Z2aPPUj7d8rvTtKXS8tx7kvffvttePbZZ9Pv888/D5s2&#10;bUrzHnGMNYew+9qwYUP46quvQr9+/ZK913fffZfaBRk42s7aiNhttYfKo/2sX+i4wlrrZ/PQPvKy&#10;Ni/0QznqzfvXwIEDU19UuK0XfJAj2y2917LPOk2lnOpTKo4fcwJOwAk4ASfgBJyAE3ACTsAJOAEn&#10;4AScgBNwAk6g/ROw4462NoxxY/OyfOWSMGLU0PDmW13C4CEDw7+/qwqTqiaEwR8PDL16dw89evQI&#10;vXr1St/lYi9z6NAhK6ZDbMNC3yQyzrp06dKkT3n55ZfTN8cD4rfH/GDxyiuvpLHsF154IXTp0iX0&#10;798//Pzzz+H8+fPNWDAGW4x9s4h3uGN1FYwNS8+BWHvsDrPx5E7ACTiBB44A1zuutXLo3ViLgvUq&#10;mEeie/fuyZ80aVIK92uiSLnvBDoGAc7/Y8eOpeewt99+Ozz66KPJjmDWrFnpuezSpUtpvgye0Vh3&#10;iedY5uXAXua9995La9ywDhtOz4FsV2JjLF17MR85pVyxdJWGl5LdkmO23jAaO3ZsgOWvv/6a1qiz&#10;sriG3otnW5tna7fLcSwnt1x67j/cc3j2LsSkXHrmkKEvPvPMM+GTTz5J9yjSZB35cF/Dpgu7rzfe&#10;eCNgJ6M+SpvYeT1pT9IQjk/ZKCd+IfnKj/j8FKdc+csdRy7y4EP+Vq7dJ57lx3tYdXV1YsN8Onyz&#10;gEMOP5zsZagfDnnYzRw4cCBgK0f6Qo4yiEmh4x7mBJyAE3ACTsAJOAEn4AScgBNwAk7ACTgBJ+AE&#10;nEDHIaAxT8YPNZZI7fg2dNWqVck+5oMP3wtjPh0Z7WWWhlNnjoXjJw+Hrds3hpWrlwX0DMybgq6x&#10;d+/eSZ/AOCSOObo7gmOde76dxaFrGTZsWHj99dfTt8erV68OO3fuTN8ao2Nh/JVxar5Lfu2119LY&#10;NtvEg7Ec3O2+wtva15gzcjX229Z5uDwn4AScwINIgGssOjOut3LoB9Gp/fbbb+Hf//53smPs2rVr&#10;+g7ffl8uvbjSue8EnED7IiC9Os9lo0ePDs8//3yye1mxYkXefiBbI64PmzdvTrYyrF8zcuTIZH9A&#10;PGwOdC2RDj6b3u7zzFXqZ+MW2i6VtpJjhWS2JEz8lIY6//TTT+Gdd94J77//fpqTi3LgbFzZKSjd&#10;g+qXY1iu3JWkJw48Cj3vl0uP3QvzyIwfPz6ta0X/gzPvWLyT8G6Co09y7OLFi2n9oW7duiX7kZMn&#10;T+arYG1kJCd/MG4gl3DamLi8v7GvH+XnHZEyy5Urf7njyNG7kO0/km99+36KXOo/ffr08O677wZs&#10;XFW/7HunzldkkWbt2rXpnXXOnDmpPvY4cZBNXoXai+PunIATcAJOwAk4ASfgBJyAE3ACTsAJOAEn&#10;4AScgBPoWAQYE0QvwE9ux44d4csvvwxd3nglzRtzqIbv9JjrOq7X8wff6eW2GddE31gV1xzim9uJ&#10;EyeGmpqaeDw3v3faaOd/VhfC2hzMFYN+gHWUijnGpmHI+kt8/4kuVlxIA/P74Rg/PnPmTJoj6H7k&#10;73k6ASfgBO41Ae5tXMez113uX0vjvGAD4jxg/fr1S/MiSBcn/16X1fNzAk6gbQhgM4BD3815ztwa&#10;69ata2a/zTHmTJSOnfhcF3heGzFiRLKhw54Ohz5d9h/2uTAdLPDH9abUr0CSZkGl0lZyrJmwVuxk&#10;7Q1OnToVRo0aleYpwVZGjrLY9wfsKtqDK8ewXB0qTV/I5oI+Vkl61lKCu3W6NxWy49i7d2/44osv&#10;0nwyzEOjdrFtQh8m79Y6zoNKyl9J/WwZWlombN94F8NOhjWocDCxdbWMKDPffjA3D3Y1nMOwyNrJ&#10;qH62bL7tBJyAE3ACTsAJOAEn4AScgBNwAk7ACTgBJ+AEnEDHI6CxQcZcNZZKLbHvYH37j4d+FNau&#10;XxVDcjYxV65dDFevXzJ2MjkmjMvyrSNzrKBPkB4hd7T9/tsxW/gsWbIkfP7552HevHl5PQvjrugS&#10;0Mcwb78dk92/f3/417/+FYYOHRo2btyYB2Hj5APv0gblkztx4kRYtmxZGk+2OiEdd98JOAEn0BEJ&#10;6Ht46RdVR77JZz28AdFOBptGrdug4+47ASfQPgnYZx/04Tyf6ZlXvmqWfSbjuoAdCGsusTabnJ6b&#10;rGwdy/ottRFoafo7lZ/NL7svGxnyod6spYp9Qc+ePZutqwpL+8xvbRSyMh+k/TvlV0l6+h3zvfB+&#10;YBnRf8ql514lOw5xg63te8yNQhiysPVi7hnexf7617+GGTNm5Nd5tfmprytMsvGRRd9nLlFk896T&#10;PVcol/IsV4dSx22+bFN+OKl82ePIsvdv+iffH+gc1TssZZODnxzhvMPRf4cPH57qSb8ulF+2zpLh&#10;vhNwAk7ACTgBJ+AEnIATcAJOwAk4ASfgBJyAE3ACHYeAxvupkR13PX78eLIDWb12ebh0+TxHQ239&#10;tXCzkblmcvYydTevpzlJSMvYJfqEHj16pG8YsQ3pCI4xberGGCprb/BjmzCOWX6qL+O2dmyZ+Xj6&#10;9OmT5vhWHI7fK8cYscaAsWViTJk1suw87PeqLJ6PE3ACTuBeEeA6W0zXha5NOjXW0GPNwF69eqX7&#10;GPc/q1u7V+X1fJyAE2hbAujF0b1b3bpyyK6npmsF14XTp0+nZ+B//OMfYfDgwelZj+c+ZFXqiF/q&#10;V05OqbSVHCsnv9xx2RpwLWQtUZ4fP/zwwzBw4MD8MzAyKIvYsW9tQdh/UF05huXKXS49NukHDx5M&#10;c05WV1cnmwwrs1x6+05GOp7jsV/hHUPH7H2K9sK2BRv+xx57LM3ryb0MR/twDvBT2nQg/tFeal++&#10;ceBdbvLkyWHmzJmBuTO3bt2a3hd0v1S6cuUvd1zvJchjm7LCi3OvUB9CHuHqa2yvXLkyvXcOGjQo&#10;1R1Z1FF9l3c0pcNWCXtY5gLlnYx9zudCeSHHnRNwAk7ACTgBJ+AEnIATcAJOwAk4ASfgBJyAE3AC&#10;DweBYmOEtXVXQ+MffJOXs4uRfyvcTGGNt+L4eBOiNSuXhf69u4fhg/uHQ7uZMyX3/R7f7jJGiWPc&#10;Ut+mst9w68+ylUearyaO69pxVMY+0WtkbVMY81UeGgdG/h+m3Nj33Ij1kXzmxMnqSJCr8VeNsSI7&#10;O6bMMb53RNb12ivh8pXfQ320GapvuBGuxXl28Dl2tOZM2Lf3YOj29pvhy0njYlh9PFYbbtZHcI05&#10;HlnZtvwqK2Wvb4hli+kVhk+7UQ6VNR5MfK0NDvKRiWM8mDnG+RZ4wYIFiRnciv1SohJ/sCJvWwfC&#10;bu83hBuRj3hgVxUtjqLEWKbY9uRL2WhjfqRTO9psiaN2seFs2/jZetu4Nh7hyFMYegedA/LV79A5&#10;yImz0uHfrmsuFnoEq7fgOP3KhhFTZeV8KFQ3zptyzp4HVoZkl0uv48X42rrBhbKqLykta3cpP1sG&#10;nVuEqY/AlLhZXQuyxFRyK/Upj9qMNGyrjMgs9VO5SWevUyqL+iTH5WwdCaNupCVf0uGrPNk2lwxd&#10;A237Wd1rpeUnP/VTZFMflR39Dy53nUqbef2uypoLzbFXOoUV8olj66/yU15bV/aLySMcZqSlvKor&#10;+SHbyifM9hWdf4SrT7FNGvU39pU3fqkfcTm/kYU+sHPnzun7ctZjkTzKx3HJJA1hamP2Szkbj+uM&#10;Pacarsf7BLfGP/1iQD3XyVxeuhZQz+rq6hSuP8uPMMtF+7YMxLd9hjjUzZZLbZmVTVzrrFzCbXxk&#10;ljqe8itx/w8ca+JSd/Va+KMu3vua9m9Gbo03aku2rW0vW2a7DU94yaGblVPf1j4+3GDDz6ZTHLUT&#10;+5an9i0fpUE3nXXK++jRo/lDXB+Y42jDhg3h8OHD+XA24KzzhDppGwalftSH+DjbJ+w9Lx0s8Wfb&#10;mP6tvBOf2F7n4zox61euCr/M/jnMmvZT8jetWRuO19QkHbW9f5AN8sTJtgfMKavY2PIWK57k6Dj7&#10;pCvUNyivlcn+6tWr0zWhW7duzc47Ww7bfmxTH8qIrh/bAuxKaDfWhbHXeG3DzOab7TfkpXpwrCZy&#10;ow+sWbMm+Tt37kzXMK5Xtt247qvtVX98wpCXzcfGsdviTd9mDR/mRGQNH9vWkiuuyCZ/6kXdsRWR&#10;Uxztq25iQD7MdUg/UBnVR5UGH9sInmHhLKfrls5N9SV4ff3112HChAlp/azp06crSb7/U97//Oc/&#10;6fm41Dqq+YRNG+SpPk/QkSNH0rxDXbt2DZ06dQpPPvlkePzxx0OXLl3CtGnT0rMC8aiv6gfL7LMI&#10;ceSIq/VbZ8+enWxYNm/enNqBeWNgwDWBvNeuXZva6JFHHknP+WKgMtKealPkU37Wcpo/f36yEcV+&#10;5K233govvPBCePrppwN9H9tR1oyFN/3ZXudURny1Lf3w22+/TTY6OodpZ8pSqC1JS/2xzenXr1/y&#10;CSvnyK8mng+s/8WaS7t37/5TEsqqPsZcnrQD9kPkwzGexdQOf0rsAU7ACTiBB5QA179Svwe02F4s&#10;J+AEKiCg56kKouajZK8HOsAzJM96LZGZjYsMPUdKLs9WhOsZi3Ce8fQMrnjuOwEn4AScgBNwAk7A&#10;CTiB9kSAMcLs2CXPx8wdgz0Dv5vR7uNqtCtp/OO2nQbalagGSc/NK5YtDoMH9gufjx4S9mxZFRqv&#10;nYlHcmOwkm2fuXPbOdnYq9QcPhCqa/aHy1fR7comJ6fz09h3Emj+JJcgtu1zei5atG+5VVvCFien&#10;G7d6DiO+2SbyGeO1dcB+yM6to3LDDZuZhqh+O7DvUHjl1RfD4KEDwuVr5yLHqNsDXGMz8ansvFc0&#10;lx/1BNE+hjxuNXGH/426K03z++RkUK6szoIwHG2rMWDG0UeOHJnGhxkTJ69Sv5z0O/lvSO0pWyh4&#10;YRuj/mTbj1wKvW8pPBuXcBzj/Wp3G4f6E47Pex3vcVmnMPRVevdTmGRavZPkK47ksU8+2fOIsimN&#10;4qKLkX6MMPsuSdysbKUr5Es2Ms+ePZuP0hIZJKKukpUX0rRh+yNB2sfnvJS9h46p34lfk5hmHmlt&#10;vZsdbMGO+nWhJBwjn1I/paMe9hqj89DKZ5v2lFz1K9VXsmBv0ynchomN+hz50YZyHFc+5cqPDCtb&#10;MtQHZOtBuOJRV+Ral9238W28QtuU33IQP+JSF8rCr1AeheQRZuUpjj2fxFDH5BMurqXYqSzS9zG3&#10;FutTvPnmm0lHizzqkS035wl5FDtfVA75agf2rR40pY9NcOnc+XBg1+6wd8fOcKy6Jlw6ey7cuHQ5&#10;1EWdofJQfWACA5zKzzblIVx5kY52R3++ZcuWsG3btjSXAfpUwpg3B1myo5IMfJzksE082xbUgfQ1&#10;NTWB+eLQPy9fvjyt30c45aA8lE/lRw7uz9wawtVL58KenVvCmpVLw8pli8K6VcvClo1rwq5tm8Lu&#10;bdsjh/gMEjn9EW2Grkcux6trwoUz8VpHWMyj1C9l2oI/6kZd4c26MsxrQB+Qo/xy5Ms+913uEeiO&#10;0VvrfOMaTxy5bN3JA/mw0z1G56fyVH5cG1asWJF0/OiCJ06cGKz9DHkQl3jYL6Anpx1KsVHZaGvS&#10;rVq1KumYqb/qoLKX8m3foE6Siwz69oI5c8P7ffqG1158KXR9/fXQt0fP8FH/98PQjwaFDz74IM3f&#10;xFwV6os8iy1dujTZKmAHgYOH2MgvVSZ7jPJRP13fKR/3LPLZvn17mnODOaTGjh0bfv3113QfhSX8&#10;fvjhh2QrgM3Apk2b8mJtGZBPfM4F1mobMGBAslF45513whtvvJHmuOjdu3d47733kp2GnWMRGxyu&#10;O7QZ+VmHXH4qL/r/OXPmJF7YLTzxxBNJPuvGjB49OjBfIT9YUl8c55/aIwXEP/YJt3XQsUI+8YhP&#10;36a9RowYka4l9Bv1U9IhV3lRbvhiU/HNN9+k66muYYXyIIzj5IMdA3Y41FXXS5WV/Aijb2Hzwpw2&#10;zAtCOtpA5bHXL+xdiPf3v/89vPTSS8n+g/bm/CENZcVhX0L7cX5xTlbibJ24zvJs/dprr4VXX301&#10;dO/ePbU99xP2yfv12P+HDBmS1vuhjXTvIS/1T7az5x/XFux7mKcT2xVsb8iHffob9ivkTdswxw92&#10;II8++miykUGuZcO+OBHOtYK1xEgLJ9aGlR0O4VxrYKK+TNswT42tO2XGqf1Zq5dyUFfb33Oxctcq&#10;bdN2OOyoyIt1k6qqqvJlVLxCPmmxHcJ2CxbYVsmpLLSv8qBc1LN///7p+kJfoh5wcOcEnIATaE8E&#10;dM8t5renunhZnYATKE1A5znPM/x4ztXzeaGU9plSz0CKp2dq7Vuf5yHS8uzE8xHPi+RFOD89W9k0&#10;hcLscd92Ak7ACTgBJ+AEnIATcALtjQDPzHre5nk390zdZMNy9ULYHvVYm7esD6fPHo/zmWBvEMfO&#10;47+0QLu2bwmjhw0K48cMDfu3r42KtosJgZ7r007TH8/fjEkvW744LF76a5j20/dhzNgR4ZPhg0PV&#10;11+F/y6aHzZEPZl1PKejU2LMG5/nd6uf59ndPvend4jGG2HLto1hzrxZYeF/fwnLVywJK1f/FvYd&#10;2J1sfqx83gXQUyBXz/vyicdxmx9h2Hycv3AmHD5yMFQf3h+OHq8OZ8+fytuzYAeza+fe8OJLz4fe&#10;/d4OR47vj2kiO6BlhmX1LoJcHHkhb9uOzWHRkgVhxqyfwszZ08PCyGbNupWpXtYugvFe6UZIb+sB&#10;G3R2jCGju2Gsnm9a1TbFfOSUcsiVQwZ5ysFyx64tYdPmdZHJyRgcbRawtYr2PrKREV/ajTFy9DDo&#10;Gviu1Tryyb7jpfaN722kQfer48RFri2bjkkmx+AhfpRV75PqQ9SFPsq34HIqL22Fs3KRgf4ZPRts&#10;0S989913YcaMGamMtA/54ksO+5YZ31xTH/SulTr0LMx7gT5RekZbrkrkUI5sGvZ5L4ZtTU1NXgxl&#10;18/a+qCr4Nt2vgVGL4aeBQ7YYqELRD+BDl2c8wILbEh+gUPNgqTroc34lpqf2o9jklPKR4dDG6su&#10;xNV5LvmwUJtTAMKpD3MysXYZdZ46dWrS29Hm1Be9t00DY6u7U0UkC12Vzl/yox6lys0xnOYUIK3C&#10;CNf2/7N3J15eFFffwP+v5zzn5OSY5cmmPu4CMiACKiqrGBlhRBQU1OCCRkUxrpFojEtcH0Rj3OKG&#10;a9TAjJpoUNmXYafe++nhQvnLzECeN4vPOV1nerp/3VW3bt26dWu5366udQkP9FSddu5FIU1nwAd9&#10;FVd5nVO+nmXIa3JDmy7SyZTLL3/5y+Yd/aeffrqRtbaObgbp1F2930DKDs/y7O3tbdpW7vFCj8hT&#10;OVNWysrX73sR2oVnwx3yl7c88Ppf//VfDU6Gz4086YRnGdDy2/lIQ8pL/CyTa+XfsPaL8tsHf1Mu&#10;ndNTemZ1l8ULF5Ubrrm2OW66/vpGhsokLtmQK/so4K8OeKVL6sKeFdoeP+rUqVNLT/hR58+f3/g6&#10;7QnAF3p90KenaTPQYovq8rqHfzJiK8XPvRhuueWWxi/rmxXy4EflY7YXAzs2WMCbPA7Jb0955cXn&#10;ypWXX1pmTD2nTJ8yqTl3x350C+b1lJlTp5VlN99SHvn1g+XB+5aXu5bd3vx++XfPN33ocHV7KI/B&#10;OBm4V9dNxmIL7EvA52pvocSioJf2IOM6KytbLz7ZPvPMMwdlWMtS2ZMnMmAf2El5acP0NenXfNFz&#10;NO39xjf+k5/8pMG4whIkveRH21u0aFFTL/jyfLhDOjqJFvyDOrXvg/o+0lD3X2kHnPn1H77/gUav&#10;Tzn+hHJG15hy1eVXlLtv/0W549bbys8Dp8CPLl/fMrrxxhsb3aE/CxcuLOPGjWswKrVc8FTL5kh4&#10;VL6Uq/jsPbnL1/4e9spwwFCMHz++kR/cBV1XnzAJ/PaPPfbYQXknPeVEn13ULnyXyT4c+PftF5iV&#10;ZcuWNbgW7cM9uBsYDH3ljBkzGtr6EWPaOmjf6NMTecPZ4M8ZHe0OzWzbygOLgVcyxBf9yzqpabtX&#10;62b9bLBrtoduyJ9ttFeOUPdntS7K2xgOjzAi8CyJA0v6dXz36JG+ybjh1FNPbdoTGnjNfMSBH+mL&#10;8Qisgzpjc9yjF1nWjO+s7/nxj39cjjrqqKbdqA/yR8vzjKvt4Jfe4eFIAn4FfC5ZsqRpm3CWcCQr&#10;Vqxo+iFnfRJ9ond0Sh3CoriX+TtnvdRjJGVTnzA2cC/qV/1rM+qEjmk7cDJkDTuFB/vXsBn6j1qG&#10;dDfrno75phLbxQ7BNKlr8ZUt61F/Cr9C3+iAvsR4QEiZu1an6D/11FNl5MiRzVwD/qszZFmTL3Wh&#10;z4L1GjNmTFOeenzQmT5/K4fy2bPGnEbd5jiOPuAn5SuNZ/Ix1lB2vHreqYvi1uXyuw2tBFoJtBL4&#10;JkmA3Rru+Cbx2vLSSqCVwP9eAtq5MYkxj7FNPa5Jqp7nM8+Nq8TPI+M5i5fBded4R5ratmRcZ8/q&#10;Map74qLjWRtaCbQSaCXQSqCVQCuBVgKtBFoJ/F+VQD2edV2Pu42Zfdvnw4/eKw88eF+5bsnisvja&#10;q8pty24uDz/6YHk+3vv+4KPV8W2h/qb4b7/5WvhDZpTLei4oH8LIxLeWavrG0IK1V+umsAM/jfiX&#10;L7yswcdcOn9u6b7ogjLn4u6y4Ip5ZdGVCxo/i3VNY33YAWuofAHeY7SGmmvU6NZ58at47/fmpTeU&#10;2XNi3fuMrnJa14gyfuLpZXL44mb3zCoLg/7KlSslbQI/FH+3NVSBn0i+Ofa3XpwBT97Nv/pnC8tF&#10;c35azjzrjNI1dmQ56+zxZd5lPeXue+8ozzz7dPny803l0Ycfi3zHle45M8qHq98OEjGHIIo4pa8F&#10;3XrOYp3auvTcebPL9POnlNOD/1NGnFhGjjq5nDFhbJQh3k++YGrjH+DfyoBGTSfvO6NJ5vwo/Dj3&#10;3HPP1+ZA9Xwor+v0g13X8yR1QV4C+Vv/vzwwUz9bvKi88NLvDuKGck8Z+xJl4H/13nD6y7wzXwe6&#10;mPrjvmt5qePFixc3WIXc0939oWQgrbVx6fjBUnbqIXlPPfIeNN8nv0b6hDJOnrP82g3fPb+Nd3j5&#10;Wfinrdv7fosz31L6FfAhSJc6wM+yNPwQ/CvqPmkPxBz6P18oPwdfCT/PcDowFJWh5MtfzAcFP5C2&#10;Ic81Lf5Q+aefhn/Gu+58NvxBs2bNavyBPeGr5+9JedY08lrdqoPh6jDj5lmb5aNyZPv1LPV4qDP/&#10;Nz8T/2b6KNVtLXvX2nvqBUwB3I964rPWnnxXQb37PXr06IM+J5gGOKsMtQ3JNQnP8YAeva/jDMV3&#10;3oc5Uj/kDjuBV+mTtnxTV6VRDjooP5gedVnHFV+8OsiDn5E/m5zUdR2SvntwPnz09kzgn1Pf3tn2&#10;24EGXvHMr8dfzY7CIsBsPProowf988kHu8KnRce1KemVIcup/Si3sqAlD/rGtqechjrjmQ9S2+Nn&#10;6+rqKqNGjWr41p6zzsUTOn8P3B3+f52m1unewPzc84s7yswpU8vJxx0fGIKuMmPylHLOhIllzMhR&#10;zcFnq+3xXfKtd3d3NzYGHk25U0bJAfr2xiBb+ujdfzZVfcPM8FV7t1/b5OskczqafJFjXuM7r+m8&#10;PtfeCHAA0mtr7B295TMlc7rvkA87iz90aj5rnfu0L/AKMZ6YPGliOW/ShNLTHfid6Jvnz5tTrrnq&#10;ijLt3PMamYwb3VVGnHhiGRe0J591dll648+bPXeGqte8n3IZ6py2LMspnn7xhz/8YeNTJ7vcP0Q5&#10;tJ8Mqfdwp+Tyne98p/FNG0NkvJpuLQNjF7gK/nJ7lMCOkXEnP9Jof+qT3B10gg3Vnwv4SNrGVepV&#10;3cPdpByGOkuvzuE64Q3YavklH54fLoib+edZ3aM5KcYZE8aeHt/g/Gn57W8eiu8urY2BTuz3EXsD&#10;uWb72Ax4AW0bNgIWgN4qB7uDvzokfiflXz/rvO7s19gNY0i4F7JUV+yEfk6fy8awWfprdgDWgM8e&#10;P9pf2sqaB9gPYxf9ALrwFeq/Hptqq/pm9czusmHiw26cGHqt70y8bpZBucnTuBSGAT+wbfgVF015&#10;9wVeBP9wCdohHAV9pAv0r7P9Jf2sq/w93JkuafP6dXWSfRTaGWp65KNulRFWgq1IjAwZStepY9K7&#10;Dw+kbowdtBHlrOOqd22FTSM7tGtZ4wd/aJGTPWNgoNg9ddAZN/nXd9iTx9hNfR5pMO5kW+GdpPcd&#10;J2OJlEeek54xp3qkW/rIxDySi7LWQRnsC0QntWl9G33QvjIueSgnHYC10o6OPfbYBv8F04K/uh1k&#10;u1FHdB4v6HaOPWo+XJMb3sVVN9qKUNs4v/Glr8AD26Z9d8pAfSpbBs+N2+yFo/9gD5LPjDPYGQ0H&#10;nWE3jDGMFQR5pJ4OltY9aTt5y/ud5RqKRnu/lUArgVYC/w4JsF3DHf8Onto8Wwm0Evj3SMA4z7jF&#10;2CfHzO4ZL5vXWdN039jKtXve6zNGMw41bjXOM/eAPR5qrKx0aOQ4O0trPCX/wcZUGac9txJoJdBK&#10;oJVAK4FWAq0EWgm0EvgmS6D2PxhL18H499XXXy7XBzZmxswpZe4ls8v8BZeUKdPOLedOPrvBb9x5&#10;973loYcfadZxb1xybTljzIgyt3t6+WDVi0FqYK/GpJn0reXCNfA/3brspvL0iifK+x+80+ztsurt&#10;18tLLz8f+6Y82eBw4BP4B625enfSmri1UD7qoYI1WvgM70WeHX63K6+6vNxx523ljrtuK/f96u7A&#10;+yxvMDnjxnc1685wI/wa3s+0Ds1nKOQ4nxzqdxrNMVaGn8J7nEcf+6My8rSTy9nnTGgwKxd2n19m&#10;xjvw504+K7AsY8rSm+4sM6ZfEPickWX23AvKqne9UxlrwxVGpnMtNrEs1rfRmd1zYVly47Vl+f33&#10;NvvILPvF0nLp/IvL5HjnHtZFPHiPxB2Yp6Ssm4Ic+Get3Dut/DN8m8o53PpKlr+m0Xmd69ji1rrE&#10;F8EPfsqpJxRyJvftOzZH8pg/xWEfov6dWw+S46Pm8/Bet0O9p58R7c7ykJn8+CbIgH+Wv11Q/zk/&#10;9FtcMhE840O2Bs8Pxv+sDJ5nHPlJY63dmrt6Rttz6YUst2vf5OBrgwXgIyFffjC+U+UgazzyL/Fh&#10;wXrBEKVPDC3lSx8NXxg/bZZfHsMFvjB+Du3JNVqDyWwoGoPFTflqFzA+/OB4FrKe5YN35dee+U18&#10;rwKOwm8y4E/jW+Tj5UPiq7LnBF+hQKaddYsf9+s6bCIP849/h4wdNb4KreEOtgi+ha9aOQTtXfnr&#10;gIZyW0sgCz5T+zEpq29luK9e+SlhofiGvM9Nd9SlNQqh1s3UN2nJhl1Dq16XGI53z+hlvquv3GTW&#10;Kc8sh7z51siev5M9lVddVjTx5ZyBXOgw3ytZ2f8gg7zIS7DmwubCCeX3P5RNfLzxmdMHPsue8Pnx&#10;4/Lp2XOBPPlTtRdrM0Ly4NwXfmC+bXto8BdrK4MF7+vTV3oGRyDtcAcaZII+m0B/9AFk04lnq+tO&#10;uuTP9XChro+8pkts8cTTx5Wzx08o8+de0uyV8vLzvy8rHn+iPLj8V+XX9y1v5EKXlImMnLX1tB3y&#10;TX+9a30A3As/qboid/aO7ce/+qYz+jx1Ko74iePSnlMf8CiNdm/fBb5RfaT46lUaWB22W5/Fj+4Z&#10;O6BP0u75xVM/8JeBnuLl/vvuKkuuuapcv/jK8kTs9bbmw/fK2r98XL74/JOy4cvPy0fvvV+e+58V&#10;zf4jEwNrMfKkk8uok09pfq/+4wfD1u2R1g+e6ADZ9QZuiZ+Wf5cuKEuOB8Sr26ZykT2dFo/OScN3&#10;TDbkmG1c2qx713ScT5g89UMrYzxR0yZ3wT39EJtD9/Ux7Ix8s57QSpusDmA62BJrnsPpvmdZD8ZY&#10;fPbsEDngNek3jAzzT1y06jTKTw4/+M53y9Qo4yMP/Lr57lIz7mFaAicToNmDVGEh4FHhYpTTGEA5&#10;BhvnZb9Yy/MgoY6LugzsEPl1BRZNPwxrINR8+82OwcvJ375S+mPtiW1KenWbo/vs3tFHH91gHujS&#10;YIEu4B3GcGlgYfHxox/96CCuJvu7ulzWrLVTvAyGo8l86KJ82b+0F7AaaOK5pplpjuRMr6Q3/oZb&#10;wTO5Jb26jdXXbAY7Q7fhnowLcnzKxuSYBw91G/FbeyPvnugjyFb+KRvPBemN3dhDeLzkZ+DpQLvB&#10;D9skb+O4ut/yrOZXHtqVeOSX45OkN9wZlpJe6ZeMw1M3arunbmqbTYb6GXpeY+qy3ctP2/d9LWMT&#10;uBHjCrJhywcL8jPuNo7WjuiufpidqWWcstRG2XTjGPqe7QptsjHnST9Jykoe9slTVlhYAb1a/vJS&#10;Pu3G2MQYqzMkD/X9HGcYPyjDkYTMV39EnjBqaa/lkXyjha+M7zds7GBBHHHpRBtaCbQSaCXwTZUA&#10;+zbc8U3lu+WrlUArgcNLoB6/DBbbONg4x1hlqLjm4Ma+uR5nLG8txljVmoe5kDGmMaz5u3G1d5Xg&#10;xM0LjSnNiYxhjevrcZH5QT2mSh7dq+Pl/fbcSqCVQCuBVgKtBFoJtBJoJdBK4JsugdovU6+juraG&#10;esWi+bHXy/nlqtgvxTeKPvjo3eLbSA/8+r7y+JOPlPt//ZvAm1zbYBTOOH10GRv7nCxdclX5bM07&#10;ZX//VwcxBeSApjVWvjNruNZPV/d+ULb1D2An4Cfy2LV7e9mw6cvG58wHxed23HHHNX6IGguArrlB&#10;PR631soHwed65923l954Vx3dXXu2N/viuN6ybUNZETgc6+fmBvxb3um19tu5h4c5SPqg5Mf3xF9r&#10;TZYMfH/qs/DpfbV+bfnsr5/Et5FeD9zQA+X6G64p5509o3z3qO+X/z7u6DJ95jnlmd89ERQOYWTQ&#10;q+VuPmPuwg/Kj/3yH14Imb9XtsS3rlI2zvKBJ/IOLb9cV/gu+ArSD4Fu5zzF2j2fi/VkvjRr4MOt&#10;rww150J7uGDe5r1O/I8YdVJgiE4pS2+7qWzc/FUkG6jjvftjX/2o96w3vhD+crgCvibyNTcT8NE5&#10;D+NLsKa/bNmypuzmeHwygvwdQupGXRZ0+bS8N09+iX+q81AnvulF1/gn893UrKv0fzjjga+GHvEl&#10;m0+6r2z0hm/EXBMmwDvV6PHHpJ8g1/L5Q2B91KV9NY40wINpS93d3Q3dI02X8YaTL18635h3sMlJ&#10;+dNmKCN9gwHRFnp6ehr/BLvBN6UO+FiUnw+UbOAh+M3IXX2Rj3i17PHVqbvJa+eZ7MRdGT5mNsXh&#10;2r2Uq/INddAFdkK7906NkHXrOuvINV8Tf6W65h+C01C+zsCHBSsDI8Z3jrY2Jyhryo8s+WnoBplo&#10;xysCN5FBGYbiO+/zt/JrZ1q8o5t6mrScPdNu5KcM/GPWPLKtiINuytRvgVz457QXZYG5qEOuk9BD&#10;vlyHNZa+vr46WnMtP3qunHy47Jz39vnFG3sa2MfkHb9kIFif4XOHM6PneMh4eBa0N3S1MX5Z+K6U&#10;01DnJmH8o7P6GD5r/Yz6UId1/ZJd7cNM3pLGUOfk0/NMIz8yHX3KqWXxoivLu2+GH1ExDhz7duws&#10;O7Zsbda29FHwScoEJ2Ndizyy3HQo+yf+QT5eODRrXHRtsPalPfJjogcno88T8Jo6nzT5ONks8fhS&#10;a5k0iQ78k47uowsnqF6tzQ3mi2RLtL25cy4st968pLz8wrNly4Yvg9KhMUBzTR5747s977xbbvv5&#10;TeXMcfG9keinrw0cS9k14AMdqm5TPjWPndfZ/7ivbmEM9SX0gLz1YSvDngwV1IP6EZduGkfQT/2r&#10;kDyo9zov5WdP1JODfUjdkI7spZVGP2S/Cf2CNpMh7ZT6SL88/uFj2B32dTjZeIYGHVFnyoB39lq+&#10;tV3IPAc7ZxmlyfbRG1gj663H/OCHDf7r7ddej+qMcc/uPWXDF1+WrRs2NrqeOoauPrbB1YYcjQPo&#10;pj5DyDxcZ7ldHy6kXMQzrmJjYAKUV1B/+mtlruMaWxjn4YGvn72EZcg4ypr1hW99vzaqfWRAl2zF&#10;ddR2wN5EyqqctY6hqT4zrnc84Tb0UTC3GegPOWRbTbkrj7ENXYHfdL/TnieNIzmTgzIoOxttDMP2&#10;4jN5TDopD79hQvEO68KesgfGeAJ6ybffmS7paQv0F740saUZXxx6qfzGHcqpX8jnqRupV+wcOvqZ&#10;/P6b/MTLOOrGb2MyfQA7x4dwJIE+mJ/QKfWZ40RpPUtbKU94wsShsP9wIOYcbKvfgrKlHIzV4bLI&#10;nTzYCyGfpw7gP4P06gfN73//+00/RtcyjnaU14mnM+as8UN1u095p97LB3aUn4WtEZKe64y/Mmwm&#10;vAq51+P4bMd1GukE8zbjKv03PNjfE9hIe2BpT2kj8VLnow4yf9e5r1Hm45nDszzyWXtuJdBKoJXA&#10;N00CabOGOn/T+G35aSXQSuDIJaBdDxeM1YxjjTPNYeyLbJxozGUcaI0K3tvY1FzGeNlcwrsZxubW&#10;jazv2TfVnNf81dqHOal5ifU0Y0ljbfMn87G+vr4mP3kao1rrM8fPOUjyW48j8157biXQSqCVQCuB&#10;VgKtBFoJtBJoJfBNl0A9jq2vrR9ak582Y3L5xR23lj+t/mMU5ev+q1htLZ//9YvydLznbd+Is88c&#10;HxiZkxqMzF/7At+wa8NBPwva1iuNpfnJ+Vv5+jZvXR8uMO9MD+wtUufhmzzW063xWjvlg8p9uPlZ&#10;cz1cnLw2X+AntQ8Af8jrb74SWJuvCkyG87rAsWQe23dsaeYV9m4wZ0Dfmq537/lyc35Sy8Wau/Vb&#10;2HuYFDJIes579oUfOvA96zd8EfifD8v119xSjj3m+HLSyceX8Wd1leUP3Bnxw1fU+P7iMoK5hfVc&#10;6/zyhsvgv4aT2LFra4Mh2rp9Y+kPftG3B8ve/fFtoPhWEX5gS8x14CTUWa4L4zt9B/Kp71tfF4Za&#10;W8n7TaS/45905mf8Y+ZjU6adE9+gGhXf6Lqy9H2yOigdkpf6tRZNJ/h2+TK8V2uvIJiM9FN08uK3&#10;elZH9iexFs+3kRiZlGWyLX4dzPH4p/m+YHHSV1LLSvze8PPxN/GBSlMHaciTr41P1fwz/czioVXP&#10;GekoPwT9opf1dxtSd8035WdummWv8xzsWlnVufeF+dLqvS88O5IwnHzpoHmzObbyKHe2B9cwGtoa&#10;nIZvApg3p55l3sqe99QzXh32+RDf807ZS0s3DhfwLq160IYdrt3Lcg13xr+1Aj7OxJdlvcmfjgme&#10;8X+Kt2zZsoP+vpo/6bKcZGTtgG8wvz3jmfupb6n79kqgE9rwysoffyRl8O0D+gKPwG9FnujKSz61&#10;XMmZLGBk1Cm/Oz9ulldZpMWjsyC+stvjwfvdbAyZCalf/Gfk5P0j6yzqlj9QoNsZr7kR/9DEi3bP&#10;v8gnmfhEbSTzxrt4At8vO2c9h55b/8En3tGXhv8RNq8r7A6b4Hq4uvcsAznSAzbB+hA/HZ+bNSF8&#10;ZiDT5C/vHe5clz+v5cevOmvG+eWZJ58q+3cGpg871bE3ZCew8fpXOqJs2qL+Of3HeFLf6l575cdm&#10;31KfGyKD/JNeP0Y/+cAFdFLmrtWtfo59Y9MTR5Zx5akvcU69Vi9kL422Yt1OUHY0BbzB3006c1x5&#10;6IH7yub1X8TdwLtF37l/d5RnR9CMPnSnfipksn3T5vK7Fc+UORfOKiccfUxZvHARZT3i+m0yHeSf&#10;uk2e1Kt37VLO9EEdWRvM/hKJjO+aX1eb0G/xY8NSqCNjijpIU7dF7UK9qiu4M/7qWh+zT0BDvyJO&#10;p31Hj0y1gdRztk990mF+97w/1Dnb2MqwO9J1d3c39ZV1WZdhqOvkO3kRT/tvMK/HHFsWXja/vGcv&#10;iQO6vXt7fDuJHsRvMqcvaJAxW8iewdnx3acfXpyUX56H4qe+Ty8F9UyPlU/fSza13cs0dJ8dIX95&#10;svnq09iQDUy7Jr7naLCH+gU2FS4vQ7aj/F3bDX2D/pI9Y/+sY3tODtocfXGd7QTvxrzuqZvUx6wn&#10;MpFGntqp8bW+J8uRdid5OdIzemw7mtbR2Yu+vr6DNjfp4KsuH/sEY6QN2ZPJOnvuf4Lnug4zXZ7t&#10;y6IfNwZOHEPGdyYf/dbSwMHDdRmPZxtImee5t7e3aZ/Gh/gWalm4Ttrkq43ph9Vj3c6bhIP804aN&#10;D9Uhe0Yn6pCYmPqea7LQrnOvlfyeG14c5ElHjRdhjOCdOoMyd+YnjrLbX9E4WpuWT5Yxy0vWxgH0&#10;Wp1mn96ZR/6u6xetbFfoZL1l3uqM/aOD2VcnnTynbJMv95XX+Nc4g+34e4J+yRyRrpEVHcMz/Xce&#10;LmTZsiyHiz8crfZZK4FWAq0E/lUSYKuGO/5VfLT5tBJoJfDPk0COUYyXjPuMa4xxrCN4N8n7PNZf&#10;jIWNg3p6eppxr/GjMZhxuHcPfQ/4Bz/4QYO7djZvtX+odRtrMHD+cMbuG0sdddRRzRjRmNgY19o9&#10;DLI5sfmQeYmxmnmS+Yzxdo656nH2P08yLeVWAq0EWgm0Emgl0EqglUArgVYC/1gJ5PqmMXiut8uB&#10;74f/cu68OfEdJPsGwLDsKl98+VmD23C9LnxYPKlbt21vfBnzL724HPvj75ULpp5V3nnVO6+Hvgdg&#10;Xdt6rjV/Y3Zrs/wCu/fyAw7gY2A+XH/9GPCn8f3xV/FfeW8030nFN/9H8m7tnA9EHt3hD7HfSv/O&#10;LQdpwrTAnewLzIx8pIe/N8a3Xs3PZb96crGO65z+iEjQ+ExhIvgMpNu4eV0jF7SUBRYn+ff7g/f6&#10;ygXnX1gmTBxXusadWm69/YZ4Ht8yCcHtjqKjz/9LPtaW8QG7b5+NgTlGpzwO/R6Q3cA+D9KZDzmn&#10;LwK/Wb/KUq9H5xq18g93oHG4UM+FlMH+BfxbfEYXzflpGd0V39+aF9+IWPWHAutTywht7z1Y17Y2&#10;/u1vf7uZnykLfyXelME5g2t+APWeGARzQu+SCuLXaczZ1CE+lRuGBzaGD8F3X5J/8VIu6NBV/g/+&#10;afibTprkaX4IH+L7HOIL6jJ9CGir3wzwLOab5APPIr/0o5AdOfCHkqH8DhfkZX6sbdD3GiOTbWI4&#10;GoeTL18LPxSfu/arXCkvv83P5a382U6yrvKs/OnLYVdgKNCEreGnV/58PhyvQz0jQ/4e78c4XGc9&#10;4mG4A9bCvgt8aNpNrkHICw1plXfFihWNbeC348sR6F/64vxOubgWyJ+vCN6CHyrxKNY4BLTlYW0B&#10;xoVN7PTNDce7ZzBHfMrWQJSbDtehbvPkTKesb1j/4Ndlw+o0nquLLIvf9JrN5auDe+D7FDIOHyrd&#10;hbPwfYf0bdJN+TuUU/xOnSZLazrWZrQjGEHpMiijgL62ap2Hbc936jOes7qALdNH2EsFXuBw8sOX&#10;eqfndMeaD7wC2fDxaY90NgPeav7y/lBn+aec8lqeeNPfXHvV1eWPb0X/qpi7w8e9MTBZrh2x70ba&#10;EWthsBjWrLTzvF/XnXrgp4UvpHf0r7Y9+FC36oAOkql9Cugn2XrmSNrKxL+qXvSLiVdwP22W6wzS&#10;ZuiNtTI6o43n/g14zfai3vWhZ4wZVZ575slINtCv7dsFE3Wojzsoi337y+r3/1iW3XxL832qBdE/&#10;fLp6zWHrN/kZ7px885GzTfzz8Hv5HTZ6nTgfsiOfLIdxif5aOu3Y2AM+hd6ojwy1XXHPb35dcdlP&#10;uIDUE8+TJ2d9OvuQ2CjP07anLXFPem3bGqf1TPQPp//S0Wf2jT4qh350sPoVtzPgL9u0s3IJyq7/&#10;Pjr2kemZ1V1e+f0Lh/Q6dHsfTFjwK8hLmxDSHnQFLkU7zm+qySdpp2yOpB2iS+9gb/S77ELu8SM/&#10;NMjSkfTdF9QzWwdvx14uC7wXXSZTAR9k3tfX19g8eBd1pV2lTPSJrh10JsupzPZZYWPYbvWWzxri&#10;8S/1AY91O0cz6z/PeNGXwt7Y68y6NwykdMln0v17znjSz6EJI2MsBCfUySuZZJnR12ewWeStjMZb&#10;aVfobKfe1jzZz0U6WHG4YXnVdaM8eFoaGBljTGOwzDvp5lgEH2w5/HWOz6TPdpHyk782rm8xDuVv&#10;SPnXvHVes6/GPvoOGNUM+EieneUjX3wqD/70vXRc/639CeJmvvSIrae3Sdu9lKO4WU5p3XdP2fQv&#10;7BKd1CfKW0hZOvN12KNGf00XpZM+A57xmEGaDKmPmV/exwPbr63wx8AA1u0t46Elv5qmfrjpE2I8&#10;pl860kCm6hZeXjula7XtRUde4uE366G+T+aO1KMjzbuN10qglUArgX+XBNi14Y5/F19tvq0EWgn8&#10;4ySgjRu3mAsYc1pLMjbzHo/1QuNl4z1zefgWeBdrMcZgxkTWOs0JjPfMD40LxbPXoLiurT85XMPM&#10;fO9732vWW6zNwNOIax5qXG5chx5aztIZZxun5pj9H1f6llIrgVYCrQRaCbQSaCXQSqCVQCuBf60E&#10;6vXEXJ+1Zsu/9dTjvypbNv4lGIp15RLvK5dY441f/bHeaNU1VrvjvLd8+tnacved95cLps8uk88+&#10;r9x31y9ikX/A11n7MvjZ+ISMsfkFhgrWmM0F5LEp1vnfD4zC4ut+VsaMHVGW33d73A3a+7aUnXs2&#10;x3X4WsJtsSdcz198vrEsuf7n5fRxXWXBorkH15zNMTpDcy+Sbly/tTz/3Avl+ONOKOdNPrfcedft&#10;geOI9w+jbEhv3RzXcd7RvzPWX68uF86aWdb0fVA2bfmqk+Tf/g4SLz/3crniksvLqJNOLXfcurTs&#10;5QeMfWBiRbyRqjLuCTjEG6/FNxV6FpRF8xeUt954IXA06+J+rLUH1sZ3ouxP4xtUicWJFe2DvhI+&#10;F/4kfgnr6P+qsJ8yBO97dtl7f1/Mjz4tl8zrKcedeHS54spLm7V3eB/+Xf7bTt8bXq1v0wk+eNgQ&#10;75Kao/Ez5r4Fdbq89mzxdTeEf/2YsuDiC8vODbALIaOt4aPau6fsqaqcXlvXd1jDtxZv3nfjNYvK&#10;7n6+zPiG0DbYqShLHLvieHXV++XcyRPLtddfXdZv9P2J8B/E/f5tUXdR5g/f7y3nnzO2XH7xzPLJ&#10;R+Hnjj1+9lPCCNE8RGlC+hP86Ovra3w79lCyR8WWiN8fla/++9asLQvmXRntZ1J57JH7yr49h6/H&#10;LVv3lrfffLdMGje2zDpvYlnz1h+iUQbWLOiFy/1/HXI+fvcvf1VGnzaqLLz0orJ7EzsQutu069C+&#10;yINPhN+Qj0V7zZB2JKTZ7A3h7Oj90/vl0osvKl3xTbYZU875/8bIqKetO/eVV994u5w2uqtMnTK5&#10;/Cb2pRjI75AvbKh1xJfeeL+cc960cvHsWeXzPhir2KdpD6xbXEX5NvXvL+s3bS2XBM8TxpxcHn/o&#10;l2XzRvtShW83Gu5QdPP+sy+9WWZfPK+MHT2yPHy/vTq09r2hT7E/VIhk84b+8ubr75aJE84uY7rG&#10;luuXXNc8x3+sijT048bXAtrky9+D/pmTzivnnDWhvPnKsxGvsSZN3eBfEF9IfxT/GT8g//yf10SZ&#10;G1sUPqI9bHzEi3+btu9uyh+n0vvp2sD23VW++73vlxnTI83Ha8qubRujGP0H8SL8adqtNsznlriI&#10;hiCiQxybtvaXx377aJl81thy0bTx5YM3fheRlSEwm2FTtKMd/fvKuq82lrtuv6McG37a7ulTyqcf&#10;vNO0t2joTZvtD1n++att5c77HmzWg6adfXq0BbQG/I61X6y5eeAfn1h+q4yN4hNXFvug8F/qpw7p&#10;8kCi7M9SrjW9oa7Jnh1wZu/sXWyvjAWXXFR2xF5qdGLP7kPyp9fbQvbKH6as/PnTz8sv77yn/CTW&#10;rS6aMTUKFW086k0/iaZy4Nv6lO99HPRt+r7NAdn7vs3uwLP6DaPwzutvNO+FjQg/c3d399dwR+iy&#10;s2x27kvS29vbFE850jdb+xRhAKQhF/f57GEeaswmAuLRQXgr62p87tIl7kTeSbc/wKS0YfuunYHF&#10;3VZej/5txpSp5aLzLyib1n7R5CW/oY6G4WH+ZT54XLFiRSMH/ZWgf4FLoRfp5xVfuyNrfJIPPfF9&#10;GDKBudMOurq6mvTiCMqWekQXBfKkXzB68CTo1qHJI763tfKpp8upsRY5b05P2fTVulCIUArGPTor&#10;lJoj2sGWyP/R6D9HjxhZZk6eUv6ypndIuaS88IQ3OEvrqDAysALJd83PkV7TR2u4ymffbhgA7xzW&#10;45Kk76zfSL8/nYHDgKFkn+hGykv+WV+d18PxJj19g9Wwnqx8KeuUw1Bn2FjjEPzAtfb19R3MSjvA&#10;v3Jle4aFzPG0cuG37v/TdiAiHXyMdoC/TOdZ6plrQT0lBmLgzoBO2ZNn/67Qm2jnf+n7uCy76eYy&#10;bnTgi84YX64L/N1Q5cr7SWu4s3J4P5WdgJVhYwQ8KVtdJ3kfVgfWRT8DWwOjknvw0OuUv/h4EVIn&#10;Vq4c2NNI/adeZNvJs/vGcHBduY9MQ+TAv9QZ8qbTMH7appA0xKl5h7tHk68B1klIOQ11RpMN4zeg&#10;KxkGqz/lzry1EfUPz8Ffkft4pQzQsacavukI/aif1fKrrzN//Rjboix33313czvT4007Y9v4Qdg3&#10;+MAM7BjZpN6yDylPz5QDDTY78864aLClsIN8L/CG3jnIIE2GTEMWAv2AebcXl/aUtDP+UGf84cf3&#10;Hc0b2A8h6Q6Vrr3fSqCVQCuBb7oE2La0lfoh1+4J/ZvDnkb32ew5qRuNoz/6RucdnrWhlUArgW+s&#10;BOrxkPFOtnMMa+u79lmbjLl+HJ9/uaY8/Nh95dobrig33HJ1ue+B25t5CXwKrAosjPUX8xw4F3gY&#10;4+P//M//bMbg4nzrW99q4piXiWuMJp5xk/VQ7yAl7uW73/1ucXhubpg4G+N56eTnkM498wNjzmXL&#10;ljVzP2UQctzpGrbd+DGDMnaGwe51xml/txJoJdBKoJVAK4FWAq0EWgm0EvhnSsAaeAZrocaw9jOw&#10;9vu7lY+UHdu+jMexntzgRgYwMjtijs43E2/gxjn8M9t3ludWvlIun3dV+JLHl1tuCF/vnq0NWWuY&#10;Gbyj7D13fgG+VGvd1l2tZTvEzXVkaTYFLgVG5quNG8q9y+8pE88cW+6846bArMDG9IfvbGOcY1+W&#10;cAWGa3sAI3PdjeWMCaeXq69Z0KyzojfYuLu5F+m2b91V3nv3g3L2WZPK1Gnhz7njtsCkbAuqQRDd&#10;KOie3fvjHd21Zf6Cy8r8y+fFfigbIt/wTRwuRPrV760ut95wS+k6dWS5Kdbgd26LvThiLxvp122P&#10;PTTiCkbi5RffKt0zewInc3FgZH4fd8Wxfjz0UZeLj8Xad66fRMJ/etiL+eA9XHTNusya3tVldk93&#10;GTd+dFl+/92N/PkP+R6se/OdCHTMnBCvfLr8GPkOO3+d93Lt7SGtQC+zrKlPfM23h994xKmnlAVz&#10;Lyz96/oiZqyX928MfFH4nKvpl3zQsG7Ox3PLLbc0e1fc+vNrQrz0M2q7P+o8yiJdf1Tt8y+/USad&#10;O75cu+Tq+E7XusAnhb8znm3cEN9i2L63vPryqjJ54qgGI/NZg6+Id3gPYGT2BKEg1YTk+8DPxpdi&#10;Lxt1tTk2E9q2O3iNyGv+9HmZf8nCBiPz+KPLQ6jrM8mQ581b9pR3Vr0XfIwvPdPPKZ++/2YUIPgM&#10;ejsG3LNDpq0fdPKobsj59jvvLaecfFK5dM7Msv2rvkgSsjqAkSGn9JnUtMj4kH8i9g/ZuS0eD+jw&#10;qy89X+Z0zyzTp0wqt/z8uqb9y0d+neFI9DjgMWX9lh3luedfKv993PHlzIkTyvJ7w78F97F34NtC&#10;yjbU8dHHa8sFs+I980t6yl8/+SBYCIXeFxaNDoROf7FxR/lozcdl6uRJZeKYU8qzTz0UmLn4PtyB&#10;50PRzfuffbW13Hzr7WXcmNPKkqvnl41rPw7e9gS+rr/BoGwJ+qveCIzM+LMCixTf0bnumlCxAXxM&#10;g9MbYg2BTSOz197+qEydcUGZet6k8varzx/gP3z4O0OfQzYCXoSsE/62xMh88qf3Qk5h50L/a4zG&#10;lig8nAbsyaefryt33fur8oMf/qhMnza1fLzmo7BhGyLNoTbJ38evyN/vnaaVK1fG8wjR7rSZPPaG&#10;Um6LvVK2rt8Q541NW3vqySfK2WeMKtPPOq28/fLTEZlRCYRi5B3FDOza7rI+MDIwIicc/ZMGI/Ln&#10;j4LvsJ/79sYeNeJE3C827Sq/fuSpBnty/nnjy0dvrGz6ErKqdcl16iibycfKDwm3lngOeEO/7aFi&#10;P5F67SrlGAwcccj6kkCe9nmxTnVT4O8G+pGQ9064zCh9lIfsHcTHtsIIPf7Ib8vIEwMr0f3TSBLt&#10;sLFbKP5tUOdNv1rvS4N4HOrg1RdfKksWX9PYWbqgrHANgrTss/WsZcuWNetw6pTNEuhdyqNut7WM&#10;xct2nXHdEwftFYFHoSv8tNbQ5ElGgt95TSK0AUamP+Tz7tvvlAsD53DhtOnlszV9Q7Zr9ByHC8mz&#10;cYh34OxfxtcqKD8MjHf1+F3peB2MZeBpYGToiJB16307GOBcH8x8xEm++OTt9cGPzUeeZc640sJA&#10;+MbUqJP1cZeUbYFzapQEmDP+yKY/FGR3YIl2hIyeiP1SRkbcs04/o6x65Q+HlY885WO/IDgQfbDv&#10;xyTf+B0uZL0l7xlX3ZMXuvARdN0+DzAF7ns+WIBLIlPjQ3iTfwRGRlno24hYwzWmgB9LGaeeDHU2&#10;JrXfhjrq6ekpfX19Ddvi1zKCTc5vLtIffbu08rEOXstHWmMQY2x71Cir/cBqmbAxmQYNaQYNgZX6&#10;ZPWa8j+PP1GW/Gxxs8fS8UcfU2ZOnVaW333PYet/UJodN5XFPnLW4uG/jLsEfNXjsuTRmS1hL+Cj&#10;rL/DJiUOQ7mybOhkOrQEOgM/yPbKuw7isjnGkeYR/AH0ha0Tkm7WDXsOp2EvFpgdz9N+u8540ioX&#10;O6iu7YElyG+4w7599myCn+rt7W3SJP3OepNflpUNpNswMvwSzvQkdQYhbQVGhuzwjm6mr/nOe9Jk&#10;+WFU4ZnY2MT7pK121gbsHUb/0Kfj8qOH9qOz9wycC8y6Pdbsw+SZvbKMH7zrADfoYN/JX3kF5VCH&#10;+hV1mPhCz5Q7Q15n3bEL7CyezBXqcmWawc6ZHm/eefZdrxzrDxa/vddKoJVAK4H/CxJgz9OmJ79s&#10;G5vb3Df5CXtuLLhza+zVHGOOZhHDQsYQQ4ak055bCbQS+PdKIMdMuNCe87fzwLp8rA/uXFfeeu+V&#10;csc9N5fzLzy3nDb2xDJi9HFlzBmnNDgXYx5YFfu5wL04jCnt++LZf/zHfzRjcPMfY3HzPPMxOBr4&#10;FvvNwLig4R46MDDiuudaHHhqR8b3XF4ZR54wOfwG9gE0HrM/Krx2YoHqMR0bVv+ua8L9HEfX99vr&#10;VgKtBFoJtBJoJdBKoJVAK4FWAv8KCeS7mube1i2tVS4L35i10zdfezYWw72PEn7jffHOajjfwx1Z&#10;dsYYtvHPHMDI8Jev/XxTufv25WXMyK6y6LJLwtUMAx+++hgL59jfuD99Ucbp1nI718HFxQefwfYA&#10;D8hHnr955MHwc5xQLl8wp3y1dk3c2R57DWyMsz0QIk64etf+ZUO59polZXxgZK6/8epmPd3cY7Cx&#10;uHvN944iLR/swisWNfvILL31prJ9xyaoCaSj/PFOf/i033j9zfAhzQg/9s/iJo7+1q8fN78eIv2m&#10;tZvKIw88XMaMGFUWL1rYYGTsObIvcDjrAi+zPdY5tmzdUx75zdNlwumTwgc4s7z/zitBJ97ZjO9E&#10;+TaU/WN8i2p3HPaTca9/x/DvCXWurXydsX/ML7CRfcRgPSaO119/rZw/c1qZddH55Y8fvtVkYj3e&#10;e+S+qWK/EaGuD2vu/Et0zto/X4VvHPEz+vZJhnqNn66adz382yfL6WPHlEtnzyyb//pRROU75i8J&#10;/YwqSr2TX17z31iDN5+749YbIq4ChL9kR3/420O/oxwbt+0qT618sYwdN7JcvfiKZh+ZneGjVcYN&#10;6wPXtSlwGc+8WM7sCn2MfWTWfd7b0NnfgIaitUTmAx6DYCd8G/gdLNhHJjEyqz/8S7ls7hVl8qRz&#10;Yv+mByI6HNjwYdv2/eX9wHdNn3RWmXfBlPLZh29HUaI8kXk/6MMRhro+JMGzNggjc+KJx5eeC+Od&#10;7pRvhZGpyau72s838CzK3r+5rI9vtL276rVyw7VXl/Gnn1bmzr6wPLfiySYPssm6SXp+H8kcGY5g&#10;3ebwuT/7fDn6mGMbjMwDgaVr6jT2OVGu4Y5P/rqpwcjMnnVB+bjRV0IL/2TQ3RK6DePy+xf/UEaN&#10;OKlMChzHqleeC8xgYNziOQzKcLQ9E+ehRx8vZ44/vXTPOKe8FTiWPTuj/cYmPJ71R7t/Z9Ufy5mx&#10;j8zowMgsvuZnYWcDyxX2YfcBjE/KJM/oatvawx9WfVjOmzKj2UfmtRefiSgDexlt37Gn2adGGvGF&#10;lGeNkekNfdm/O9ZVQ//3RGMWk/5vC8GS7Y6wX2vXx34iDz1ajjn2uMDITCmrP3w/1mM3REztZgDT&#10;AE8AJ8CH6j1w/jnfQ/LtoP2xZ0lDGPGOQ15PP/VkmTQ+9rWZOLK88fvHI5K2EvlH3qGGZdvW3WVT&#10;7Lvz4K8eKCNOOL7MPn9a+fRDdiS+SxF7O+0KWcLIbAz329PPvtSs/8w8b0JZ9cJjjYwi4sFAFtke&#10;6at9Tvjx+FGt52TQT/ED9vT0ND7Y3Dshnx+pbc149DnrQb78kPbOWn7XbUEymA/57+gPTFdc7dgV&#10;fV5cOCx/w8jYu+rl378YWKJx5Yq5c+Jh1FnzDcHkaKAeDv068BvB6F+8W7p53fry2ceflGef/p+y&#10;8LL50U+PatbElN83rjLQK302/zI7bJ8D8oFX7GynmaY+KyesCDuetPK53+wKHKR9oZcuXZqPDvoC&#10;yCfzoZG0YVvgP/aEIHpXry493d1lxrmB2Xnj/7F3Ht5ZHEm7/7P27Dl3z+b7OZOTEHoRIEAEEUwW&#10;RhhjcjAY4wBebGwMNja2wWSEQDJBxiIHkSSCTUagnIzrPr9+3xKDPkngXXsPu3caRjPvTE93dXV1&#10;T3fV09VHHtv+WhJv5wJZIC/srOzZAkbG/UHAg/Ly8oCnBMcQ3ceO5ND9IR/wz/f54z7fONbTgQF2&#10;3BH3PXjZ4C/2fWzC2OZdVuARgXjgmfaBGUjrqzHVLFW5vm3UaeqoFU/AyCBB3CraW2gJ1evA9H5W&#10;uGPXY/lDHhzULbgE8ECUmTp4kuD9EHx0+fb3uEdg3yowCuDQsF+DlaHewQVhdy8rKwt4JMah4CjA&#10;TREfvv4aGBm+SezrmUgkgp8K5I8A7dDc0UE8MC/gJtD9umz4O15XnGlDlAv8LWMZ6hRsAXuW0t5L&#10;S0tDOeEL+7cRB301sgXGxuufPOF/a35yn3aFfNE3geNb/8lamztTGCTRl5CMZKreJ4weY2s/XG2l&#10;wm84ne2dSfNxgTpg7IbunLNjZKAxSnP0GqwHWCvwUejOqXv8okTL5Lzz9uC/wVfQJpBF0nDanU74&#10;B01gqNDpIy/whXQ8DdougW8QafFNAqvBc4/Dc2TD82ecSp15eyQNz7u9M3XBOBJZpT2TltsDSL+9&#10;dgR/HCOD3SE3Nzf4neK+8xEZgW/0I3ynCF4uP4ebqT/Q6OMv0maMiw8w5Izg6fIuZcU/EnaOP/3p&#10;Ty34OHz3gIcE98P4m/zhB5h1vgFgbigvz4gLvpS8orIADXxL6U9IhzbuIcoPHxPTR0Ib7Z++gbpy&#10;vzr+Xkdn5zf7mILj8n0z4UccYg7EHIg58J/Kgfb6ee6jN2Of1iPCQvt4MJzVl+6R78Hgc/A/teAx&#10;3TEH/j/iAONGH58xbmH9BGOoqtrbduC7vVrvOccGDu5n3Xq+YF26Px+Ozt2eDRgYxtcc4FXw9cLZ&#10;cS3M3cG04BsGzDJjeHAzjJv/8Ic/hPEf40/uMz8iDu+CneEd0uKaMeIf//jH4FfG/cgwduQ9cOqc&#10;2Qead5m7+f7fjMVYHwnGm/GezwmpWh+3tVXN8KKtvq+tuPG9mAMxB2IOxByIORBzIOZAzIGYA782&#10;B9xmwBn9MWt5sXViw7tQWqLs0DczvsWGl8LIhDvSAYd/8hshdeTPP5nt23vIsgcO1b4AudZYeyfo&#10;TqPjYmgHg5Ofnx/GzlOnTg1n1i3iT4Rxs+usiYt9jKNeevGP136kMf3fbeKEkdqXRliAn7U+F0yE&#10;/gaMDDbtK3dswTzZaQcm7J0VS0J5GG+3pS/lXkOtDNX6D6xg9YcfaY+mTHvr7aUP/cSoTDyvuHPf&#10;dmzfKV3xYFu2XL5HZJV6wF5MjwlN8vPRWNloe3fusUSa9qx5faYwJdhosB+xT5XW7AsHdOnyTXv3&#10;7dXW5cWeNmLIUPvuQL6eg/UgXvsHvKLe0K1H+cx11BagRH6TgI+dpgYqX2fhQjZt2mjZwwbb4iXz&#10;hAOQj5wU/mH9+vXBbojNyOeCThC6etavYzf1umcNAuvzsUu5nTGqX8cmQvl27i4MGJnc8SPtRplk&#10;IsgD8pq0sbfOizyxh+IfALvXqveWKSr1iB8H+cLX+nz2EKoQQGJb/rfWK62rzV842+7Jj0xDo9JV&#10;OauFl6qTb4vdu4psQFqngJG5f+uK0pAfmRRGpl64ACUT5I4yQTt1FJVDeKPVYAErgR+Z8ymMzBjZ&#10;f3fv/BpKdXQcZP6286UXAkZm+riRKT8yqhSlx7MnDc53j+9z1PUbNlp63zR7Nfdlu3/trB6rvQm7&#10;ASNo8x6QN1/Pyz3exyZ4rKTYdmzZaB+sfEf+kXJlv+0lPwfd7O1li+1K+bkQr3Xe8Ij3n0R+wRFU&#10;C2xy4LvD1lf2wfHjxmqfqq9EAW0m6eeE9No7zpbfsOE5sguNGGonS/bpNXiu/kTpspfSLbXdHfl7&#10;rFvnF22ccBeXtKcWGBfK/iQYmUqJ1pZtuwKGZeyIQVZctFOsS2JweB9xKZWfqeHDcqSj6G9Llr4h&#10;f13yj6K+4Un8yOz+tsT6Dxysvav6WFH+5iT9Aq2BDyN9gsuc9w9RjMyFM0e17w52d/UXwiFQpZQN&#10;P0rwtkFp4Kdn87ad1r1HLxs7ZrSdO3PiEYyMtzHO7KuAXgT7GbbLrRs3WeGufDv2fYn2dSoLOA3s&#10;/iEjpX9M+K41H38UMDKTRw1MYmQepORLeavpCLsmrJEI2rF5m7ACaTZl7Ci7eOKwKFX9PlD/qsaD&#10;vxtBaWzPvu+DLS9nSIbt3bz2kT4RPsAD5wf0YjcFn0cfRPsk+HO+g9i70fdgj44+i8p6eNDOH+dN&#10;VMbR/YATxX74yYcr9KaIl8yB0RNL1G+q79JFFCPTKMzTkUMlNko2y1n6tlptpSJUp9aaJTPn28m3&#10;1ekPd5VO6YmT8sHzsS1fsjRgY17Okf0zI8MyhaXAtoufAd4jwB9ohl5wQYwDsDui9wIrgH08Whbe&#10;Ye8a8CPYdPmGY+Neu3ZtwDeCGwBX4G2ZPg9bKHtZob/DP4XrznwcEtWN0TOriciPDF9Kfd+v/hD8&#10;rI3KHmbFe4tCWSlve4deeWzgW0JZGYvwvYE+0oMueIFtn/JTLspOeQlgwhgjgQfz/XuIj80YLAHY&#10;B3wzEJw+0vRyogdduXJl8G8yb56wsylcCuUnPqFZfmS+LRBGRnW1QHswNmqtsLcdzs4fJIg32Isq&#10;O2uwsFRZtl/veb7tnb0u0WHyPfT9hKDzSQNpk47T3Pq9srKyMN7jm0t9+/5SYKQ56CeQF7AkYBRo&#10;F2lq59jq4WWUFqeXPKLXrfOM/qatMr7E9g7my+kk3fb4Er0PXbQB2opjfD192ovTwTv0IbSFVauS&#10;GHPKAhYM3oJ1oJ/BZwdYADAE6KBbywlpu4zQbkgXmQRHQ1tlPxrqiT52kL4ZWTrAxby99E37ZsOX&#10;drDoW7t8/kJYVx4tR1vXXo72zuRPu4Z2dOlgXhwvGO0DSdvbOGlxTV8BrZQRfEXUn4jH4ez8i36f&#10;wGVQRnzRgLmIygDvkDeyQr0gUz628jR4B5rA4IPnANvhvliiabkMkCblwo8J9YWPFU+zLb75PejD&#10;LkE/AK6SQF158Dbtv/0Mf+h36F+xb9Dv0Id430v64IOQEfZxoh0QnPZoH+n84+zPwcCAkcHOAX9I&#10;j7QJyBY0MibHVoI/fXiELxt4ClaQ9shaYPzIIP+kAa34vaJusInAJ/o5/3aQNuVlvM4YgzikS1/v&#10;eUf5AU0Ex8h4nVJmMPVPGqhr0qWNQxN7R8G7OMQciDkQc+C/hQP0cXzf6Dfpc8Fo4ysOH3Lg38Om&#10;s+pSy0rP2rtvLrN9Gv/FIeZAzIGnmwOM2aLjItYbMddkjlC4b7e9u2KZDc4eYC92esa6dHvB+iV6&#10;S7+drnOfMP7FjwtjSMZ6zKkZ03GPcTe/GYc5LoZ9kxw/wx5MxAHzwhiWuRjjZLAvjPUdX0N83icu&#10;6ZIGB3kSj3zJAxwNz9GXcJAm7zFeZC1IQUFBwPb7/KGjWmG86GPZjuLFz2IOxByIORBzIOZAzIGY&#10;AzEHYg78FhxwXaXr5bFpsJ4aPzJXyk8oyyRGpkn+BlowMpqLY0Vp1L979ZVhzT8YmfOnL9mksRNt&#10;lta6N1TfbtH1Q7fnwzU6WmwJ2EfQu4KRyM3NDWNp9ijYv39/0GmXnDxlRVonU1BUaHPmzbIXX3rG&#10;Zr0+1W5dv6BUsKVChTAwylvuF+xq+U2b+dps65eRZu/9Y1nQ1TPejuatF0LgXjNGJtlhtVWBfN9v&#10;1LheOuW335T/FvTcMrqiVtaz6kqtRda67MHa0+at5Ut1s1kY/7s6dxyaq5WA8iguPCibZIb2opoh&#10;vw3wU1Yt7V2F5a9euIyL5dfsneUfWqfnulmacPkr333Digq/tgsXS+1CGcfZcD5/8Yyd1f4oZ+RH&#10;4XTpQ9/o+EVHF43drrVfno4p/Nee/qxiOEbm5o1bwjsttUFZmfbxJ6uUsPiXCtgZ0V1jc3Z9P/XC&#10;2lvqH3mDdre7EAe9PHYg1rhTV1EbDPNI7m3fJZ/u6X3tZe2JdPnMIeWGnZtKTWI4XDefIiOc0Kmz&#10;1wlrZN9ZukB7AVXpftJGraoIGIFKOabAJ0VG/z7CTC0RPkZ7gMker2S194v8pQhAsXXzrifCyHje&#10;refCwaahBJFgMDLnSq/K/jvbxowYaQW7NukueI2OAziYC2fLbPTQLJssDMeFo8VqEpIvpfekGBn4&#10;2LqNQBvz9l0FhcE3y6zpk+RH5ryIUZtLYRgalXfUHgSl9CHMgcEAUK/sqTREeDWwMQMSsnsKP7VI&#10;7bh4/16lQz397+D0uL3rf8d4eAccAfiIE6fPah+2bMudMvkhRga/VypbR8f5K7ds5OiXbfTIYXbq&#10;yAGJAfLzECPDfkt7ivZb7x5dbdqkUXb7hwuCkwjbpvt14nFHafNMUKqAsRmRPTjgQPbuVL2qo3I/&#10;NPQv589eEkZntGX2HyDbHH2LbgbcRNI++rC0ySvSpb5oD4XFx2zAoKHWT/wt2vVNqm6S9P8aGBn4&#10;W1HdYFu277IePXuHvZbOl56UG5N7IuZh+3Ya6XvAyWBfwx69cM5cWzR3ni1ZsDDYcD9YsdLWrf7I&#10;vlj3qX352XqbOXu+cE0vW0bvzjZ1bFbAyET3SpMYBj8qtLt9e4tsiHxGTRw1wk5/r7pivyEJOm2H&#10;slaJnPyi4mCPzsroYZs/W+FkhTPyHO1DaI/YEfkGuY8QcCYex3VV2D/xQ0G/4cHtof67vbPbL6kz&#10;v8Y2in0S++Gbi+aousFMqj5TGCUwevAdfBLlB/9ZJ79WJcXgTwfatAkvW3PlHT146J+N/Enf2wx5&#10;4Nvkq/Wf2/TcqZbes5f1693Hhg7UXljCl3DvvbeWB1wivhY8eP/LbzBC2IpZJ4a/C/pu+mIwL7Rx&#10;fBsUFBQEXwLYzuEjej3svaxHQ4cG78BGOP4IniMj2F6xb2OThWZod7uvn6GBHoL+sa5ZbUHna+xP&#10;lJdnOcKRPgkGRK88NkAPfjnAweCbAlq8jUEbuAh0h5QD+uGL25i5jwwhG7yHjCE32HjRDdIPetkh&#10;hOc+zuIbB7/QJcI/jxctf73kca8wZhl90my+MDL40w+M+AnBSPrYi/qRKRHmK2fYcBsrX2SHDyS/&#10;m5SlvQOaCeAvKD/4NurW5Sg8/AV/yCcaPF+/h+0e/S84EfYaQne6atWqgDMCT4LcoH/FVwX2d3gE&#10;zz04vfyOXvvz1mfyp67A5pL2woULW8pGuk5fe2fqlX130PUyHnZ/QcT3AK/oD6JjDfIsKytrKSv7&#10;1XCAP6DM4G3QUaNTBiPj2Bsvk8sI7REMAf0PY2T8gvAueC7ee/+dd23jFxvs9NFjwVeUmGI/Nwpj&#10;ie8uDWbaK5ff9zK0d6ZMtHPkE9/tM2fODPJB/Nb14vzkGeWgXSFPyDd4F/fBw3MP0OF8o9+Fl2Cl&#10;E4lE8CPDO6TrfbLzh3i0O3BP1E/r5/CNOOXl5UnMZGqvOPKL0u10cAZPw5gFWwB4kSfByIADhgb6&#10;Od9HNJq+ly2aj19Tx2DjwILjj4U+2wN9APJD2oyB/fsUfe7X9CnwhbJ5oNxg92hLYFugyWkhba7B&#10;L/INAr+1cuXK4HOH8TjYJmiL8pR7tEVkgfYKjoUDzFe0v6K90H8wh/vLX/4S+pQoRsbrDzqdXv+u&#10;YveF75R5zZo1T9S+SYey0K+AH6PfiMooz+MQcyDmQMyB/3QO0F9y0E+yhoi+8sOV79vR7w7Ztk3f&#10;WNlZrTnR+gPGi/iKvHb5yn96kWP6Yw78V3OAsYuP37ygjCkZjzEfWrBwbvDLnSb9zvMvPmsv6Ojc&#10;RfiUTs/bc8//T8AEM8YD5wI2hjk1cxXmFWBcmLdzdlwMY1vG4+Ba0tLSQlwwMbzLWJBxN2nhE4Z0&#10;wU8zb2LOwdoGrvErAzaGNIlHfsRlvEf+jPnBdTvehviM6Zi/gLVn7u96BsZ+PjZlbAg/GLe3Hs86&#10;b+JzzIGYAzEHYg7EHIg5EHMg5kDMgd+aA1GdpevlsZmxth5Mw9VLJ0UCmA6hYbRu3TEy4DqwXICR&#10;uVt7z6rrZG+QaReMzLRJr9iC2TO191HFI/po5gJRfSr5cQ+7AxgP9MTYjDjQ64KbmDgtz4ZJRzxO&#10;ftcHDh6gucEztuzNeVZx+5J8MNwNFEhLKj8wokwEXS67YdOnzbB0YWRWr1kR9LyMu10fqxdaAveA&#10;PYAnaGp8YHsK9mqu0NU++vgDlZPSyeiqMgW8gdIvFlZn1Kgce3PZG7rZbLUND3XautF24H3lUVx4&#10;wAZlZNq8Wa/Lvw6YDPltEA4Hzw31Mpjfvltrn3+2WfiYhL303PM24eVhNn/e5ODDZO78123WnBn2&#10;2uvTbcZr05LHzDz9zgv6YHzSMwdBPzx79mztd1TSot9um6hf7y51jg8eFcOOHzthk6dMspE5wyy/&#10;YJtuJm0e5FYunT32VuxezAEJ6OCxTTKnwnaEfj7qfxO7XW5ubrDNui8Z6pJAPOpv647dwc8JPj6u&#10;lB7SE+FKhD2CIPxheHze8YD9Chsdc8IlC2ZZfTVyBEYmudcJ7+GbJL+w2LLl++OjNf8Iz5F9yllT&#10;XW+V2tjly8+/eexeS1F5hxZknjmgBzBSSBp2/lPHL9rUSdNt2OAhqb2WngwjU3rqrI0YNMAmDh9k&#10;58B5hA3ElGaSVZ5Vu2efm0bbCNfMXQ98V6L1/CNszowpD/daSmFkGtQm/B1shIWFhcEnFPVJ34Fd&#10;bMqEsfbKlPE2f85rtubD961oz04rv3DG6qoqKHW7NJGup91uJD2oUj3h86T0fFnAyIwZPcrWqv3+&#10;VC/5oL9KpdPe+XpFnb0yXRitvKnyc3JKKVIbSYxJpcQI7EXJkRM2aECGvTZ1XMDIsLkY9YXfkvbS&#10;9fu8n19QFPZaGtK/t+3c/MUjezXRv5wrLbMR+JHJ6C+cwZKQf5I3j8fIHD97Oey1lDUgYQf20uYe&#10;0k/eBGghuNxF/cg8bq8lsBq379WG/aK6duse8CzlF0qtqY6+T7ZY6TU8uK6D39gX6ddLDhZbYf5u&#10;2yR8wZpVH9h7y97SfnMLbParM5LYjcRA69O7l3V57q82KWeAlRRtNTAygBZphySvS/2R345Dhy1n&#10;6BCbIHk8UbxPBQJbElql9v7TPiQCVGzZpb1mEgntNdPNtm9YpefJAA/Qx3h/QN9TXl4edDaffvpp&#10;Cz4hauuGX6xHB/vBnm/4U/AQ7af8Xltn5w/5e97Y88AQoU+amTdZLmFuqxjy39JMb6Bi6Q98Fywm&#10;lL9J55qqevHykA3un1D5h1vdnRuKSceb7OPczshvrrFR8g3vK2xMr67dgl+RpQsXqR6+tKLdBXb6&#10;2HG7/eO1oKtyung3Wi78nIBhQd8G3gWfydiv0c+zrwV7aGD3R1eP7gs+sUcG8fAbgQ4NHRvfc8d/&#10;ICPYzsEsYO+HD61DVGfI9xGJbuAbrvPl8kuWNyVX/nSyrWR/cu8Wb2ttnVun3dZv6pxysJ9IdI8P&#10;0iNgO8dOHaUV2QGnAA4GzEc0UEbKh46QMQ317QF58HbIffdbwTnKI49fe78y2DsSwsgsmD1H2DTh&#10;tCCLzl1HnRpHpfwP4WenWWkfFLZ4hHgzWjiZkn37H9s/Ufe0BXBtfA/BCPCtdbl1Op70THqUz3nn&#10;73mZ/TffRcqLvQdsAT5G2JMJDAu2d3S77j8DfnqI0hW99uetz9DB9x4fSOiGSZP69npoS2ai96gj&#10;MC3olvPy8gI+ijyiNPGbdzzN1mXluQfKTJ8C5gVbPrpq2or7G/J3o+MG5I82xvgOXTX7NjFGB1dz&#10;/9btYBcLMoFccDTpu5q6jpalrWunq6MzdUTbRhcOhgwMROtA2o6p4Bnl4D3aDbxjLO/+l+CT1x3y&#10;4v0PPGV85Pg5dPKt86JvIB/i0VZpf6tWrWppU9BBoA8kD94Hv4J+Hh9XhNZ1xz1ooA5yNd7ERgB2&#10;BcxKWzyL3gMzglyMHDky4PpJiwCdrYOXk/vQAOYEeWRMHN3rjufUP2kztk/oewamMoqh8f4eWogb&#10;TZv38dPPumDW9zKXgh6P4+8yDod/yB/fC6+/qOx5nv4uadOW6LuZc4AB9LrkGfVOuUiPvh87D7Ie&#10;DV5H/p7/Rs7hJf0wMvBLAnULJog+DHlwun9JGnHcmAMxB2IOPE0coG/0fhm66DPRmdDXMb7Ed9zF&#10;0rO2VusOThw+Er77Z/Qdu/nDj8kxwNNUmJiWmAMxBx7hAO3Zxz88YK6CPzx0aPjEA9/CGhXmCYyj&#10;Gc8xr2aMCvaEOQ3Yda6Jz1iRcTpxwL2wXoWD+7xDWqTDdVpaWjhzDcaF+ORHXj535z7jQ/TKjM3A&#10;yICFARsDLbyLboAzuBnmbYy10f+B/SYt6CMOegRoYy7AfA89AGsnGbv53Bd+MDb2seEjzIp/xByI&#10;ORBzIOZAzIGYAzEHYg7EHPg3cCCqD3VsN7pT/NyjL7508ZioAHMgf5CNsjsLJ9CsX3XSKdeGdcyN&#10;VqP17I0y2YCXOLT/qPy+j7fF82brRu0j83v0p8z3fU6A3pXfzAuwRXCwBhusBPZVfMkslE11zMRJ&#10;ljN2jKUn+gpH/z/21rL5du/O5UcwMvW1WicptfTlsus2PU/+wOW7YsPXa0P65ON5RlnKPZkmgy+Z&#10;Or1/THbDjIx0275zi6Kxh4cwCiqTY2iOHjkmnf8omys/GDx3G6Uu2g96n72Wdm/dJZ/4A2zJwgUp&#10;jIzsPtqzpqKuOtgAMWts3yr7bt+B1q1TZ5s3+xXb8PlK27zla/tq4+f26fpP7OM1H9jqj/4hHy0f&#10;2LpPP7b1X6wNa2jx14Cum/1l0Ztgv8SG4Lrw9on7158ILhBwRg9Uzt35BdpnaahNnzEt+LqBP9Qt&#10;dlfO6M3BTbhNERsKPt2ZD6J3JyAjPj/CdoZtBhvH6dOnw3OXUeZRxN2Rv1d68UzhskbbzfLjiqN1&#10;9mG/nCRGxtOirl3PT76sOWWOuET4o4cYmeReJ9io8SOzY89+GzQkYR+sXql05fuzSQKmZw0CZTTI&#10;icjmTTts1JD0sNfSj+VnFEeyHRwTiQS1DUz7tC8Ol3to8N96rLpP+hFqVP0fKj5pY0ZOkAyk21df&#10;fKT2dIcoHYa7FfV2pOSYDRcPpo7OtsunDqtCqBRo6PDV8ND5Ai9btxFoBiMzYvgwe+2V8Xbnyim9&#10;Ixut/LPACNo8gbXeYJyoJ+QPO97KlSuDHB4tOai9hI7aD5cuWGXFTb0m2kLbaRaG7vEYoJBBB3/k&#10;4iTgCc6XXbbMAVoHk9HPli1ZlMQdgECjjXdw/HCryqa/NssWzJ1ld66VKSe1S/EPPy/4gAFncqr0&#10;vI0akW3Tp4xN4mjUafCcvZg6Sptn99V1rt/wtQ3M7GcTRw+1wwcLwl5N9XIWQtqN9T/biWOlliVf&#10;MH16p9nCRQuUthJO9S+k0Tpwz/vOY2fKbdjI0Zbo10d7GmFXom6SGJ8nwchclk8q/JHwTrPAGOSG&#10;/FfJgQ44DY5rt+/buvVfyodXJ+1zN95+uFyW8r0kPkmePSDX3t78XkhQadRXVtktYTIuybZ7ouSw&#10;9o8psO2bvrF5C5fYhPHjrG/3Fy13zCA7fnCXmJqUL+iQykR7oOlC/08fO2njhVFkr6UzJcXKQu1N&#10;TlYUJWBkBFuzjVt3Bz3O8EF97VDB1y30ebtzuvAFgh0O3xDY+egvCcSLloF+C5s02AHvt2grHE8S&#10;nD+k6desycfPCPqogJG5fzu0i2b1LypmC0amGlEM5Rf/9H06oe/PcLWv8fJ5VH0THThyktSruU2Q&#10;fMCuYHulf5swZqyBjdm9fYddv3I16V+CTPzQZbS8zgfS5TuM7xj0ZOjW6L+xzePjnX1LaPeMFcBk&#10;ouvCZs876LwoH/4J0OHR17rNmDPfgwLVv/svIK9o8L4dOQcDQilV06Gezyq/SepfxshPyllhMonT&#10;0RFNt61rt1Wjt8M/NLzzgDwTGJfwHcKXRllZWbgHVggdIHIRxU6Fh/oDL3Jzc4N+Ep55gFaXHXgF&#10;NoaxFj4x6G8JLifUS31VdcA0DZBu8g3Z0h9ge/e6S+GUq9VuG9QOuP39d4dspPwEjRTOcl/+7g55&#10;Ay3kxTcVOzZ2b3Sh/o2NykUgrI0/rePwm3JE78Njvrm0Jb9P3n4dTRb8CPvzIDfw99fwI4O8Ibvo&#10;fbHZkwd125Hc+DPkPC8vz5555pkW/BD0umx4u/MyMOZiDEueyDrtCUwO6UUD+mGwiui10UE7rtll&#10;AJ55AG9FPwWmBvvYI8FlQeefGyQHkpdm+rLUfS9He+dH0mrnB/TjLwR9N/0K7d6D1yHpu1zzDP6A&#10;saNs8J224O2AeC7j0WveQUbAg6BLB3fSum3BF/gK3xlzoJMHg+djXafH+xtwJoxLwJqUl5cHsqO8&#10;DTf0B3q8zXpdM/5sj29+H96AnQObAR2eNvcJxIOmaDm5D2/AxTBWAqPpPmh4RuAdZGTVqlXBpsEY&#10;Gfo8wCcC8uIyw294yHv4SaS+4A8YL8rnvPF3wQ+RP7xpjWMhLYLbLpK/kn/x/0RfSbouC16fxKC/&#10;5NvKdwO8G/Xp9cNzp4PrKO3g9OgLwVXxPfklgb0QkTHoYv5DiObzS9KK48YciDkQc+Bp4ADfjWgf&#10;zDiK9T1gZBiTfq1r/MUU7NgZxvjgY+9qXHlcc6wmjUXiEHMg5sDTywHGTYwRCYwdmQeAh0efC5bl&#10;r3/5mz37zHPCl3SxHt17al7U03pqz+tevXoHfRG4E8arzM8Z57IuJpHQOssUJoU1B/QTzKXwF8O6&#10;HM6///3vQxzeZazteBfmI4yhiO9pME9nnAjmmri+vxJYZn4zznOsDOmDnYZ+xn6MQaERmpwuxsrM&#10;e9ERMKdmbhYd/7YeKz+9tRdTFnMg5kDMgZgDMQdiDsQciDnw38gBt4dQNtf3o4tljIzO8eLZw3rC&#10;XPtRjEytDPBV8uneoH9CpwS7npbB244te2xYVnYSI6Mn6Gw5GPdGA/OC6D3/HdW1Er9OdqBvZRdY&#10;/ckaGz9pnPb76GTvaR+ixvo7PJWdvkpYANndtBcS7jOulN+wGa++bkOzs2zbzuTayOg8pDUNwAnq&#10;auQTRvvnlF0sl//6bPuOfTys2aprK+TrhefCetyvsZLvD+v5MHtl2hThZ+CJXn5c+Ek646u37MtP&#10;Nwgjk2nvyJfKz83Y3uBHk1XU14hL+iVb6NbNe+RHJsP6CyOxfcvn1tx4MxUP+5fWzjZUW438NzQ0&#10;sucVeSf1J9h78XPA/Ia5DPpiQlS3Em78Bn+AhICNam76WXOdTbIVCAe0dJHdvXdDuSX543Sg92Y/&#10;h5UrVwY9eoHspKxxzZWcce2BuSL6bWyIrBVGz88eHwTsTwTkBTvInsL9oc7wc3L/2lk9Ub00Yj9I&#10;YmR8/kl66OM5Y3fDPz/ztzcXzRZm6Z7iCxPQILuZrrDNV1Rpfxn5pOjRq7MtW77YaoXnqKpWukRQ&#10;XXF8u7fYxo/IDBiZy+eEz3mg91MYGWUToilmsE9EZZ17/htUQrXaUU2tbNuF31t21kjrKb8Paz9e&#10;Ibn7gagdhstXbst3wHfyI5NpMyaMshsXTim+KkT51yNYjwnwh/YBPc4rf4V7hfsOqs4G2SsTR9n1&#10;gJcTf1MYmYClkC3QbUTYN/CRj/yBA6DdB+dOQdYl7w8kLH6t889NSVyC59c6f7/f0dlxHOVXrml/&#10;tYR179ZV+LKZKYxMEo9Huu0dJ+SHZcLkqTZ3lvwn/HhRWalG1J+AgQFjUimSz54vt3FjcmzqhBy7&#10;ePqwZODJMTKHT16wpcvescyMvrZ4zvRUHvL/0PCTqdvRHm4NdvjQcWF7Boj2HjZnruRRfEm27yT9&#10;rctPWagz5HnPgSOWlt7furz0vG39ap3spPh3eXKMzFXt3aaXku9E/Jjcr21KYnjEh6vX78on16fy&#10;7fuCTZo4wW78eEXVCr7poZ8op5H2Rbv0fjzs+yH/39hvQ9uh/XBIl1snOx97ZK1V3z5mmHxYTB5h&#10;544W6SGCK78vDc1KSzxSW+Sd0pOnbYp8C7DX0IXjh0lE/Y72mdAVMBowMl9q/7OwH8nIQXb+6N5A&#10;C/xClqP2OPZ1QxeFLxDwDtgVPdD/uB0RGzfyjG0d3TTB+zOP39GZPMkfvnAm4KfDMXrzZ+Wl+h9h&#10;MlP9T5OaL3KtKhDdulbh8HN2/oz8mej7w15TlTeuqpqTdv5oubD/Y7vE7jlnzhxhkfbYlYtlgd8t&#10;/Bd+LwDoRBu2S+z5Hrxf4je2zpXqq9GV0W+7/y/qN4qlIW70PeiBV/Tb6OzgL+Un0CfwPvhX9roD&#10;DwGved/T8P6f+HX6uCANYkPwk3JCa2THjRqtvfVy7Mq58+22a3jt/Cad9gLfTsqFHhAcAtfQR3Df&#10;ZZSV8vB9xTaBDRY/E9CP7xO3/zKWCn2e3uU7hQ8Z9IjoPaNlc95hv8e3Guv8wGF5cF5BB3aO/XsL&#10;Lat/pi1btDhZb4hR6oA3zh9undbY7WXJ6oisIbZn2/bH8od2ij0fjGpaWlqoD/hPiMpVuNHGH8ru&#10;bZ3H8Nxlnt/wI/rc43AmUFb45m2KMSh+iNCvshbx18DIkD52ffxagOE8depUCw7I5aS9M/WLTvd3&#10;v/tdwIf4+MPr2ctHmcnHeZcsXfIvcSgfZ38PnrB/TiKRCFgQ/H4gF85zlxfOjJHo07z/IVXSIT8x&#10;t0UWXCY409/W3nu8H5QonW1dkw/9AP6k0KOzRhTckNMXrVu/RzqUF/lmTIBOnf6TPpf6Jh7vRa95&#10;h/LDX3DT6N2Zg+BLkLS8LXPmffoM+iZooh/nPdJ0GvwMXo+86YfKysrI5pE64h2ve9p+Xl5eWPcK&#10;JqW8vLzlmcdpfaa+WfdL28HvjX9HGP8QnCbi8S6BcuOzBlwc+2Xxvte7n4kH7wsKCgIvsDuA0fQ0&#10;onLo93iHuqIczAewhSC78Ing8bxfY3yN3YM2sWrVqpaxNfXg/Asv6g+0wEvo5rvCe2C3vK/0Po34&#10;0IDdg7qhzYHh57tE/qQLTzxEvz2kB720e9/TzOO1d3Y6kRPmPmDwKT/Bv+HtvRvfjzkQcyDmwNPO&#10;gei4At0cugtwh2Ac2XuzqbZOPja/t5nT8myPsDKsQ8CvDD4I4xBzIObA08sBxlWMDTnATTPfcFw5&#10;2PLOnbpal84Pj06dhGd5qXPL4T5emZ8zN2WsBcaFNQZgbBh/5+bmBmwM/l+Yw+Ivhmt8wjDO5p7v&#10;x0Q64GrwF8ncxPdhIj3iMp5jXMf4z/1gEocDnA7jYNInb/Ay6A44M/52fzbkxZiT9IkLhsfH5tQU&#10;4+PoGPHprb2YspgDMQdiDsQciDkQcyDmQMyB/0YOMB6NBubj6MDRyzPm3bbjG+EymGvLptlQZfer&#10;7oZrft+rvNNyzWrvi+XnbPGSBdZ/QLq9v+q91DOdWgX0wJ5vvfAepMVRLwxIVc29lt+1qXx5durM&#10;cct7daplDsywFe+/bddvykao+2AMamRUFMwgYDWK95VYX2Hsh2b1tYsXDgW9LLrZ9g4l0jIex3aC&#10;/jc/P5/bQf/rOmB+48uE9easqUW/HILU3rU1dcLQyM6IClxHE05BUtfQeLHsbPD9kjmwn+zlixUp&#10;Wd6qmqReP6SjP2BI0JkzFwFjH4KiPqiXLVh+BJJn2c1qhD0gCVVdZbX87tz6wT5c/b4NHSbfu+++&#10;2cKbZKRkMr/1X+wYrOtlLsW+FQR08fDP9edlZWXBduu2U+zT2VnaE+uDt+zG9XK9kfQWUK15413p&#10;fqplR9+395Cl9U63hYvn63nSIggmCv7WVDbZ7v3FlpU9xObOybPy8yWKA3ap0W7duxu8Hz1AHa+4&#10;9+9VytYuWdN12UXt1zENPwvpwe4UbE2K5gHZRHePXa1/vy724T+Ea3qAnAoTJnwTrL9+t0I+Qhrs&#10;9VdfsckTxtiubd/oLk8ePRqaaqyuviocza0wIsnflEl4iao6+ee4ZQMS2dbpxS62+I0Fuqv9AvS0&#10;VmCX+5XV4ZrfHI0CVXGmDb797jLLSKTZzFnT7fjJI7pPmsIE/PQoBkU32wy0DW+PHoE5KnXHvirY&#10;ebFbIP/ReNiDyuRjZcq4Cfbc3/5ubyyYa3dCuyR/2bUeVCZ9x6R48rP2xnnQSP0kedQY2rfn+M+d&#10;BVcJDCn5/mjQJWRlDbS3li+1H6/Lz5T23GoS2AW8i/PNeVffkPQVg72beTrlQ19BcLuLyy26C2zZ&#10;6B6wZ3kgXp3SiabdlKoXzwfdB3oHbD/YCLHb0FYI8LhWbZk93LCvde76kupyqV2/dVlPoaWuxZZL&#10;fNJyGvlN/nvzt1uv7p0sU35kvvh0jVVV3OKJNdTcl68XyV6KvvuS/Xr1Sw061n263rIGD7VJk3Ot&#10;6t6t8E6z+l6vF87UFfgmMHl3Km7YuyuWax/sF+zVGa/Y1R/KW+JG2w70obeFX9i6kR/4QB3U1iWv&#10;+V1dK5yE+myuyevEkUOWM3ywjcmR34grZeHeXfykKP96+dmRK5GAUSzed8ByJItjhw2xG/rW0B6b&#10;6rDJq6/Wrwrlv+7rDYGPY4YOtJvnTumuYhEhEsAEsLcfuiEwGq3tcbQH6h5Z513WytMvJxKJFr8G&#10;rOd80kA9R+uNdoMNk+8r+2xAD8HbFvkT3Mbn8sheFPSdYDPgu+uRuPYy+r5AyCo2+FphmdQThKNe&#10;uM5G9UF4guPgNwHaot85b/uc6QORX/IE60Ggbt1G+1Bm1DdK5pK/m2zz118I6/dSwCDxXSVQLi8L&#10;vpbxFzBx7Mt2TPZN+uVGtYt72juG63DwURed4RDd9+/csI1ffmaD+qfbxHGj7OypY+1+18nLDyXw&#10;SOA+ZYNn9PNgWdAX0sbdZuv8QKYJ2F359vNtBltJnwhf6BMdIxPNhG8fZUQfSPpgcTw4H3gPrBT6&#10;RnBEBOrCeQt9Nerfv/p8nY0eMdTeWDgn8OAhT5K0Ec/lizrH/wY0gjXBD00LP3EsxuH8BSsl/h44&#10;WGSjx+qdnp01bns33OP+7bvXIelfCneu37B8YXU2fv6FfHCVPcxb2GenpUZYjgf6lkLXj5cu2+K5&#10;82xQon/wFUTZqCt41jq0da91HN7lAF/A2kbWO1LPYG9CINnU8RP9P+Ph1G9oQceMrpp6xGcQaXnw&#10;/GnPtBP0yhu0p5zfD5jzSHoGv1NpV96+E/bQQu6Qq4KCgpY6JP2WfBR/9fv/sAzttbVi+fLkXlvi&#10;He97Wuy/5e3mvu5v/urrsK488NeJ/SfPtFfqYMuWLaHvSagPBN9G8DZCv+Xt2rPhGweP8WPV5YUX&#10;bUB6P1v74ergy8rpxq8Y18114nuKL4X5u21I5oAQf+Xb74S+xtsgZ+ct/mXA62AjYJ83bzPeZ3pc&#10;5jLo6dHJg9OAr97fQit0O6/ZC4pxAH7ksVPQNj1v4pK2jwn47c/45tHW2AsLGwX8IoS1sZRL49ga&#10;+vhUGW9fu27vaI+MTs8+F/CM3j/yjsu7X8Nj5mLYHLBdkBeBvAMtSvOeMCn0naRfpXHpu6Kln+wS&#10;Pbt0DeMOvnU+5oh+Y3gfX0bwkbYBBsvLFDLRH/bycrr37dkbsIlg+Fe9tyLs5xHlB3XDQbn5vjEX&#10;gO9gV/CxA87d6SB93vV+Cx6ASyI+uHjH8Xia7Z1JhzRp3/TH5Ev4Jd/n8EL8J+ZAzIGYA08ZB+qk&#10;32Es1lB7X76Tr9umr9ZrH+4cW7/uI9uza1t4dr70hOVOeln7M28M8ZgT4r+1vvreU1aamJyYAzEH&#10;HuWA9Oi3r9uFsydt7uuvWu8enW1sjnDLmenW+YVnAvbEMSiMY/HbwsG4l7koB3MT5hGsjWGcxVgO&#10;XAr7LzEmBaMOroV1B2lpaWFuyPwQHzLoQMDL8Jy4/M7NzQ3+REmjV7dO1q9Pj3B+9v/+2Z79+5+D&#10;vmloVn+tGxthg3T+u+736NnFBg3ub127a6w9ONMma3/1fom0FowNOnPWGrGejnSZh5EX9KOriK4R&#10;8TG8zy+cX4zTGS9yMB6MQ8yBmAMxB2IOxByIORBzIOZAzIF/BwcYe7JecLn08Yy913328SOYi2r5&#10;3Ej6OMDO1ij76U2RlbRjFe3bYyNyhspG+WKw21cL79LWWBbbAbY8dKaNTdjpku/jJ8WvOTfJTot9&#10;lutLVy7YjJnTbEj2QPt8wzqrkG0XDAAYmTrZpVl7ryXndkh+FYYPGWrDhyZsX9GmkH97+lXuoxN2&#10;vTB2Ctbfs56R4GP18EN/ysvLA+Ydnbz7NeHZA9k+mlttbNMgm09NdbJsu/K1V8frwmSk97Ilby6S&#10;zxC3JYqHEfsCumV07dhBOQe6ZeN2HfUjZ+3V0iRsDrw5L18Q8xbMtilTJxp5VQrH1Bz2T4Gv/57g&#10;dgL8ffp+Fa1th6wrxscma6LRhYMLGDcmy77ZuNbqamXzkS1XaA3ZbvFhkUR6FGvvrpEjRtu8+bPt&#10;XhWyoPrC/4imSNX3Gq3g4CHLlJ+TifLx8W3BRrlWuBXi1Mm/hCwvbYbvvjukNeGvym/AhKBbb23f&#10;4SXmYchBeu8X7b23F1hDPbqqJH1w9absercqq2z+nNeC/fKrL9bpblKOfwL3BY7ngY7UPT+fO3/a&#10;duZvtdOl8jujZ/IoorPstfIrcqX8piXSBwvr0V177swL5a1QPtWygTVJvpgVtj5u371hixbPs569&#10;u8oHyUy7UFbakmdyzx79fExAztx24lGZjzJHxfYHvoM9Ftw+4/ziXLirwEYPHykfSf2tcPdOvY59&#10;SGtjGu7qnJRPytkknBB+YxprK4Our7YFa+c5/pNntXlVtRXJn1BnrbHp1atnsPcePf69EpQcaT19&#10;g2ztjbJT/STbovOPe3cr7gX7NToH9hjxObn3B27rwgbKWhf6Q+yr2F/gF2vFSdfTpI6i9VSnPgAb&#10;OnZW7KBgR0jT0w356OXDh48Em/tf/vpHYQznyW/LRVBTwjPQT6jOVT/II1iIaD1BR+HuHTYw0df6&#10;SEcx/ZVJ9u2eXXojKYeco/RBJ/K0XLbHbt17aD+6QXbg2wKruH0t9Y74pT77QaRPJg3wiEuWLrT0&#10;jD4Bn3i/irYqu5/wM8gA5cDexV4a6EBYX+Q6jzphY+CD88jPtcLJ1Gj9I+mg003v3T3gZG7jH0X3&#10;0AlzVtItGJmDRftt5JDBNk77Xt2+fEHPJWsqKqZnWlqlZPbLbZutl9Iakz3Ifjh1VHcxe6tPEf88&#10;YCtFl4ReCXpdrv05Z5dx3gPfAHaSPgssAza5KDYo+l5b163bF/mBJ0QnhV7L7YzQSbuLyge/yQ/s&#10;Bv0qui38IpC/4zlIn3jUAxiuRCIRsCmkK1RKm0ezfAddE7aS9o1vgCh/KDsH6fJNwk8D+jX0XG57&#10;JD52TPZPA8cRKoLK0HFEftgWq79GzwfWE9szIVo2cEfUwVj5gwFDERUQbObBbq62hTyC9UJGi/ft&#10;tZnCyf7tz//HRg7LsnPCzULj446QeeSP8ws+g3Vl/R0YKHwfeNv3+vfXiAe92KrROaLfw44Of0iP&#10;4OlyzbcPOz7fQ7Cg7GUCz7yOOcNL5MB9MvAedR2wFboO6Wo/LTAytPHX8nLt1nV4meRzEteWjEdZ&#10;oBlcDv430H/m5ubaCfUtjcKbtvBXcbjGz8jdGzeFVasJ+zaCPR45Sr4htn8T/NR5HtD0rwTwAAtm&#10;z7Gcodm2a+s2bQ+mPka4najtXYQn6VN9sw569PARNkT75i2Zv6AFM+A8jtLS1r3oc669HpFV2jr1&#10;Rrtft25d4PUjvPHOSeerZeX21Wfrg04ZjAz2d/B0YDEcj+F50Q7Zr426BvfFtX9LnO/gWMCv/JTC&#10;AuHbaeMXGwL+5v+xdx7eWRzJ1/6b9uzZdH7O9jqDbTISIILB5JyEAJFzzlnknMGYJHIwYLJBgEAi&#10;ZxCSQAQJ6rtPvypp0Ap7ba/3LJ+nj0Yz74QO1WF6qm7fYmyhD1ZaHuWF/tGuZSv5+kuzMyd/TMgK&#10;jJH+CvUOw4+dp7Nza2bApSA7yvCfCPRbfDyhy0a/zZhBoA0TyLfLOZzQP9o/faZvz15Wp1p1q1O9&#10;hvzK9bENa9aW4Xk8z+yRTdbxEzZ57DhLSUq2bsLWbFy3PvQZ0icgUx8b+UZhXSr8KryTvd/6WMpv&#10;6gnMEjYG8Br48qksECdl4b1AXVDfzAmY9zCewovigT7s+eEcz9JneS/Qj7FPsMbf3w9F1I3aNRuY&#10;K8o0Uml0ERdWG/UJnnPOGeIj/y5L8kSZeZfCj8JaXNYZl+HzeUCyYwMjc+7HU7ZswUJL07w2SZz8&#10;VT7+JNQX+fH2SF1F888YxTuIMYOygxlmnk6ZQlDc+XfvGfiYoQMGWpMGKda9U+fQJoNPr8RdQX5e&#10;N5RnxowZQe5vvfVWsOcwBwI/hA8m2jpjH3XEnIGxkfkl/RLufccMER/5/amN5LmemZkZ+h5+q+IQ&#10;SyCWQCyB/x8k4GsXwIezfiBj+mRrkFTLliycE+aCfEfzDditUztbsXSBiiz+Y/luvXWddRZ678Qh&#10;lkAsgf9hCRTb5Zxztm7VMvumSYp11DfYgjkzrXuX9vbph+/ZBx98EOaijl8By8K3HXNavkXRSbEH&#10;58I6FuZxHIOh4Tz38QxYFOa14Gw45jz7jz76KOBV0CtwDXw4c190tOzf+r+/as1pdfvi84/CMZiZ&#10;po3rW3Kd6mH7vOon9uFH7wX9Y22dq6b1Wn20jop1e23btwzzbvTZrBMBIwNHJLoE0iU//m3FHB7f&#10;o+C5WZdH4BuCOSDzVZ8DMidm43ccYgnEEoglEEsglkAsgVgCsQRiCfxeEmDOGdWboltGr4oNaOjw&#10;QbZ773YhF7B9880tv0SP80t9Dcn2XYrFuCHb5tTpE2WfrC6ul/q2Quu9wYK4ztrzTjronLEjoOP+&#10;/uAeu33XbbTgbhLplAhfcF/f+s69kXVW66P1/ZBcv7atXb9K/AiFsv8+kjVetkFyJXU9GJmTR7Ks&#10;R9du1q51Y1u3dk7Z3Nrn2BX3zMMpPzptbCh8Z7BmluA2SI79HnTaYDtY/0850GdTJnTQHhf3E9AB&#10;X5WuYkrp9wJymTV7msqldZ9hDX9ChwEWh/gJ2EGxgWJXg1emGDtyqR78ifIY1qOWrgXH3kR9rN+w&#10;Wt8jrQL+5vpN+UGRDJ37J0T6X/iH/SE9PT3YESuzOZMF7FR8/2BH4vuN9e69e7STr6AtukotlvO0&#10;8IvtXJbWlY8cK/6K3nbwyJ7SswnelceFz+27Hbvs6+bNLLV7e9u2Wf6pHt8K9zwpkR+ronKfKToZ&#10;ZJybmxtsAtgz0MtjIyBQh26b4Df1CUamRbMkmy0emSiGh1rLU73ky84Y9FPiNBik/F3JzdYVtWFx&#10;pWDjZ//ocYH4OxLYL/Bli5bMt1ZtmtvUaRPDtYdP7usZfQOq+nOyr1r9pCZWvVot6yN+mv0Hd77U&#10;L8kfbSX6ffjDkQPWVWvI+DbluzSKWSMv/04gPm9/fr+36dWrVwdsAGuY3Q5FX3FZnfjhqHVp3zGs&#10;/T64b7ceV5t88Uj4sJs6VttVHtDvJThjZCe6fMGWSwbbt4BD+/fypxtfHdTn798ttF0791qKcDr1&#10;6iVrjKhjm7as1zP0j0SgjPRnzzd7bEG0A77h8RFFmZFDFC+ArYgxDFsbegps6bQLt2N7/DwDlgbZ&#10;+BjDc/BiY9vCduN2Kn8myFN9++hR4cDUF95+5w3rntbZ9h3Ybvfyr+m2cnuZP+N7dAfBBrh0YbCf&#10;s9YHHpa1K5fqFuSa2KJloXxwdTPuYueHx2TKhDF2Keds2f2OTQnPi8eF/fGTh4W/62pNv2kcxhof&#10;kxMcYIm+QlmRJz5o0OvAuRBtU8gEWbJxXB6K5VduTVirlC6M36P8eyFNx1CVqBj0jQL5utujvt5K&#10;PnHwNXT/6kXdp/pV/TN0gpF5qHg3bN8qn1tJ1l48MtnCanig37j8d+3aFezZcIGAdXQZRfPrz7En&#10;v6y3px7Bi0Q5QaL3VXb8clkTYxD2XXyXJCUlBYyEt0nupU1UfGcSL+0NWyltFdkSvDzhh/5RRji8&#10;0HfxjgK/8UTvSN417EuCT60EZgbOt42bvw02XfRS0bhoJ9FA2eEC4L3k2Kfy61QQ/SzR3m5cybUR&#10;QwZYM2Eu4NeC18TtxcTrZeVdAJ6jgcrToXUbW6r+B2aDdx388WzhvVcaL1xDUyeOtSYNk+39d/7P&#10;uoj35MyPx8r6GrJ71Vae18QR95EX+pBzt8GlAJ6Na94OOPb88m7HHxFYCfoOeKkoZwQxI8No3THe&#10;uE4QLgjqJxqoH/Bk2Ibdtkt6pEtgX1Rw3xYvmB36R2qXDmG9ocs6sU/EyL3kkfkDeXzzzTc1HqbY&#10;ZPFVnBb2wMAHar4Q5ewAl7BRmJgOWpdcr0Edmz13hl0XBgc+v6fwSAXZJ+L/tf/BcIwRXqPWl1/Z&#10;QGEkjh48FPAQYe5CMbVxjB3+sPpif3FJfPnZ5wHnAadIVEdaMQ8up4rno7+pS78P2z39jrkHfZ++&#10;clu4RU0kQz5of8eUv3UrV9mwgYOCfyv6qI+V9H/mNlGMDHHTlmg7vCPBkBA382d4VAJ+pRTPEtqz&#10;ygtvDlwvXdp3CDpi8AT0h8oCsjkl/rHe3VOtrnCNcMq8xA1UKkOAgoe/PxB4meBtGT9yVOAUqSzO&#10;X3oOGdJWwc07N3oZhkKRuQyi8TKmUibyXQfu9Sry1yY8S5rm5kvmL7DzWWfsnjiG4Bk6cfiIrVi8&#10;xPr36m31xAEJRmbmlKn/gvGhf9HGCbxr6H/YAnjn+BhDeyGQ30zhJuCFQddPnTN2g/WhDqP55xnK&#10;yFwQLiBsBZQTvAu2As7hF4k5APN/8H3R8ZL0iBM9P88xRoO7Y6w8qbKBVco9l20rNQcAF1O96hcB&#10;84Tf1SjeBTmSLx9/vd1yjnTBKJEn0uE35QNzs23T5uBbo5/e6wPS08XxMs0mjh5jbVu0tBSNAczh&#10;onH6PI58E+C3AwPM+gDmxMQPhox5Dri2KeNl71BcjerVt3ThtDauXVeOc0pEEeThYyVjIGnivw5s&#10;DN8yYJB5b9GH2PgN5hLZYjNhzsAenKLn1fsucnjVxj3cz/gJxgc7iwfPj/+O97EEYgnEEni9JCCc&#10;uPhgfjz2g/14/AdbumhumFev1HcfmJmlC+fa1EljbfyY4bZ88Xx7oDUzfDsdl14AbHkcYgnEEvjf&#10;lcDNaxft/u3rQY/YSjoLsG7jtOaNNUNVP/swzIuYg+IHmPkfmBj8HcHDwrcGmH/mtm+88UY45nvl&#10;73//e/iuABeOLgDccbrmhei2iQddE3NU5mfMxZj38Q3KHAzuGXArYFjA0KQk17aJY0cG3tY6Nb60&#10;IVrrOXLoQKv5VRV7961/2AcfvhP4hesk1bCPPvnAPqvykXSXPbVmc1DgJQWfQ5x8X8PxRz6I/513&#10;3gl4HLA65JlvVvTC5IN5OnNU5uW+VTaXq+zc/25NxzmLJRBLIJZALIFYArEEYgnEEnhdJOB6yGh+&#10;mZfiVyEjI8PadWhlI0YNtT37dkTsJgl7mNtqrl6/KNv/vGD7x1bfUZiBrds2BXxL1Gbkc1r02axF&#10;xc7Ut39v238AvWZ5nMXPWfNf/vuJeDnAFlQXD2Xd5Jq2Zt2KsrzAIxMsubKTgpHJzrpo3WXPa9Oy&#10;kW3buvyVulXXuVJWAngX9NrooNE/E8ivX3e9LTzt6OZ9/WrWmR9lU0JvrwxEtkdFhfKxlG0TJo6x&#10;ZrItJ9WrZcnikZktn0jYlp2Lh3Si2Bq4JrDjYOPke+LcafnLyL+vqMWp8Eg2/sfoPRJplShdbFzD&#10;hGPCV8KyFYtkKsFaLL1KGScPKfx+AfnQhuBH5zsH3Tj2A9fve8rchzyxCWDT4LuJb7T0nu2lz9mj&#10;26hF+b54lB9qnl/B7i1/SqtWrlWbam+z500tva/ECvJl89VN32busCbfNBXWoZF0+YPkt2N7uAfW&#10;FVqRy4p90eNC2/DdOmvdpoV901x+qaZMKLOtkDdvnzyFTZo1u107fSNMR4a4gsThIRvzI8VBy3yo&#10;dcHkEb6YyeNHW4PkWjZaXD74/1Al6UJ5+wWvlCveC7BM9A3a8JRpE+S37K45Rqb42Qs7ezo38MjU&#10;rFFHbaaJjRgtfNrObeJquKP4tKZYbephQV44fqT9CenNRo8dHvg9Gmptx7fiWoY3grS9HejHzwbq&#10;ijqMBto79QheDJsfNhQP2H4dV1D86ImNGDQ02MAmjBklvgewHUgGGSTsrEFXJz4EuCBmTp0Y1sFN&#10;Ub9IyEi73xCeFD0Xj8UTO3bkhNpAK2vYKCXwWPGNvmHjGsvPS8gu2g44zjl/1laKnwGcCHoC7PUE&#10;yhwds9x26TY5+j3YQezlifByvyfu58VP7NyZU7Z183fBfwC206NHj4bbo3KmvRXkF9qPJ08F+9EH&#10;4rH9stpnlta7sy1cOsuOnNgbbHrRdew8H5X/d+tWWSPxu9T48nNr2qi+TZskP1OXLljg6IbLKLSH&#10;RB7z7t22jRvWWQdhTGrV+MqaN2tiXTu2NTiQbl27lPCvpD7obRcOjyxxAM9bkCF8TCPr1KWdHTi4&#10;NzJ20dbUa0vHUI5pLykpKcE2xvpwkdLobCL9pxq7ngW9bbnM4AQfOWxgWKuEnpc0SR9clYznapfa&#10;aXuQVygM3FZrLvn36NjO8gPfjOLWmK+mamoGVvC8xDbuyLQG8sXT+usUO74rs6ydUqds5JX3GvWe&#10;lpb20hr+inZPZaQsYAOFCwhuAeyshGi5y26scOB9K1rv2GLhCcN2C4bK+xKPcl/UfuvRUedgWcBp&#10;MX56iD7LOfyg0D7RNcFRcltyeiqcntcp+8fC7+0XJ8t09UX0U9glPX/RMdDT4J3EWIguDX8YvB/J&#10;TyKoDd+/bVcvnrfc7CxbtXyRdW7fOqyDY60r+fO4ud/lgayJA58d2F+bSA84W8c3r1zVTdxYuim/&#10;8FCD5WrRtFFoJ3AmgUk8ceTgz77fK76HPA+Mb9Qf7y331+K4t2g7cJs89zNGoOtDl8jcBUxtNFDW&#10;6NjBM2DSiN85Z6L35+TkhHh4F4KhYaxxWbFn3d2aFUtCWWtVryr/kQ0Dxz59Bnkn6rQ8RvKKjZi1&#10;hG+//XbQmbaTbBfOnmPgTcB+sIFTYeO4SdOUgK9M69VNff1kiBOMLX4gK8ZfntIvOBJ2A4zOCNnE&#10;69epa726pwZOipyzZ+3Anr12aN9++04299nTpxs2fu4BN7VAeYZ7hTpCjq+qx38nJ2BavE8x/2BN&#10;I3MPdM8Tx4jbQnwum7/dYONHjQ48GTWF52kmfz+pnbsE7hjGCnTG9H2wFx6IM4o3wB8X/Zo5JPeC&#10;DZg3KyOU74CwSz/s/z6UfbnWUoIVqSpfO7SnV9n1Q1vQPOPW1Ws2SfmsLpwJHDtrlq/QPOewZQuX&#10;A67n1LHjwpgttF7dugesaj9hTfbv3KXBhE702wNjAvLPzMwM4w+4k4o4wYr1g1zAhA0fNDhwRaV2&#10;6mxD+vW3fj17hf0EYTjwqQXPTO/UHsI+Ngu+h6pojSy/D+HPqUL2yYf3L+bhcJIwfoHp8HGQOqHN&#10;8H6mz6GDZyykrqkX+FjgTUHm5Jm+7n0uNzc3vIfBaqCn3759e6gf7BD0J2wTYEh+kG+46BiBhEmf&#10;vs54Do4W2wS2C9ozmB98H9WW7yN+wwcEn86l8xdeqhzK5+XgAvnyvCFLxnPKwBwEbC9jUHNxwcG5&#10;hC8uxlGwV3DKgD2Cp4hxBRygx0O8lY3xcLfgWwrsCmVknEdW+MpqLV5O2h195aj8QjoXUrR+KsYJ&#10;Pww4MTCoyAUMGf6Q4OICb0n/I//Iig1uTt5DzLOicVFHP7VRLuoNrA04GeZKjBcEbyvhR/wvlkAs&#10;gVgCr50EpDPRegD8KG3bvMGO/fC9HZJvTHw7z8uYHr75Jorj89zpE3Zw3y47eexQuGf+HOFub2ku&#10;HYdYArEE/mclgE9pfBTTbyeMHWH02zEjhtiH770V9GRgTPieS09PD98TfFeA4eY8GBm+LcHNsLHe&#10;grkb1zkPFoX5IutRmVuhtwbrzfyXORd4GXyRoldgjvy3v/0t7JmX8Szz195pXW2v9CjolViD9Z3W&#10;p27esDZwxP7zvTftE+F4vtK3ac3a8gGlfcPG9ayn+IxZd/Hhx++F9QVgdsgveWcO/ac//SnsyT/n&#10;yTu6EPLNtzX6MkJ0Hhidv3plRq/7uXgfSyCWQCyBWAKxBGIJxBKIJRBL4LdKoKKul/jQSaKDxpYH&#10;PqZLt46W3ifN1ml+nKP152Birt24FHhejmltCzbUXump1rJ1MwNP3qBhks7NDvwZrq8kXnTXHsDg&#10;sO4PTo0ZM6cErgL8xuQX3gscMQn7TLGwBdnB31OHTm2sRaumwecH3DNw2XAPGJnCJ+IfUdRgZHKz&#10;r1gH4eTbt2liWadlz/0ZHavPs/EHgX4YjD26XA9+PZp3uMLRIfOdMWzEQHHhgPGhbOJ2EEfM8ZNa&#10;77N8gQ0e1j9w6tRJqhm4LT79/EMbqTUCz2X79fJ5Or4nHfTV4GTQI48ZOdh279istUF3Q/yeziX5&#10;1Nmyca0wTK0DZn/u/FkGp4jH+0swEp72r9mjh2Zz2xB2BercbVJe/677R57TZQ/jG4y1DIMHdLeT&#10;x2UPCbiKpy9hZOBpwQa+WxwhLVo2s959u1n+wzu6t8QKC+S3p8hs487dlpxS3z779F3xy39sfXu1&#10;sx3bN9iFyxdLMTLy7fC0QPwqN+zgD3tt0JC+1qxFY5s8bbx8VJ0usx2QL9oKgWNsaXCLNGlYwxbM&#10;m6Kz1Jnikr8gkAEFsq1wBnkf2r9b3EUdxQFTM/gU3r1ji924mlvmL+aa1ubPnZ8he2TD0D9GjBpi&#10;Z8+dCs8Wi3OF8jxUebJ+zBGPaSvhF+pYtepfiB+ngTAMrWW/W2X592SbC9ixRDu7KJ9NUyeODrir&#10;ukp30JB+ZXGSJ3xoJNqCdj8TKHfFb1DqjbEBWxPfzNjl3R5IXXq/QBjrVqy2ll83lY+zr2XDnWvX&#10;r2aLd+e23bsL14ds6PKLhj0bfEyj+nWtXt0atmblknDtZ7L2s5cdgnHu7AX7uklTa9RYXDLCjHTp&#10;1kF+376xScIQ7dq2UTYj8SOoD93R2PXD/l02adwI8QQkB24MuB6cG4AyelslcW8THOMfzv2toFOA&#10;h+DMSa0Tzz0r/Fqe7kjUTfbpY1oHP04+uJqFtdL4L/D+QP/2PsH+eckLyz53PvBSVan6qX1a5UOr&#10;Waeq2nR1a9uxaeB8Yf0+9knsR8QTbavoVhrWr2MfiIOmpnzcwa8xW+MpuoxLF85qDftZ6U+Pad3+&#10;cTt6aK/NF4/V4H49bazGlcXzZoU1QYOEUwSztDNzU+DmwFcObXj39i02cHC/wFMET9WsjGl2Szgn&#10;6tRxjOQlKi/6DXJJl04HW9iGNcuEGztqRfLHU6Ix+/mTgiCrHOEetny3RmN1C6tVrWqCP3zBnASP&#10;jHB+xcKikY5MYAEjc+/OA9uwdr01rpcsjEx7K5RuKchb48OTJ+IIelpi95+qvW7dZEn16lhz1e3h&#10;bZte4vshr3D9oIPB7onN0dsx7b8c96GYS99VXlf4huB9hR7HfY04fkoZ+clQmYxmzJgReIjxReQc&#10;CB5JVJ7e53gfg1OhL/KecvsffZQ8ejulfcABwPp95L9OvEIH9my3syePypb+g+2TL65VSxfaWOnh&#10;ugkfRdty3xakX3E+QLzED0bIcTLYnrG9MjZsWLvSZoi/asiAPkY7GjV8kM2eMSX4/EK3TyAOzx+/&#10;ic/lev3S5WDfb9XsG2tcv0HgHMG3zI4tW235wkWBOwbsFH7E8H/eUnhTeJ75ffTQ/rK4PY3K9qQZ&#10;DdxD+tQxOkPW11EPHqLy93Psc2WLxVcguj04dbDJRsdN6tnbDfdzTHtLSUkJ9+PLBRyL3wOmAnwe&#10;ukPen8xBiIM6xA7PmAsuBj9LX1X9JKzda9uqmXCl3Wzx/NnBduLtl/Q4PnDgQFhvSDslbnhkFs+d&#10;F7gg2gtDiD29p7AU3Tp2srrVa2it31fWvUcX8W5tKOM7o9/BO5TwdkjMvyHwStUGpqNvWs/AzdJH&#10;+6H9BwT+IHAdcGs0bdhI3BotxSOTrnFpvl0+L/yAnkNW1FW0/XhuKjvn16J7+hf14IF+Sx9hXWZV&#10;4ZMaCLeADxnkwUaewBpcPJcdcErgHrDhw4PhOCri8j7o8bKHOwZsAPgYdNv1atW2r8VvRvngSEnW&#10;b96VpAFmBBxhdBzx/k5cYVxAfpIB+BowPOCIwNfAzwJXDHgYjnvIv86gvv1smfoMmCQ4gh49YI78&#10;2wLy9/YKfwr4GMaWqK/RylKgLSKfPdt3BCzWXs2ps09nBYzFJo0bs6fPCFiYJurztEVwI2CShqhd&#10;bNkgnrbbd0L9E7ePFRx7XjgmP+j36SseGKd5BzG2g1MB28S7mj4GroR6ZG7NO5l+7uMnz9NGli9f&#10;HrAicH0RwFwwzlFu1rkyJ2QsJFBG2iDl9H5I34VTkTku/XeC6owywb8yRO1ngdbSUpd5t25rPkfl&#10;lgfGkmibJs5oewOfBT6Rdwd2DsoxfeKkMGbCGwPnS5Rj6L7wU+DskEd0nCJF0vEx0HPAfWB5wdTw&#10;DQTeFTzXd8LzHBFH0V35TaNP+vZMXIrR/Ho87KknZIdMkQ/3+TneN2A5t+tbAU437DRRf1O8h/2d&#10;yHM/tVF/tAG+24iH4OO378PJ+F8sgVgCsQReOwnId1LeHft+7w5bou+jI4f2Gf6XsFvz7QTvxMb1&#10;q/WSfGzntV4Lrhm+tcGquy/O167IcYZjCfxhJFAcfKahe9mmbzA4oPB/XVtrTfFpBH6Eb36+VZh/&#10;cgxmn+87eF7AlPA9yjdsRkZG0Dcx3wXfAh4F7Ann0VuxxoV5I/oPdMvEyTcp3yBgaf7yl78EnUSK&#10;vlfRzaI/4HsTbuL+0v83SKpl8FeBz2svvT3rNqp88Yl9/Ok/tf/U2ornfYz0asO0VhDOd+wA8N3A&#10;GQNmh/n4X//6V/vzn/8c0kF/npSUFObnlIljysvcmbkva3PiEEsglkAsgVgCsQRiCcQSiCUQS+C/&#10;LYGoHtH1mNE8XJJvFLhPwGKAlRk+ckiYBzMXxofQ2PEjxWUxImAAlomPoN+A3sKFNLDpMydbcfDD&#10;VB6b65E5g00aPenI0UMtVVj11m2bB38e02XfXbt+ZfDVNGv29MCT0arNN9ZONtoVq5YEfM4DfUcU&#10;iG8AzgwwMvcKH4mTQ0cl4jy/KJ4SrSkcOayP3buT/ZP6Vcrrdg7WxaJXZ00qutaKOmXkFLWhopdH&#10;R/1FtU+sc7c2NmHySG2jbMBgrb/s3dl69Opkab27BG6X5ZLL/IWzS/0hjSzDAIFjier/o8esvcRu&#10;1uKbBjawf5otXTzbdu3YaDuF/1i6OMNGDOtr3bu2sW6pnWzz1g125Wqu5ck3FfYtNvyh/EdsXFTW&#10;TwTkh2zAGcCzgG8NQlRW6Mbd9oNOG64Zvs/gJ1k0f4p8DB3TEy9jUPj14LF4MFSnx46e1NqEVOsz&#10;oIddvpatKwmMzIN7j23Zug1Wp16S1Uuubl06NBHXfEcbO2awDRkxzGbMX2TLV8sePGG4DRyabu06&#10;Ni+tr7Z24tShkKbXM/miPRDIL3Yr1l7UT6pqc2dPDPfqilrb8yDhe7KFFMnG4T6EDuzbaZ3URvlu&#10;bNwgydLk/wjb8fgJo4Vf6S+MT9PgJ2yoODOyziTW6yfqipKWWP6Dh3bh7BVr2ay9wSNTW1yr3dM6&#10;yHbU0ebPmmQbVi+2tcvm2eb1y23v9u9sQcZka99Sa4rlv6ufbNNbtn4X8GVe/89KBCAKOdXuZwLl&#10;djn4rbRFZIK/AL7N4ZFxe43349B/HhTa9YuXw7ro9DTs2K3kG2uAzZHMZs4YE/R6kyWDfuk9rJds&#10;seNHDw/f2Nev5MhGRNl/WyiGKuW5Wc6FS9a5UxfZsEfbwkXzLHP7Jpszf4Z166A1OKkdbGDvrlrD&#10;3tlSO7Wyjq2lc2jRKMgPGznYFw/IgfqPysPPcQ9tHf4Ivu+xg44fOVD2Xtm/+qbauBEDZLMaaZPH&#10;DrXxOuY366e97fM8MkO2xBn6u5rc+ewLwfberXtn8QuNtwzxJfURdgyMDLY9dCDY98CeRP21cLxv&#10;97awlhBbOnws8G2M0RjdM7Wzsb5wxCBsqO1DPpfMnRba0ha1oRuXztqzh3cDlgv+7oH9egk3M9Qm&#10;jR9lPZWP1uJZoj03bFQvjMszM6a+1G7zNQYn/MUlyhSVGWM79jXWNCH/4QN7WcbUsbZozlRbMm+6&#10;zZs5MciGekHHC74sY/pk8SgdFzcU2K5n2hLjmMQUMDK3btyxFUuWWXLNGoFHpvC29Cd6v9CEiorE&#10;KyWMzB2NRSvFk1OzVrWAkTkhXZPb2pA9AbsdeAh85WELjPb56Jjl/CHeDrB9Yj9NS0srw1BG6yIR&#10;e+X/6S+0G4+LPG3atCnIB38WyI7Ngx+z975G+vCYoOtivT99MxqI08vivC/Y9tupHnt362QDNX72&#10;7Cx5t9Oa/dQuNnJgXxs3fHDAwZI3Avmr2Fa9nZIXZIffJfAxcAxQv32JV+2FeuyfnhZ0aPhXp258&#10;/CEOz5un47IokI8dcDJwifQUpgOsDFgK8APYzol/mfozvpayfjxqs6bL38uXn1mbFk0Dnzzx/txG&#10;mtHA/fQ9yoSfEbA/2JI9uPxD//ST2iMb3vu0g8zMzGAr51zF+3iEc15HcEzTd6mj6L3Y88Ea0BbI&#10;h8uedyo2fOz5XbUej/V76Cfxp4bOEh9Ws6ZN0vviVGgf0TgpB+M1XBPY87GZ35FtGx6TOTNm2hRh&#10;ZvDXgy+boQMGap42xfZ9vztwmsEfA/YtMW9I9L9I8X/dIX4hnwnrpnc5fCj4hYETZdRQvZ8ny8Y/&#10;abJwjONs1tRptmn9t3bhzFkreiBsh57BfxB1Qfmi7cczUtk5v1bZnnbuz/Auoy4Xi0eI/IBjIB/b&#10;lb/bymfALySmA2Eugw0f/BF5Aa8WDdRzdOygz8KjAVfJlPETNPZNsznChFBWMA3LFy0O/DlXcy++&#10;9Bx9wvs78RPnU/c5prlGgfAG4EzwSwSnB1iiyXovL9EeTNmZEycTPnDAXpD30vxH8/pLjxl3XGa0&#10;V8Ye8GHwL/1UKBs3hKO4fvFSAq9Tmif8h17NzbWdWzNDWfaJ8yZLuJ4s5T/33Lngiyoqfx+fSC/a&#10;1skb7SMqe+oVGdIP6KeslcVeAP8W42FWVlbAY1CHPvf3sZk8M++r+M4gTcY+sDFgPnx88Pryfu7y&#10;4B7egVwvqweVHT9n+EoFu/Qc/LfOIVvf/Hnfky5583eRnwfLEvx46VqesES014J798vSos+Xcb34&#10;QxX25I3xxud0fpnzId+lJ4JvNvVDLwf5DtgYPVtZ+0I2xBuNg+NovXla0X30Ovd7m3PZvGqfk5MT&#10;MKO8l2mfhGh9RtOIj2MJxBKIJfA6SSDhL0k+lu/dsulTxgf8OfNrsOnMgeGSwW/xvl3bbNO3wvVe&#10;OBPWpLD3+ffrVN44r7EE/lgSSGBkcs9n2Y0ruVo/lB/WN1XTeinWk4EdYUMHlJSUFDawJvAjgo95&#10;7733Ag4GTAuYbHD84GfApDiGBj0rz8NX6vwxjhnnuxR9CN/zxAuuBlw596HnGiif76zHgBv2kw/f&#10;tT49u9tYrZv9WnohdJ21tF7l86ofB5xMpy7i+patYOCgvjpfLay/YC3kx+KGJO9gd8gzG/llTg6/&#10;Y4owOXyvduzYMawrQMcBHhy8NnP06DcRc8Po3PKP1Vbi0sYSiCUQSyCWQCyBWAKxBGIJ/Dck4Ppe&#10;0kK36Xaa8rSLLedidsCsTNY3Orwy/QakByzMcOHFwa3s0RqX6+JpuJd32w5onQtYmUPyBxD9RkcH&#10;Gp3b8pv57/cH9gQeGXzQtBcOZ6jWoYOvGTdhlPww9bIZs6bYJKW7es3ykEYiTq3XFgagRHwsj0Qk&#10;IRoB+dGRWUNmxiL55jly8JD4aLfLr8fNMv3zq3Ssrg9HDw23DfNy7CFRufAseedcdL7OWtMRY7RG&#10;tH8369i1pbXpIGx+5+bWf3CaLVkxxw4f3xtkgN0J/0o7Zc/eJbsta7SfFmvu/7wcl1Eu78QRevfc&#10;3FxbtjTDpk8bbZMnDbOMmeNsyqThNnhQmjAy6TY7Y4JtE98DPntcLr7/JTwiFdP+Jb9dtw23DvZT&#10;17lH2xG2DK976hz7EetHWct9/uxhK8y/riSlc5eNTtr0YB3nFxgU/bTr124JN7Xalq2cbxevnNUV&#10;2R8fF1venUc2Y8Eiq1m3tvXu1dl2b1ttp0/s0bqItTZw2BDrP3yUsDJ9rHP31tazj/ARvTqEelq9&#10;frE9e4GvkMdl9Uw78Lr1tkKZZs8YqzVcm3Wv50/4I/16IPtEoex4jpF5VlQQ+JCnThwrX1/trXWL&#10;rwNHB2spWF8xdPhAW7V6mV0Q54jbIBP+LIhXfeHhE7t+5Z61at7RalSvbV27dbIduzfb1vVLbdOa&#10;RTZz4nDr0qaJtWoirv7ubW1Yv+6ydbezueICoc/dy7sVuGNoV94GEuno588Eb9/R26hX2iBrtbGL&#10;sa6YOmRzOXH/8yJ1OlUTNppd27YIYzHShg3pY2NHy+Y4cWjgl4D3YLhwQvgFun39sp7C/in5BUxX&#10;NNVffvzkkewpaiP37uTZyhWrLPdijrBiif7wsCjP9m1bbxlTRlm6cGw9hJHq1aWVDU7vYotmT7LD&#10;e7eEdTSUPxooo9u9KGv0N/dxDXsp7X35/Gk2Tni8np1bhm14/1RbMHO8Hd2faQV3XvYbEE2jTIZK&#10;+s7tu7Z9u9ZU794hnNNde1pSYGcvHLeDR3YGrgp8wMEdAp7Cxyvi4hjOFzBIcHGjZ0F/evzwAZsz&#10;c2o4P2ZIb0vr1MKmjRtiu7essSP7toZ80fYTW3Hwh826xHVqn+hcqSvqDMzDZOG8Ngt/Ba7Lubuo&#10;v/zC+2H88jJVlCG2RrCGc6eNsQkj+hlyYRs5MM3IE+15mWQHB9OP4jfJv39LUSXahbdfGRKtRKde&#10;yER39fINWzBnntWU/ie1Q1sruKm1/FpPWVwkn2qPhXXUPXcfF9nStavE+ftF8LWUI1yF92XPJzKj&#10;X4Plc3sq16gPt8VS31E5+7NgT3hHRP2t+LVX7YmLQD7oU+x5j4DJBB+BjY8Qfbf4mBodQxk3eUfB&#10;NYKdt2LgGvd4II/YdJfNmWWrF8615XMzbMH0KbZqwVw7JP9t189Ll34jwYfgz7B3efmetu754Tp5&#10;Iu/gi8AQsoaVtsc6OHwAhf6tevM6LGvnkbiJhxBkA4aC7qct9+y5YDfHZo4vIPgWaBvB71YYdYuD&#10;LaC26he/YqdPHPmX/Hq+o/uQWOQf1ygTMkdu2MujWAC/lfxFy855fkfrhfKxEWc0RJ9lPhG14/t9&#10;/kzFNLhO/SFj1g/Dc01527duHnwtce7U8cOlfUbvSdW7xwVHAzw/bMxlXLYBbyJsAvbzovyCYKfH&#10;Vn/j1hXNnXgX8lbT+0zvj5IX5fWnk78pvHiqd3opHsDzgj+tKzm59ijvQeCmwM7/UMcV7yN/1BHy&#10;8fJFM1PZueh1jr3/cUw80T7COfIEDoU8gdfyPLIHyxENjo1xzjG/5vH+S9y6AWyQwOIvxRtNw+Oo&#10;bE/5CiPYB38O/MMt9W2ulWge8mvjryzNiufoFwTyQhtmTMc/FPhQv1bxmZfqRXKkbsswG3ST0g1f&#10;WmBGAh4qct6v02YJ0XSi46SnE+XhifYl6h6sZvXq1YMuHkxUNPjzjAHR5/we0uUdUfEa/Z18EKLt&#10;i2PeGz4H5nq+2hSYkjLMD2WKYJh4hvij8fBcNETLHD0fjivKTXNS5mIB28K1SgLl9rKTdsXx66Xy&#10;evzKM3EyfoR+4ecrxE85vM9GLxEn/YON8ZPfngfSB28KtsjnXf6s5/VVe/D2rHdm7/HxrL/LPZ54&#10;H0sglkAsgddNAg9Lv2XtxTObNnlcwIyDjxk5dKA4bpNtwpgRATvTVjy7o4V5x84e1hmU+Xt+3Uoc&#10;5zeWwB9IAvpWxtdS+PYSPubE0YNBd5Ncu7rVqfllmLs63gXMC76J+M0e/Am4FzAxjmuBZ+aNN94I&#10;uHDwJ+DDuefdd+XHW8/BAQkehu9DMCrgUpg/ga1hXg+eBd4X7gOrsndnpmVu/tb69k61qvKrlFS7&#10;WuByhduU8aemeEjhsf7okw+sQUqS9PZaD6c1e59X+djelS+mmjV1TZgb8sg8nD1YGXhsyBsb94DZ&#10;gZsdPhx8RqEjRr+OngY8OHNEAnM85o/RuV64EP+LJRBLIJZALIFYArEEYgnEEogl8B+SgM810WtW&#10;1BXzm7k7eBTso/hCOnf+tB0+esBO/HjELl46H2yl0oqG+/zeijYW4vZ5LXNd9KSeLjaZW3euKd4s&#10;OyP/M8GX07WLdvvuDWE/7gXfHnn5d4MdJ4EtwQdAeXr3iwoDeqFYqucnZFfmiKBjN+wbeSEd0nrV&#10;FtW/R/Wznj/yi+7WA3aSl/WvRXbt9gU7fup7y8o+ahevZtmVG1oL+/SuHlE5sTsJE5OQjdaRFsF/&#10;/7IvHPTKnh7pIJ9ynXmR/Apdt1s3z9vjotuWd1820tMHLTfnhO4sLMNbECdpsQcb8ajM7kWMv39A&#10;JlFbRTRFty1xzr91OE7IlXrCXp/AoAiNFErBLzbqs+TZC+GjrtiZbPHGC3cgC2eo44cPntmcpSus&#10;yldfWGr3dlpjfUAPIOundvXWDct/WmKXr58V3uCY3S+4ZnkPb9jFa2d0nTS1vln15nX+r/Wa4Dp6&#10;Kp9BJU/vhzgLhF+4J50VUn7Ct5r2CS4U1eejB2V4GfRa+A2HK+X4icN2Ur5mbsJ7UVo/9I9yX1jY&#10;I+V7RJGC+Wn1TQerUa2WjRfWJiEByiO7gnBE2Se/t8N7NtnZY3vtzuUsK7yda5eUhsdLnefl3yn7&#10;DQbr3wm0vfL2lngCG4bLhm9VxwxEz4c7MWOxyTZTog6Yd/e6Xco5bZcunlJ7yLX78s2TLXzFefnW&#10;gUeWvLI27nlpnwhx/JZ/9HfSl83m6hVkLAxCibBnGiOeFmPfK7L8mxfsyrmj9vzhrfC7uPCmlZQe&#10;60RZiPZr+iAhMQYmbuFb/V+4Q16oD6qNvNBmOrbnsjc/oZyJNub9mrijz/p5iT6EMAaEwYuxTWu1&#10;A4YrkQdsbqTtbZQ8lfejYrucq/FGbe5xYV6QbWgPksGj/HuhnOeO77e86+cTeSph/Enk7aH6kq9T&#10;5Bmev3X9kt3U+Hvr2qXQfvGthCzhBHOMDOOv8xSRD8b3aIjavx7evWQXzxy2cyf22/ULJ+ym2gW/&#10;b186rW6vcb1A6+2f0sbpVcVlbYRj8kbUYGQuXbwqHowM++qzT617+zaq0yuqnAf2TBgZ7qGl42tp&#10;8ZqV9qV8TrVv3sRuimeDgLzK5a1RslTfwjWvc+RPvgkcR9t7xfJxPdSXV154qvJ/UTwF8dOuPB2e&#10;8Hz5Nc55/niWPkj6UV8U/s7iPr+X57zNcuzxBrlKX/70/h3Lu3rRHt66rr7KeCt5h30iPcrjAZm4&#10;XKJlJ/5oGqE9qs0UCS8FninEqXhfgLNQ3fE7Wn6Oo/FR5ifwZIAhkA0WOzq/gz1d4wn4ihCHdIcP&#10;NQcgzl3bNwdfbS2aNrIzp46FclLWn9q8XL7nXtKO5oVrYB/8XLSOuMYz5N/lxG9vIz/VFqLjB/FQ&#10;d8iQZ6g7H2O5RvwV76f8K5YsCNzb8DrlnFO/oe7KtgTfiOcX3irn0QZnky+sWr787ryI4FTAopQA&#10;Kg5jj/qv6qscU5uI232pka/fFCJ4ADAdgSOGdLWFPFTgqHgKJiNyjvqgbMi7YqjsXMV7kLXXqV/j&#10;t/ergF9QWwuyKM0XuBaXF2Ov9wW4RAikS/1RlxXxMrQJr9PQVohTMngsXFJIqzSNkB7tXoH8RPsx&#10;v8vKVio/8CTXxMdSEUdEPKGf0Fc8bskPHEPA54QUfv0/7++0TcrLOJSWlhbWfYKVqyyU5Z2LylOU&#10;1wSchcs25Je6Rv4qs48DUQwJUYDN8TipCx//gnx1HdygB7+Pe5AjeUQnj98r5jGUJzqf57eXkTi4&#10;5ng2rxPaH8fEzUa8Xkc868eeB9+HduB1UnGvug99QTd7vP6cl8t/e5rR8Ydr3r6QJzikYuWlrA0o&#10;PdqMl8HjYl/xHLJymXI9Ov7TjthCG6tYBn4rEF/FOBNXEuMd+aYMBPIcLZ/3Lb8/Gg+yddm8ag8f&#10;XKdOnSw3NzdE4eOn90GPN97HEoglEEvgdZMA33D4KubbDK7NAX17aq3ATGP+++H7b1mzxg0Mztp/&#10;yh49bFC/sN4hsfZEeqDwXfW6lTjObyyBP5IEEnoXzaLsDjpOfdOiL5s4dqTV+PLzwO0CtsRxMuBi&#10;OMYnERgXMCfgZeCTwV8S5/7xj3+E63APg5l5//33A54GDAzrreCbAQMDnwvx4A8JX5W95MfV42LO&#10;DMbmSm52WP8yqF9vq/HV5/bZR+8H397dxRnDufc0BiXXryOMjNIQLmaU/CLPmDUl8MLXEp4GPho4&#10;b95+++2QHlw1+ACGI5W8kW9wOaSVnp4evivgfmQ+x7waP6fgZKLzROZ2/r37R2opcVljCcQSiCUQ&#10;SyCWQCyBWAKxBGIJxBKIJcC3UFSn7hLhHNcWrfjWatWtJ58U7e1y9kkp4bUm+Blr4aXrLzf7+mOv&#10;3EftINxE/FF9/U/ZAV4Z6b9x4anyyfbw8TO7c/e+tWnd0urKV8z0yWBksBH/vuFVtgc/T+rYAaOy&#10;AOvB92scYgn83hLw/vGgoMgWycdIveQkS6lXV/wlK5W0cFDqO0/Uz4u1fya747bMLdaoQbKwZo3s&#10;8Pc7f9bG9nvnP47/t0sAG6sH+KzQBaLTy8zMfO3rN/pucz0g7yLs9OzBncJfhF957MEExl+36/ue&#10;e4kLLJ1za7tt2sfyyvYu13gfS6AyCfDe513v2AN+T5s2LaxDxU9hdF4AZs7bI3H9J+YI0fhI61XY&#10;B/pLFOdB+jwLlxb2ANbgbt68mdMhkNc4/O9LwMdEz2m0PcDlhy1n1apVZTYU2mnFZ/zZeB9LIJZA&#10;LIHXSQL3brHuQxhSbfDH4McZ3ydVPv1nsFdjZ8YXC/Zv55dk/OO9F4dYArEEXg8J8K3mcxv2+P9N&#10;Tk4O/Cyt2zYPOJQPP37P6jeoa/VT6sq/0SdWT8dgZpKSkoIvJffHxFwX7Az4FI5TUlICFgasTbNm&#10;zQI2BSwM2BWwLS1bN7M24rrGr3ZKo+TgP6nqF59aUr1agTN+1uxp1rBxffsEHpl6te0LYWUaiEMG&#10;fmx4YEiLfMAHw3d5ampq+AYFe5MkXea7b/7Dqim+jz94x74UjuYHccffvnFZfuxr2ntvvmnVPq9i&#10;zRs3CT5pewgf075Va8sRpyzrCliXwMZ6D/+eYHyL4txfjxr+fXLJd/9PBb6Z2Fw/UPFeZMl1dAPc&#10;Qzt0vUHiXsda6h7p1R8/zNNpcVUKtwm3GYF6ieaD315X4Yb4XyyBWAKxBGIJxBKIJRBLIJZALIFY&#10;Av8xCbxqbo89kGtrN+20Bo2+tj69e9iDW5eUrtbIP/11GJmovTJagP/H3nl4VZF07f4/uuuu9YX3&#10;CzM6JpCcc04qICigYEBAZTBiwhxRxzjqmHMOmHPOOQcMqKM4PreezRTTcy4HdBQF3bVouk+Hqupf&#10;dVdXVz29N9v77Hvnu4MzfI6+eKsBeGVs3jx+Uo2cnj2MnYRwTBw30nwzbmySNHNoaNzUuY7Jc/zJ&#10;suH7u/N9qJmzp9F/5wSevnyHGuNM7/HTGiz+dQnCw0LRLS0Zu7dvNN+2Gxti1JeZ7dTImD9U7dmF&#10;5MRY0cicOFzV6jUU33nxy+k7nwGXL18WPy+0F33+/PlWX76sa1m/Wg2Ca3mzvmX/IPs6+X0dnzm0&#10;VcLjGOycjKgfoK2MBNMnyv5PsnLW5Q0tu6anv5WAk4Drs57XGH0MlpWVic12e43ZY2w7gb/Z9/qp&#10;wY4bMB5ev8wP57wPHj58KH6NuI8zXe5jJ9q9oV8o9t8vW7asPjvu7rf6HXShRRBgWTuD/U0t4IwZ&#10;M8QuP33S2cA2uu2ft/vabTpXAkpACbQuAuYZamw00lbj3MppoP0G+tftX5Bn3oMSZYyaNhhom2Hz&#10;5s31p8Z60PXZXb9RF5SAEmhRBNhWtvpvtmV37dqFkpIS4zfaTzQxgcG+6OTZHmERwaKT4W9vX0+x&#10;+8L3Pb4P00cRfShZ3Qq1c7QhQw0NdSxt2rSROW3HUCPD7y7iEqJROKAPigf2R1Z2umhhgkP90dm7&#10;I/wDfZCcmoBsY7+UvzlRJ/Pv//l/4WPSDo8MFr9MHh4eYguGmhi2s5mfqKgoeQcNCfCBv7cHaAOV&#10;U05WutjYpj1U+kz2MzZkOrZpC1/PzhhW+jNys7IRFRqGqRMmYuaUqWK30tm2t4XG9ntD6+3272VO&#10;Bs52Lpedv7ndTq7byMi2l+17leXGY+ra0UYP8+SB6GFqjW9z6mSokaFdM85tYDw8xgZnHuw6nSsB&#10;JaAElIASUAJKQAkoASXw6QTYdne2vW2MXMdt26uOICm1K4oH9MXLauNHxGhkao3Pn4+xI8P2fENp&#10;2LQ45/sCJ9v25/72nda538cuW42MkcjgqfluoiC/F1KT4sWOzDvj36y5g31vcjd3pk/ezu+vP8cY&#10;mDN+XVYCrgReGP3L0xrji8QMla3fsAmhIcEo7JuPW9cuGN8S1aKRqa4x376Y+4ejaUcOHxQ7Ml2S&#10;Y3Hs4B65X91d2/Zedk1Tf7c8AtZGBMfDaU+FYwK0sdJY2baW8r1y5cr/57OHJWD7rWjHi/YSaDv7&#10;2rVr9XYSeH52PJj7cvn69evIycmRPspjx5r2RdXySlpz1JII2OvL5on3H6/HdevWiU+vhQsXij8j&#10;u51z12Oc2z52mX2vroFtL35beurUKdHqrFq1SnRk3I/3BPPI+8H+Zh6LiorA/ayu2d5bspP+a9EE&#10;GmqbnzhxQrRPHBe+d+9eff65r633P+d1WJ+ALigBJaAEvhiBWjy6fwunjx/GpPGjMW7UcFw6dwpF&#10;/fPh27mjaKeHDh2KRYsWiUaGviFt+Bz9EzYunSsBJfD5CTjbqc72Ct/z2F7tXZArOpbQ8EBERoUa&#10;DUsscntliy8jamS6desmtmHGjBmDmTNnyjsitS+0KcPvJKiRoZ9R2pvy8vISjQx1LLT7Qk2Lj5+n&#10;iSsdAwcPQK/8HMQnRCPI+KrmRD1OgrEtExsfKXZraDuGupkf2/6PsWsTAT9jG6ZTp06itaEPJcbH&#10;9Gw6/K4jMiwQXY3OpnL6ZCycV4lJFaNF43f04F7ERYUhLCAQwX7+iAwOQX5P895q4ulgNDMFuXn4&#10;ubgEfDe2enbXdqD1dfz5S6X1xcg2r53IiZO9tuzZuG63+3A/V7Zcx3cl6mL47Ll57aL4YeeziH7Y&#10;z546ijfGB7YN3J/vXc5r2Lls99O5ElACSkAJKAEloASUgBJQAp9GoKH2O2O07fu9h08b+5+JyOyW&#10;hpuXTpktRiNj/HB/Do0M3yn4fsY82EBdCMdtuO1zBKuRoQag+ulz9O6Vh4yuKVgwZ4aJ/u3nSKLR&#10;OOx7k7s5D3aOUzl1MXa8qdEEdKMS+AQCr6kde1mnkdmydRs8PTqiuLCveT+vNrdHnR0Zamh+NzcQ&#10;78gTx48hOcHYDI4Jw+5t6+v7DRq7vj8he3roFyJgfQ+x34U2LOhP6FvQyHAcY8WKFTh69KiQ5HPN&#10;jm3Yb+W4btSoUXLeFy9erLfPwXrZ1sH2+qZfJvp6T0xMlHjtenfzL1R8mkwrJcBrj769bGA/KANt&#10;nbNfnt+u7t69226W+tZev/UrP8MCr1/mxQbe+9RJsB9+5MiRuHDhgt0k94ezf/bmzZvyXS41NTb/&#10;jM/Zrqk/WBdaHAGWJcuLwc5pL6uiokK+M7brXDOu5etKRH8rASXQmgjwG/5b1y/JGOXWTWuxd9c2&#10;3L11FWWDivDjf/+H+DbZt2+f2CLkc456QWd/RWs6V82rEvjeCDjbqc6+NX4TQn3IlGkTkJQSJzZb&#10;UozdqK7pKcb/URFKy0oQHOKPwYMHIzY2VuzIDBkyRPQq1Mj07NlT7MdQu8L35fLycvTo0UP0NNyf&#10;tl9oV6btT/+LLt1SMHZcOYaN+Fls1PgFeCHK+EGiL6esHunolpEmPpgys7oiNi5S/DKVjx6OQKOj&#10;oQ0r6nTS0tLEfk3Hjh0lbrbLaauGGpnu3VIxe8YU8RE3cmipzBfNny0amRD/ANHCTBw7Tnwstfvh&#10;R4QHBeOXWZU4duAgTp48iaqqKpnzncPJy7blv7dr5kPOl23ihp4DfIfiel5rnJzvVIyXbWan1oX2&#10;y2i37ObVi6DfvxtXLuDQvt3YsGYF7tz8S7/EY228XGZwllXdGv2vBJSAElACSkAJKAEloASUwKcS&#10;YLvbtR3POG1b/9DJi4iOS0R8bCQO7tmMP149wR+1r0Uj8+ovaUuT2WB8tq+dyxx75NgQ7bnzHc1+&#10;y8CInH32TUbcxA7GBIbYwqBG5uGjx+JrKdO8Uy6aN4spNXH0p2/mOTc20ab9zp07632dM0W+v9ux&#10;2U/PgcagBNwT4P3x+Jn5nsXcH2vXbcBPbX9EP2Nn/PWLx8bUa029r6XXb8z9a6I5d/Y08nKykJ6W&#10;gM3rljd6bdv73X3quuVrE7D1DMfdWe9yzv6+vLw8qYcaq7taQ/keP35c9C8rV66U86MWyPb98Tlk&#10;l2kThj5uaD/DBj6TXPuhOEYyfvx4+Z5wwoQJev1bWDr/xwTYN23vQztnZGfOnMGUKVNEI+P8fp3X&#10;7ecO7M91am/Yl0s92NSpU6V94vymlPc98+nMK+8T2/dr64yG+pA/d741vk8nwHJnmfEasPbEWHYc&#10;P2msjtfy/XT2GoMSUAJfj8DTx/f+/F6/Fk8e3sGzx/fle/75c2aiS0o85s2bV29DjfUjn3N8Nrq2&#10;C7/eGWjKSkAJuCPAe9YGLvPeZbuF9y/bOouXzEdqlyRjx6Wz2HWJNNqV3sbey4CivqBPJPpjou0W&#10;alKSkpLE5xFtxvAdmb55qV8ZPXq06Nl79eol35bQB5Onp6ccE2W+Jerbv7dJZwFmzpqKqJhwdPT4&#10;CeHGhgz9PFEnQw0N/SoFGU1OTGwEJk0Zj7XrVyI0PAgpKSn1dmro44nx0n4N9TGc/Lw7ITTIF71y&#10;uiM/NxvRJt6uKQnI7ZGBIH8vBPr4YuWSpTi0d5/4WfL38sbkivG4cemyEUQDV69exeTJkzFnzhzR&#10;Q5MVGTXW7rM8v6d5QzwaWsd3M15fvNY4OdvI3Eb/tfTt/Ne7Uy0eP7htUPI6rfOxdO7UMezdvQ3v&#10;fq+Rd0DnNxTfE3M9VyWgBJSAElACSkAJKAEl8DUIsA3f0JiLbeufu3oXfQuLUdgvH0f3bUfNkztG&#10;QPNWNDJmaP2DA+PjOwUnvoNxrJLvC3yf5FjjjRs3/hZXQ3n62w4f+OOVefWgLZnXb9/j8ZOnGDSw&#10;BAOL+mPF0gXGDfnzD4zln+9mz9ndfNOmTfJ+/dtvv9X3u9HfklMz9M9T1yOVQOMEeG+8NDoZamT2&#10;HziE3JwemD5lonk/571h+oPN+t/NkOzrt3Uambt3bqPSfLM0btRQHKraXn9Pu7u+G09dt35tArb/&#10;heXHwHp39erVmD9/vvx2V652vezUgv9Rf7B9+3acPn1acmmfa/zBc7BjwlxPHze2T5Vz9mNxu7Of&#10;i8dRT0NGe/fu1eufQDR8EgH219sxN9u/aiOkbRa2jZwaFbvtc86ZLjUuzmud7TTbFuH9YO8dzm1w&#10;bafwnnLGYffTecskwLKy2ihbBzaUU5ars9wb2kfXKQEloARaF4G6sUmOTx4/vB97dmzB3FnTUD7s&#10;Z6QkxGDHjh2gTS3akKFtNRvsWLv9rXMloARaHgFnm4XLtq1t27P7DuzBkGGDEREVAj+jKQkJDUBa&#10;1yRk98xEcmq82I9p3749fvjhB7EhExUVhf79+4t2nD6Jc3Nz0bdvX9HGhISEiG6F/pECAwPFXzHt&#10;0mRmdcO48aPEjoyX0bR08mgnPpZoT6aTJ5djjG6mHdoYH0vJRpc3f+EcbNm2EV2NdoY6mJiYGLEn&#10;Q/s11MhYX0v+/v6ig/Eyx4YbfU1sZCh8PDvIFGHOIzTQV/wsbVm/AVfOX0D//AL0Nv6Wjh08hAe3&#10;75i+3Gpp3/M8qMW3ug2+8zq5tbxS/bI5IgvW965M2CZ2Bv627WTuy8n2J3A/XnvUx/BZYvtdRBdT&#10;U2221j2Hnlc/wNVLZ3Hi6AHTGfM7tmzZAn7n89f+Zk8X7Q3j1qAElIASUAJKQAkoASWgBJTA5yHA&#10;PnLXtj9j5jpue/yiFqvWbsDObZtR8/i2cb/y0Gx9JxqZ6ld/f0dwlyP77mC3M26OrXBMkj4u1q1b&#10;V/8Ng93H9f3Drv/YufW19NwIAZjbNatXYdvm9cYH7EHzsvHyY6P76P3tubub79+/HwsWLJBxXL6H&#10;MXDMoqEy+ejE9QAl0AQBe39QI/PY9Jkc2L8Xly6cMUfxnf0t6IuJ+1iNDN6/w6XzZ3Dc2Id9/viu&#10;agSa4NvSN9uxeWd9e+vWLVy+bL4zM8FdvWXXt/Tzc5c/PtvY1+Tsw3Lua7mw35CT/W33scdZDu7m&#10;dn+dK4GmCPCatMG2BXhdNdQnyvXO/e1xHzt3xsE07XVt42E7hNc+9TNss9l82e1c54yD6+29YPfR&#10;ecslwLJylmlDWizuo+3RlluGmjMloAT+KYFaVD+6K/4uhpQWY1BxvzpbDKkJ8OzQVuzIUBNNncz5&#10;8+frxyr5THR97v3THOhxSkAJNA8Btltc2y78zTYNw8tXz7Bj1xYU9MkTuzG0+xKXEGVsyySisKiP&#10;3P/UwERERIB+lbp06YLCwkKxHUP7K7QlQ/sy9IFEezPe3t746aefQC0NbTDSv1Jichwyuncx2ptk&#10;tDG+l2irpk+/3ia9AKORaW+0OAlo1+FHUD+TX5CLMWNHYtqMSWafXqKHoZ8l2qih/RrakGE6nNOu&#10;TEyk0faY46iR6Z6eisyuKbKOGpnYqFCEBwZh09q1eHjnLsaVj8Lwn8uwb9du7DfTo7v3RH9Pn660&#10;s2qD1Uy7vvPa7d/TnHU8NUO042ltztrz57uSvb7sNWWvK7sPj+c2zsmV34byux1+H0rN5e8vn+L8&#10;meO4dO4Udm3fhHWrfsPGdSuxZNEv2LdnO1atWoUlS5aIrXWrYWK52GWbjs6VgBJQAkpACSgBJaAE&#10;lIAS+DwEbBveNTbbrn9tPhm+cfse3tf+bnYxGo53NWZep5F5+gF2ZGw8ru8OfL9w/QaZeeB613Ea&#10;rv+ngeP7L41Lpernr0QjQzsY794Ybcxb6mO+vq8lvu9wTJrfa7sG57cDrtv0txL4HAR4bzw3TtNe&#10;vXkn94cY4DX3N+/192+eo7rmT1syRkRT16vE/2b7O978b+vHQ3l/NzR9jjxqHM1PwLXOtWMADZWp&#10;c13z5+zTUrBjvhwHtjZjGKOz/4/r7TnZ1PhcdAb2STEO174we5y7uTMOXVYCrgToz8gGe63yN/tj&#10;ea3Z4LrM65PX3KcGZ78v02ioHmgoDe7XWD8tt7vG1VA8uu7rE3DWhVy21xX78xmc157Nrd3H/ta5&#10;ElACSqC1EXj25D4O7duNWdMmIcn4PSnI64GYiBD0y89FVFgQ+vTpgxMnTsjz+Ny5czh69KiMK9tx&#10;5NZ2vppfJfA9EWA7me1Q9+2VWty5dwPDR5SJZiXa+DqidiXcaE+GDiuVe522nvv164fIyEgkJycj&#10;KysLRUVFmDVrltQPXN+2bVuxMxMfHy/+mOLi4sQW61HzLV7JwEJ0y0hDfGK02I3JMn6Qhpn0AoP9&#10;4BfgLb6W2ndsY7QzoRg4aADSM7vIVNC3l6RZXFyMSZMmid+nsLAwtGvXTrQ4TDcyNBDeHu0RGRaI&#10;AUZ3M2RwMTKMFic82F/WhQcFY/PadaYv5y0Wz5uPIQMHYfa06ViyYKF09ezZswcVFRXgt3quobH2&#10;veu+3+pv9lFT03L//n3RyTjbwnwG2PecxvrR+Y7FtjR58jpkG5v2ZOhL997ta9i8YTUWzqtEyYA+&#10;KDRlPmbkUBT1z8ewnweKRoa+nefOnSu+b8mZaTr7Mr5V9npeSkAJKAEloASUgBJQAkpACSgBJaAE&#10;lIASUAJKQAkoge+JAPuP3Y9lfE8k9FyVgBJQAkqguQjQhu3JkydN9LWih+mWlojBJf3h7+OB7t1S&#10;MXHcKHgbGw8TJ06U8eOzZ8/WZ4Xjm/ymxTleWr9RF5SAEmgxBGyb0t3895qnJq+12Lx+tdhfCfTr&#10;jISYCNGeUCO3c+tGPL5/GxvWrMCgon6YM3MqZkyZgKz0NGQZ3Ut2zwyEGn2Kf6C3mXyMz6SfRGPT&#10;M7c7+hcWoLKyEuXl5fX2ZqhroX95+k+i/Znu2enw8fUUf0vpJr4ZM6dgybJF4ueJuhrWS/T5xnSZ&#10;F/4O8PFE/4I8+Ht7gP6WEhMTxc4N7c2UlpaCc/qHok4nJTEGtI919+ZV1L5+gcXz50hcTx7ckfNm&#10;XbZ582asX78eDx48kHKjlsOp128xhdlARtyV64euZ5TUnDg1jzzWqas6cOAAtm7dWs+HehnqZhj4&#10;HHF+Z8B1PP4vzYzRszx7ZHyX89tS2maum2qePpLypDYGf7zBClPmHYyNIZZvr57d4evVUcqONovo&#10;t2vIkCGi02FaLCd3zx6mrUEJKAEloASUgBJQAkpACSgBJaAElIASUAJKQAkoASWgBFoXAdc+7daV&#10;e82tElACSkAJtDQCHO/leCfHLGkHkMv8jp/jjKdPnzbZrcUvldORn5uNvr1zUNCrB0YNL8PwskEI&#10;8veSMegJEyaILxLae2VoyOarbNB/SkAJtCgCru1K19/ULrx9/RyH9u9GjtGr/O9//RsiQgLw88AB&#10;Ys8jo0syNqxdgYW/VIqNFvq/uXHlAirGjECwvzfom4m+k2gPxsvo6+inKbtnptiNiY4NF/1KZmam&#10;aGQyMjLE/kubNm3EHs24ceMwonyo+Fqi/ZqAIF/x7zRmXDkCzXKQsTMTauY//Ne/o0tyPCaPH4O8&#10;Hpmi4elnfDKld0kSmzUpKSmIjo5GQECA+IPy8vJCQkKC2LFJMPFW7dwqPn3OnDyCLRvX4Njhfbhz&#10;4wqePKROBrh+/br4krP2BFlXthYbMq7l+bG/ef48Xz4XbKBextp84TrqYW7evCl2ZMiIOhXLx3kc&#10;96V2hfExHwxvXj7DG+PPy2pjyPzlc6OvMXaYuXzz2kW8f/sK1MxMnzwePp4dxG9WbnaGlHN2djY8&#10;PDzAa4j2zDQoASWgBJSAElACSkAJKAEloASUgBJQAkpACSgBJaAElMC3Q4D9yexXtn3KPDMu277m&#10;b+dM9UyUgBJQAkrgSxJwfuPPZwrHNDnnGOfDhw9x4ewJLF4wR77fp68ljn1XTp+M/LxshAb6yhg0&#10;bUFs27ZNxpI5RmrHR7/keWhaSkAJfDyBpjQT1C6InRijg6FtmP/8t/8jfoqGlpaIr5u2//sv9M7N&#10;Qp/ePTF65BA8unfL+GqvET0D7UzRbgx1Md5GH8OptGwgJk4aB9qRiTX1iY+Pj+hWunXrJjoHPz8/&#10;/Otf/wJ9Mk2bNg3LfluMsiGDkJgchzbGjkhcQjTyjE7Ps3MH8ctEu1bREcHokdlVJtZRtHOTFFc3&#10;t3oY2qahloLx0x/U9OnTpX5jXUb7Mc+rH2D7lvU4ceQAjh/ej22b1uHiOdrRqgusE53B2R53rm9p&#10;y02Vb1PbeT7Oc2f9Ttsw9HPvXM/9aFuHPpMsG6sp4jYb+Hz5u27GaG/e/W4219mPefX8iehj+PvV&#10;iye4cfWCXH8sn9XLl4ifvxBjj4jXYpzRXlH7xDKNjY0VzZP1f0q9pwYloASUgBJQAkpACSgBJaAE&#10;lIASUAJKQAkoASWgBJSAEmjdBNgPbfucnWfCda591M7tuqwElIASUAJKoDECTh8a3M/5TOHynp1b&#10;6nwsGb8l8THhGD1iCCYYOw70d8Gx6V69euHUqVO4d++e2I/huKgdA62pof8MDUpACbRUAk1pJKh3&#10;oV2V/n3yEOjbGd3TU1HYt5fYaEmMi5Q513t2bCv2pa5ePItd2zahV46pH8KD0a7Dj6KRad+xDXyN&#10;3akp0yaicvZ0Yw+mL8aMHSn2Y+hfKSgoSLQr9H9ELQu1M+np6fh16UJMmlKBjO5djSamPULDAxFv&#10;/CP5mbiCQ/3h27mj1EfzZs9AfHS42K7pmpqAAOOfifoZ2o6hPiY4OFjm+fn5mDdvHs6cOSN1HW2U&#10;PLp/S87x9PHDOHH0AKZNrsCUiWNx//Z1sally46sqFlvTaGp8m1qu9PmC8+bmkrW9bQdw+eDU2PJ&#10;+p76mZcvX8o2bmf8zsB1nP4Kdb6Wnj2+b1wqvTSr67QytF+0Z8cWjDF2hHbv2IwFc2ehtKQQUyeO&#10;Q9/8HHh7tAf1UNTH0HcWdU8s2+XLl6Oqqkrs/jCNhr4x+CttXVICSkAJKAEloASUgBJQAkpACSgB&#10;JaAElIASUAJKQAkoASWgBJSAElACSuB7I+DUsVDbQs2MHdfk+OL508fRNSUBPsZuA+1FFOT1kKlf&#10;fq5oZoYOHYr79++L7RjaFqANGauRaciOwPfGV89XCbRkAk1pJLZuWoudWzcis2uKaBLol2i50a1Q&#10;H8d1Q0qLEREaAI/2bcQXG/2y0Q9TbGQoYqNCjX8kHyQkxaC90dD4+HXGILN/vtHbZPfMwIpVSzFw&#10;4ECxBeLp6YmIiAixH0PdQ8eOHUX/UFjUxxxThNQuiQiPDAH9M/n6dza+m7zEpkyY8bdE7cS4UcPF&#10;rgjtW40cWip+4Kjh8ff3F21MgvGtlJqain79+mHFihVi84p6jve1r7DS2KrZuW2j+PihLoPHr1r+&#10;K2jThHWaDbRN4tSE/F3rYfdqWfOmyrep7U1pZMiAXOxEP3t37twRv0skQS2N1cw0SOb9G1y/fB7n&#10;Th/D7euXUfPskdmtVnRLq377Va4j6jJZvhMrRmHd6t8wbVKF+NaiLy1eK1lZWXLdUGs1atQorFq1&#10;Cvv37xebNnye8TnUUFnZ51yD+dKVSkAJKAEloASUgBJQAkpACSgBJaAElIASUAJKQAkoASXQogjY&#10;/uwWlSnNjBJQAkpACbRKAs6xQ9fnC8c96euC2pjE2EjxrxQREgD6uuiWlojgAG9MnDhRxiJ58tTG&#10;cLK+lqxWplWC0Uwrge+AgL3n3c3XrFyKKxfOYOWyxeLrhv5vVixbJH7WBvTtLTqZjC7JSDO+kFKM&#10;fRf6wOlXkIu8Hpli1yXF1BO98nsi2dh2CTO6mujYCPGTFBIWiInGXgttvNDWC7UsISEhYk+Gv+lD&#10;JyMjA/6mrklKiUdwiD+yemQgJy8LP7X/UWzKUC9TUtgHkaGBSDDxJidEY/bMKVjwyyx4ebQTf0ud&#10;O3eWuKijoI0aplNWVoZDhw7h4sWLsu/kCWNw8exJ0ctQI0NNELUanMjFGazegutbQ/3mrlw/dD3P&#10;3fmM4Pk35GvJ1vvUxNy8eROPHlHrgnq9jDtW9HN158YVXL9yHlcvncXlC6fF79Xb189x7fI59Mzq&#10;JraLqNW6dumclO/8uTNFK5PXM7Ne/0StTGBgICoqKnDkyBHRyCxdulT0OdTJUOvjDDx/53k5t+my&#10;ElACSkAJKAEloASUgBJQAkpACSgBJaAElIASUAJKQAm0HALsz+V4Jb/H5MRlrtOgBJSAElACSqA5&#10;CDx9+hQH9+0Cv+envQiOQwcaWxBBfl6ikwkJ8MGIESNw+/btv40Xv3jxQrLjbly0OfKqcSoBJfDx&#10;BJrSSty6dkk0DI/vm3v89xe4ceUCRo8cgqjwIKQlxYF2XGivhdoY/uYydSu0+TF8yCD0LsjBLONb&#10;acHCuejbrzf8ja7Oy7sTwo1eJiklDu3atRNtA7Uy9LcUGhoq2pji4mIMGzYMQUYbE2Pi9DPHja0o&#10;x4xZU2XZ09i1ouZmxJDBos3p2ztH7MgMKxuIZYvni68lb+ObydfXV7Q3KSkposVp06aN2K7Zt28f&#10;du3aJX57qL948+oZXjx9KDqM1zXVBqTR+5nzbSiQGeu21qCxaKp8m9rO86e+xFmXU3NCHSSPtYH7&#10;UBtz5coVsSHD/Wlzh88Qzt2zqgWvrVvXL+Hm1Ysyp38v8r93+5r4+aNOZu3KZTh6cC8mVYzG+tXL&#10;Qb9YvM5iYmLE/hC1T5x43Rw4cAB79+6Vcn7+/Lmk78w/88y8u+pm7LnoXAkoASWgBJSAElACSkAJ&#10;KAEloASUgBJQAkpACSgBJaAEWg4BfrvJcUd+o8mJy1ynQQkoASWgBJTApxDgeCHHPam/tOOGHFu8&#10;dOkSaEfi5bPHWLF0EYL9vWUcPDujC8KC/JDRNVlsM6xfv17GRu2YqdN/06fkS49VAkqgeQnwnm1s&#10;gvGFs33Lety7dc1kpBab1q9CUb985GSnw9ujvfhf8urUDlFhQejVszuyM7uIz6V5c2agatdWFA/s&#10;jyqjs7tl9A4zK6cixujs0jPSjK+lTGMP5gfRxMTGxoo9ENoCSUtLw+jRozFt2jQMHz4cPcx+md27&#10;ip+llauWYe/+3cbvUpLRzvgh0vhySoqPwtDSEmzesFq0e9TvrV6+RPLXsd0Pop/o1KkTfHx84OXl&#10;JeksWrQI586dA+2MjBpehhfVD+XcqMl4//aVLNPPEs+XwdaN8uPPf7aedK5ricuNle2HbOM5UV9C&#10;BjbwOK7jnH72GKjbpzbl8OHDdjfRx7hqY8iNx/0VasXX0uEDe3Dx3Enxd0XuNU8fiS6md04WSgcW&#10;ig0zXl+L5s3G8SP7sW7Vbxj280DRyNDmUILxpWX1UHPnzsXWrVvFrxZ9ZfG5phqZv4jrkhJQAkpA&#10;CSgBJaAElIASUAJKQAkoASWgBL5XAhzzsMH6WOc4e1P9ZPaY5pp/7fSb67y+lXi1fL5MSf693xi4&#10;e/cujh8/jp07d2LSpEmgrXj2BdMefWpqKmbOnInLly/Xa2XYR+3st+dvhqbKz/Z1u54lj7PbGovD&#10;9biP/f1P+q7Z7866y9lv7y5dMnHtp3e37z9Z71pujIPpNTSu4oyf+bJl1lAczn11WQkoASXQHARY&#10;9zjr0erqakmG/jSmTJmCMyeOYPf2zRhbPgxxUWEyDh3Lsem4KMTHhMuYNsck161bJ88sm0fWgTYu&#10;u07nSkAJtDYCtXjy4I74IaJdlQ1rVoB6hvy8bORkpSM8OhQ+AV4ICguAh3dHJHdJRPHgARhYVoIN&#10;W9Yh3NiBmVs5DfdvX5d6hFoa2poZP2Yk6Lct2tQhEVEh8PTqgCizPMP4StpndDBVe3di247NKC4s&#10;EG3e4OL+mDJhrNizon2azK4p8PHsgEDfzthftQO/VE5H2x/+JXUSfUDR7xL9wVG/k2U0OTERJo0O&#10;bVE2qEi0O9T+0TYW/fI4283UoH9JjR/bv0zftQ3I367r3F05fLdnHM7z4PsDg62D6fvIbrdtbruP&#10;u3i53ubD3RygVp9aolq8eflMtC3UU/Ga4Tq20539DZYtny914RkO7NuGxfN+wfEDx8x01Kw2djNf&#10;P8HYsYMxbVIFdmzdIOWabrRR1GqWlhSKnSJqmnKyuyE0yAexkaEI8vVBdGg48nv0RmHvQsyZOhe3&#10;bt36M506rZP94ewPset0rgSUgBJQAkpACSgBJaAElIASUAJKQAkoASXwbRKgnWN+6/Xrr79ix44d&#10;Mh5i+8h4xu76vuz65qZi03E3b+70NX4l8LUJsA+Zfdg2UBtTWloq3756e3uDduL79euHoqIi5OTk&#10;ICnJfEdr7NJ7eHigd+/e2LJli+gteLzTvsyHaOA4ltnY5O6+tOttnj/XnHUT7biz3uL3n5xzDJfn&#10;Yvv4PyUt5pvny7ic9eCnxNnUsUyLehiex5dKs6k86XYloASUAAmwjrXBjmGyntyzZw+ePr6Huzev&#10;YsrEseJfhf6WosODZdyaY+TU0Zw9e1bsyLC+ZrBx2Dh1rgSUQGslYH0OGd85xrbKWmPLZenieSgb&#10;XIQBxndSZEwY/IN8EW50c4FGD5Odk4miQYVI7ZaMgaVFom2gHuaQ0b0s+GUW6J+tT++eYo9m5LBS&#10;8b3kZzQ2EZEh6JnbHVOmTcAOY3/m0JF92Lp9I+Kjw8W/G+29VIwZgYJePTCouJ/EQf9OXVMTsHHt&#10;SswxPpi6pMQjr0emaGK47Vfj3yk/NxuXzp/CL8bfE+NiHrZuXItpkyuwa/smjBs3Dhs3bhSbWdSM&#10;2DqMpcV2YnMHpsG61hmcbVTnenfLbFeyjWntS1Lnc/DgQfltj+G50W7Ob7/9hgcPHtjVTc6Zl8am&#10;32ueGinMa7x9/VwmvDP2yJ4/lucGbRAx3LhxA9TEXLhwof49x76nvHv3BJcvnsDcmTOwb0cVLp2+&#10;gBqj09y0fjkWLZwqvpfo72vjupWYNW2SlOeY8qE4c/KIlOnI4YORlhyL5PgYBPp4I9Q/EF0SUhEX&#10;Fof87AIpW1umds48OZ95/K1BCSgBJaAElIASUAJKQAkoASWgBJSAElACSuDbJcDxd465c5y9b9++&#10;4qvFebaN9X9xW3OHr51+c5+fxt/yCPCaszqJlpA7533GZX6Tn5+fD9qgX7JkCS5evCh94Ozjpd7t&#10;6tWr2L59u4xPUieTkZGBzZs319slocaEgf3mH3N/kYnruMDHHP8lWNr8fGxatrzJhMuM53MExkXd&#10;C8cpWD6cyL8hTQ/TdOXrzIPd/rny5oxbl5WAElACDRGgpsXWS3bskvuxHqt+dFd8YXBcMjI0ECkJ&#10;MQgL9kOAjydKBvTBvHnzZNzTOeZobRc0lJauUwJKoDURqLMRQpsg1D4cqNqJ6ZPHiz2ZebNnIC4h&#10;CiHGhgw1Lr7+XsgyPpgKTb0QSN1MZDBocyq3RwZmz5iC4v4F8PZsj0kVo3HnxhWx5zJsxM9ISIpB&#10;tNHepRnfbVk90jFh0ljMXzgHA4r7IjTQV+qavr1zxLdbVHidTyfqYejvLcaku3jBHCxdNA/9++TV&#10;+X8z9q5oO4brhpUNxKN7t3DhzAmUD/tZfCvRNsmShb9IHrKzs1FSUoLx48dj+fLlYpvRls7XqsdY&#10;F7MetrYgbX7czdn+ZJuROhTaR6HtFL4f3Lx5Uw5hHwDjpD6GE/f90HPjvo1NvC7e/V6Dd29qTFp/&#10;XSu1r1/8ua7OJubDhw9x/fp18b/ETNlze/XqLu7evoRZU6fi2P4jeFvzBneNpmbGtAocPbIdr2uq&#10;xTbN/TvXsXn9avHlNWFsOU4dOyTX0/Kl80UzlZ/bA9FhYUYjE4TYsGh4/uSJqKBozJkzp14TxDQ5&#10;kRcnDUpACSgBJaAElIASUAJKQAkoASWgBJSAElAC3w8B+l7v3Lmz+Ga39irsWEhj/V/c1tzha6ff&#10;3Oen8bcsArzeqJNgH6m9B75mDpkH6isYOLf6GNqRYT+3a3Dek1xmv76fnx/i4+Nx/vx52Z1x2jHL&#10;D7m/uA/70MnFVUPyIce75vFjfjN+5pd913ac1t3xzJvdl/MP6ed2nhePZ3pfOzAPLGt+9+sMzB/P&#10;qaXk05k3XVYCSuDbJEBdnx2z5Bnyt62L6Wtp4bxKjBgyGP0L8pCaGIvUpFgU9umF4WWDMGDAAJw8&#10;ebLePgCPt88eLmtQAkqg9RJ4X0sbU3Xahz/evsTz6gdYvXyJ2Axh3ZBmtCqJCdFIjI+Cl9G/8Heh&#10;sS8TGuyPiLBAxEWHiU5m9MghyOuZieAAbyxfulDiOXfqmPhTyujeFf6B3ggI9DFzH4wy9mLWb1iN&#10;MuNTqVtqovGl4ytxeHuY+JPixKZVv4Jc0chQr8f8VBnbM9TI+Pt4gP6cWEexruI62rGhJufIwSqk&#10;JMaIToZ6n4f3bqKyshITJkzAiBEjxKfp7t2769tlru2zL1WKbP+xPrZa96bSZVuYgVoYth9Zf58+&#10;fVrqYbY1rX0calSoVbH7Out8WdnAPx7f2CTXxh98f7H6mLd4/aIaf7wxNsXe19l+dOXI/FHPw3hv&#10;3z6LHdvWobS4GFXbduNltdHbGG3m1s2rcepUlWiZDu7dhfWrl4vfJeqrqJGZPH6M+N5at3opxo0e&#10;Zp5PpUhPS0VkcBhiQqPg7+mPjORMrF69WtKyp8ZnE/ky2Gec3aZzJaAElIASUAJKQAkoASWgBJSA&#10;ElACSkAJKIFvl8Dly5fFb0t4eLjYoeCZ2nH5xvq/uK25w9dOv7nPT+NvOQR4rVnNBPuSP0Rj0dy5&#10;d/bT8nv+xYsXi/+kuXPnSl8u+7HZ9+30X8E+Z+dv2odq164dFixYUJ/dD72/GT/72NlvzLxYPlaL&#10;8qXuT5uunTN99mfbieMFPCeW2Zeol+pBNrFAfo3lifnnPjwvZ7DXol1nz9uWg+Vut+tcCSgBJdAc&#10;BFh/2XFWxk9bZbdv35Y6a8eWDeidkyXjkxzbpm+Ton75WLNyqXy/n5eXhwMHDog/DfvMsc9V1nsa&#10;lIASaL0EnBoZq4Og7yIuP3lwB7ndu6Gkfz6GDi5GF6NfKcjNwkijnUuKjURcZKj4P6Ktl8oZkzG4&#10;uD/ijI2XZYvnY3/VDiyaNxvlo4cj2Phooj4m3OwXZuzEzJs/GzWvnuH23evolpaIRBMXtS20G0Nd&#10;3uH9e7Bu1W9YMHcWpk4ch13bNuHgvl1iM4Z2aujPien8+D//gfy8bJSWFEpe35g4qa/YtH6V5J++&#10;gGhPhe/HVVVVokmn3zi22b5m+BiNDNuJtt6l9sQGq4Xhb/peoj/WO3fuSNvZfidj921sbtuh7ua8&#10;DsTf0p8amcvnT+P4kf14+eyxibZW7MbQxxJt2VqtDNvyfH9hfi9fPorhQ0sQGuCPcSPGYs0yls17&#10;o1+6ZmzezBZNFO0P0WZZdkYXDC0tEbtBvHZ4HY0pLzPbCoyNoDJkpXdDsG8AwvxDEBkUibKiIaDm&#10;6dKlS6I3IlfLiufsfIfibw1KQAkoASWgBJSAElACSkAJKAEloASUgBJQAt8mAY69Hj58GP7+/khI&#10;SJD+IueZuuv7suud+zbHsk3H3bw50tQ4P5yAu3Kx6z88pq+zJ/tF7cR7wXX6Orlynyr7cNlPT3vp&#10;jQXyt2Hnzp3o3r27+FK7cuWKXS3aDFtO7ub1O7tZcHecXe/msBa9mnnnmLCzv/yfZpjX06ewYB6Y&#10;F16jjMcGLjNuDUpACSiB5iJg6xg7ZzoPHjyQZxDHVhfPn4OuKQmYM3Mq1q5chlgz7k0bDiuWLUKC&#10;8Y9SXl6Oq1evih0Zjjmy3rL1Kus0DUpACbRmArV1NkH+oN6tzlYIfetwmX7YKkYMwcpfFxgbIJtQ&#10;OWUCFlZOx0qjXeiVlY44Y88lKS5KfLOxvigf/rPYhKFNqpLCPoiJCIGPryc8Oncw/pZikWgmHz9P&#10;9C8swM7d23Di5BGxO0N7MLRBkxATgcEl/bFmxVKsXrEEZ08dlTxsWrdK6qaFv1QiLTlO0sjokoz4&#10;6HAMN7ZoaIfkRfVD0W3QDs6zJ/fFP1Dd+dSVDXUb1HBw7myHfY2SY13MNuGHaAy5r9UkWg0K88y6&#10;2wZqftasWVPv54j6xw8NZNHYRIaP7zO+umuDeqUVSxfhzk2+h9TKe8yiRYvQp08fbNq06W/JMr93&#10;757HkNJCeHXsYK6ZPIwaWm72eY+XLx6YZ0uxaJ18O3fEgL69RS/DMj11/BCePLwjPrviokORFB9p&#10;dFAD0CMjHQFevvDz8EGIT4jRyJSJr1r6A9y7d698a+BkqhqZvxWH/lACSkAJKAEloASUgBJQAkpA&#10;CSgBJaAElMA3S4B9bRs3bhR/LGlpaTh48GB931tjfV92W3ODsem4mzd3+hp/4wTY/9rY1PjRX38r&#10;x+usDoHnwT5lXmv/j73z8O+qWPr/v3Vf1/vzuffaKJcOIjUCSpOqCAhI7yC9SctVuYA0EZAmEHoT&#10;AUFARBIBpZeQhCQkwPzmvSefsHxvAkhRn+d19pVvzjl7tszOzs6Z3Zmd/bME1onZ14mvmDigX2Ts&#10;Eli3Z78rv/z8/PBj3Vtr6fgtHzFihGW5DdzBgwdDHu2FrW5cKZ7E3JM+Lls4UrrqrqGyp/hH2xSo&#10;gzbiG541fmCibQUFBZU8S2nBT7zerfjMK+vg9D+4igO4FY7i+Ce9B3bwhw+GixcvBp/2gl0647hs&#10;YKfvaS8wSs8Rp0l1zDE20vsUAykGnjUGxJvgX+KnXPGtAA+eOnGcjR4x2ObOmmYjhw60hnVrWaf2&#10;bYIvmRqv/N0GDhxoP//8c+Cx8Ct+sa72WcOblpdiIMXA74mBB/2ElN7K98rdHuJOiZUVF9jBnVvt&#10;8s+nrfjqRdu/dbMdP7DPfj11wuZOnmDvdXrbmjdtaI3cR8zu7Vts/uwZ9rr7jME+pm3r5vbS31+w&#10;ps0aWbMWr4df49frW1P3JdO5S3vr6+c19f2gV/AJQ9ound4y/NEMcvuZ7Dkzbf6cGXbqh6MBlo1r&#10;V9meHTnG2U/4leFsJWxypk/5KPibuXAuz25eu2SF+VcS2B1+bGVoh+Y28L84EC9+GMc/6/uq5iPA&#10;QvzjyH9xfuRkBfmRka0Ndo/MMXh+nHJVDrA87Hf71k378fgRP7goOW9p6eLPbMyIIbZ29Qrbv2d7&#10;OIdv7ty5xtrD+vXrQ7skd3M9dmyPLVmcbV07dnQ/MpNs4+r1XvU9+2bfVuvXr4u1y2phDerWtCEf&#10;fhB8Ak2bPD7YOh09/I0NdP9FdWq97DTWwMaPHmFD/dy/t1q3sdfrNbGa/6hp3dp3s8GDB1tHL5sz&#10;tTTHUvt/j/4VHtNrioEUAykGUgykGEgxkGIgxUCKgRQDKQZSDKQYSDGQYiDFwB+LgdWrVwcbmc6d&#10;Owd/0vLJjH7kYetfvHve4Y+u/3m37397+awjPuz3Z28ftM5aLLTO+nCmrcSfBX7GAfBljrlY34g9&#10;idZ3gVtrvLSNMy84S+3UqVOhSWfOnAnXR40v7HNIiy/0Xbt2hR/3xPHuUflDJU/xL+4PbGO2bdsW&#10;zoxasGCBLV26NKxtL1++PMSfPHkywCS+9TjV4mcdnzysj8d1PU7ex0nDntwjR47YmjVrbObMmTZ8&#10;+PCgNx4yZEiwW8LPwuLFi0Ma6QYoF3uas2fPBp8N3NP3maEqu5nMNOlzioEUAykGnhQDkgXJH39r&#10;0KnybvyY4bbhqy9t7sfTrFXzJkHn3fGtN4MPiAZ1atq//vWvsEc/5l9xOU8KV5ovxUCKgT8DBsrt&#10;VgE+Sdwuxn8XfskL15KiG+HqBgvJ9U6pfb9vt11xexm7W2Y71q+x6WNHhTOS8CVzNu/HcMZRj64d&#10;gx0Lvqjat2ttQ4YNtA6d2tmLf/+r1az9ik3ws5dWrFxik9wWonvPdwx/MNjI4D+kTetmtvDT+bZ/&#10;93bb5OVzns+NKxfsyMH9XiXnDJXbt/t3Wf61i+F+47pV9uvZ07Zv17bgO4b3+L6xe8ha3q5wHpDf&#10;VewD8MjfPVA3Mn2m3C+5+1EAxfOB2EYG22sFyZF79+4N83/iNXdQmuqugqO665nck5bz9Tq7cuGc&#10;Fd28ahPGjQzfhj7vdbcPevc0fFyuXLnSpk2bZufOnQvVIMczlwGGRYs+tpzNX9nEsWPt6zUbrfQm&#10;51zds8kTR1nnzi2DTRX2Ue9262wjhnzo75wOy0use5cOwUam2ev1/Py/1m4zNdPtOGfa0AEDrVPb&#10;Dvbq/7xqzRs2t7feestee+01mzx5cmWbJYfHuKuu/Wl8ioEUAykGUgykGEgxkGLgj8IAa5fIcZIT&#10;eb4vNyayeZnbrQf5CBmp4ldyu7ASZOblshNWpJ6RibRfsbo9e+ThndLxzBpxUXG+FZcW2u1y37dp&#10;iWyt+rnG666SRWkHZWUG0mq9Xu+UnzysM/Be5ZCGvYhVBdYvWCs2d2d77Yrbj6PO8l95OTDesfK7&#10;yJr/ve5aVVmZcZKHM+Ores6UM8kL/Px4p/e0TXJ5jJ/M9vFOIcGht+Eufe9tKiu14pJSK/ck+UVe&#10;3v2kIQs0INwJ/6qfBLyP14T07uHtraC/kgIrLrzuOL7vc/ReGTi2sBeU9W6C2kjf6D68eMJ/Jffu&#10;GjUWOF2ouWV+Hx7uJjGBDirKp/2iqbhKzQvoB+FA+YAzpnv1H/kLiq5baVniWzWm+3LfN1Bcmuxb&#10;IL/KIg/38TN4jmECFuZzSdz98Vx2x3VZUV3JmKfEpEz6NC5HfZ2keLL/ogHlzuwz8RC95xrDAN6q&#10;KkNrhrqSDzrLLJ/4pw0x3cf1sc55N6LXuP+4zw9rHwlu4zbRZtHDjZJbgf5uFBZYufdjCOU+py91&#10;qnTyUzryx3XH5dHmuK/AV5yWMuNxT9pMnCYVP9l/lZ2Jf/ZJqj+ARzyDWjLhU83ABXwqU/n1nnjS&#10;6L3iq7vGdZIGvGl8ijfGsAjfpKWOeJxBB/E6SUjj/XznXqldz79sJbfvj+NbfjZ3Qg9JOYKXtlFO&#10;XCflqD94x48AnOTjRz5wEfc7cewuEse8420L+W4m36s7RaxrPV0QXwMvuqfEzH4BFoJwyrc9DryP&#10;cQdehRPSMSb0nImb+Jn+VN1JX/m30GWXWHagP26V3AwyhWCgbOBXXuLj9ijdk1w5k/vll1+2mjVr&#10;GvYyghfdLPVu3bo16Dl4jsc+6YQ31Qsd0Mfk4wq8wilpuBf98iyccU/IHBvXL132RP7CfzevXrNr&#10;Fy/Zvp27bOnCRbb16022ffMWO3rwkBWx5leR7o7LAHeKXSbg2YNwJhwmsQlf4x59P7r3tWvXhvW6&#10;L774IrQXfw8KtCWmXeL1zDnuGmfQDWdX8aNM9qehy6fMWbNm2aFDh0KR4I3+E55CZPSP98Kt4D9+&#10;/LgtWbLEvvzyS8MuYN26dc6InG4r2n3D+XlpgY89f77rOOAa02xUfJBd9+/fb5wFr6C09GvcL4on&#10;XdyXxNPe77//3rZs2RLsAGgrMPLMWie4USB9nF88Q++rugLHw37kAacHDhwI2QWr8sRlqo8UB2xb&#10;1m+w0cOG28ghQ235osW21nG7atlyW79qtW1YveYBn+Qqm37BN7nGCeXFfBdfLStWrLC8vLzKPlSd&#10;wEX+TDrnPfYr+HFSEH7U/8RTTzx+wP8nn3xiI0eOtA0bNoT9/UePHn3gzDTWwwcMGGB/+ctfKvsD&#10;Hg0sMdy0T3VhNzJq1Khg09GnTx9r3769tWzZ0tq2bWs8T5o0yT799NPQz8gRCjFO4nu9f5yrcCT6&#10;B0baNHr06HBmFLZ89evXt3feeSfA06xZs7AXtHfv3mEMs0dWMAmHlKmgccu4H+tr79itxLD+Vr4a&#10;4xCY4/7Brqh169bWqFGjAPuHvpd1zJgxob+w8+nWrZs1bNgwXPHnRb9Ap/idB+cLFy6spEHi1R61&#10;Jb2mGEgxkGLg98IA/IdvBDwyzE2crZ7LzbV+7/e2Wq+8au917eZ79bPsHy/8zbKatwg8+/Dhw+Hb&#10;hvxIEC+O+ebvBX9aT4qBFAO/HwZiuQrZBh7AuId34FOvbVZzGzNyiOW5b5lrl3+1LRvXBpuWI4f2&#10;24C+vaxFixbh16lTJ2vTpk2YSzEPmj59uumMHOyMP/vsszCPQ/bTHAN5CVmP+sRzkIXJL3sMYAIW&#10;0gCrZMPfC0PA9bBfLIsCO3MWyehcgVltexyYSQsP55fI175W5evUe3bm2JJFn9r3hw+Ec6bKXaeB&#10;jZDOZBLvpg7x7WTts9y2b9nosayflIe+0z12MZRx/mxuOG+J9fF9u7fZ8CEDgs+XWdMmWf8+79nZ&#10;3B+DrVLuqeOhDOyUtm3ZEOC6fvl8oA/8/3Cu37Hvvg1pdm3fHMpo0qBO8GM2qH+fQDvUveqLJcGf&#10;GWc6YT+VPXemnTz2nc2YMiHYdL7TsZ29272zvfbS/4R9AzVq1AjyOLb/zMGwxScIz+Eh/ZdiIMVA&#10;ioEUAykGUgykGPgTYQCZDrk1lgM1T0/kb9ezud4cXf0Nt1M+92ueHXcfi6fdLj3fnyXP0aS4DMk/&#10;lB3L8cihkkvjNNzH+e+jKJEN8wuSun8++5Odv3guwIMOP5a5YzmT8lQvV60H3y/3PrzAw/p1XBay&#10;Pf5uEzk1ySX9E2VXttvV1sWFZUFfcjO/wGXAkxbgCtpJj3+M8MMPPwR/uUoK/glV40OpkmtVaYir&#10;Kl456QNsSlj/F470DhzGa9C3vd8TuxSX+93+p/S249LXbbCPKXQ1EXoulRHTkfQdKje+0hfKE8fr&#10;Pi7ndqUuOaGD8pJCu/jrz0Hmv3rxl/9a087Lywv9GJehcp/kWnTHdc+esbDU54EVBZQUuq6bh4oI&#10;8CV8q+9Iqr1g3IvWeS/8Ko73ys/9g8Fx5XR+1vePHD7yrR10H5eMvcJbNzwZOEkC+TU/Vhx0DZ2K&#10;rsE5cTHub7ntEePpl/M/20232eCZcX3fVkalJfpV8gq3cVvvp/rtd9AKNBkHxh16JPrz2LFjQU8Y&#10;6wOVFhhi3HEPfanNcTrhXXEx/hX3W6/AHuMhsx133EYG3J44edTgXZeu/GrXblxynb0sF5IaWW+A&#10;58RwA69sZIr8PTYyt103e+lX14tW0F/cdsHOOkasfyYenNDezPTxM3WTpipeqbJ/6xXcQDNxPXEZ&#10;MS2GNeGKl4oHpsw+jvNzH9sV0B/6vmSme9gzYxX8A6fq5pmgZ+5jmmG8sRakPuNKPyokeEz4FmMV&#10;O8/Lvj5xxs+KPuRnOu/y9YxNmzYFfTA64X379lWumVBGjA/RWIwL1lf4JlXXX8AKld1yHgYUZRX0&#10;c/TQ4UA/94rvw0p9zyJAs+jTsTHA1iAnJ6eS31G+xiDrJdgP6JsN7vSOdMKzrvQBbcevPHlFT7Q9&#10;7p//xkW5nTr9gy1dvsgmTRlvI0a5fwE/I336jMm26PMFhh1DnAecC9fA8SwCNg4dOnSw5s2b24wZ&#10;M0J/YxeDDhd9OHrx999/3+bMmVNp/8D6ZmaAtjLbCp6zs7MDfyR9TB8xLfJOY4n7yuB8pODaddu0&#10;dp3NmjLVJo8fb4P7D7Ce73SxPu++Z++072Cjhg4NNjMH9+23wus3KnnPXez0PFAu/QEehUv4Nuuq&#10;EyZMMHw60L5333036KpZj+3e3fe5ffBBgB19dXxGO2O4Ur4KNSTtwlYD2wHKwm8HPpxZ10WHzxX8&#10;4tuZfXPs2VMQreiZKzDrumzZsgAn5aFrf/PNN8O1cePG9n6PnjZ2+Ag7dfxE0m63T1zn9h1jXO9/&#10;+JsDleVQlugG/rNjx46gv8KehUAc7SIIR9yTR7DwrHt4GnYw2Bj069cv6P+Br127duHXq1ev8K5/&#10;//7B74fWpCmDfte44flhAdw87McYxT8HP+AWT6yqzJg24U3YL7Rv09b+9VoNa/XGGzZi8BAbO2Kk&#10;9ev1vvXs0tW6dOgYaGPVqlXhe8U4gRawqYA24qD2ACv927dv32ATRbxwRnreV4VT8D937tyAS+yr&#10;BKvko5h2KYfvAfz4448/DjYYL774ojVo0CDQGeOVMy6gm9zc3GDj1qVLFyMNPk0oU7QgOqZPxN/Q&#10;IdBGxn6rVq0M25PZs2cH+zls6KgTGkd/AU3znNm/wPikQf2t/NAZOhFsYxiX3NPf0C68hTGMPU/X&#10;rl2DLRBx5CGoX4RH4sAt7cfuhrEO3TK+hZPf+n1WX1E2eFR/02fob/DfA4/BBgZ6Rf7Jc/7Dt5Hv&#10;Be0YNmxYwCltwG6Gtr7hNIltncYlbRGM1JWGFAMpBlIMPE8MwIurCvA4eBG2yMVu0/7J3HlWt0ZN&#10;a+B+Y1o3a26v129gLZs2Dfab8Dt4mOQKfWeqKjeNSzGQYuD/DgYkC9EiZCNkK/gGMhNziE0b1gSb&#10;BuwjOKfp6qVfPGW5sXbK2W1Tp04NttisP7DfAHs7ykD2RbalzM2bNwfZVPsQM7GH7Cfew/wZmUvz&#10;V8riPeWQJoY3s5zn8SxZt7ordfIO+CTLCo5YplVc5pX28KuOj3MeFmvYOusKnzrgXz/hQ31H+cIn&#10;caTjTCv6rbjA90tWnLVVWpRvnGHFe+LwNVTma7fYzGATc+L7Q+EMJs68wn4FOEh7+fxZmzd7us2Y&#10;OsF+9nURfM9Mcd9BfXp1D2c0bc9J7HGK8q/ayuWLbdyoYTZr+qRg48N5Wcd8DXrc6GH2dptW4fwt&#10;/BJRHv5ssM/Z8vVa69/X1w3cTuZfNV62Jk2aBB+62K6zPyGW/WO53oFLQ4qBFAMpBlIMpBhIMZBi&#10;4E+DAeSwWL7jHhkbeTaRYcrtu6MH7fMl/7G582bZhEnjrL+fSTpocH+b5nom1nSxtWBerrVGGif9&#10;HvKeAjYn7P3FJoQQy0uqV2l5Rsb/at2XtmTZosq6x44faR+5TDdj5hSbO39WKE910RbJnLG8Szu0&#10;9km5J06cCPq7bF/r7dGjR1jDZc8k69a0J9bXCB5gRufHHlbaSjn83L0Kri1d0Dbbvm2H64U+sTNu&#10;140fGbewV/Zqr+AA3Ri6LuAHVsmOMX6qLSB6EeCJnnULHmkzeiPOJEV3xRo46/Lc0yfxGjb56Evm&#10;SAf2bLWyIJe7fr60uNKPDDYyJ346F/bzomdUEP7VJ2Gdh7Ue/xHoF2Rl6tQ8Snm5kk5lJPHlhq07&#10;/jzXrfkiyPacicveiAWfzDX26CdzicReh/ZonheX+6T3t+4mNjIlPh5YzTrva/3sq7c7rmPzCMYJ&#10;PwKwi+7QJUFLtDVzriXcKF/InPGP/Kz3b9ux2X2fLrVpPk8ZNKS/9f+wj40eO8LmZX9sy3z+o7FE&#10;dugmXh8TnaroGK/Aid5lz76dNv/fc2zcR6Nsju8H+Pen82yOj/N161e7bceZoG9Qm1QOdJkZp3dP&#10;coU+pXsDh+hfpkyZEnQzjMmePXuGH3HQLzryqmiH9pE/cxyAb2ifcuN8z6IN0vHTbvqTuoGDePRs&#10;//G9I6PGDLORrpfn/svVy+3TBfOdpy20vY572q4AnHH/UUZRuftromwntluO902uB1rrOtpK/wbK&#10;XHGlfax3oIPPDNChcAOsrGWgL4R/E2L65TmmF56fJojWgQH/r/gBQIcW87j4XjyQ9PRTJiyUB+4+&#10;//xzmzhxYuAngi9uo+IedqXd6GmxV6Eu5VeemE5Iq8CeGNrBeRIKaifP3F+5xp6ZcityHvrJZ/Pt&#10;3V7d/KzvXtbz3a7WqEm9oI9HJ4+OHzqfP39+sHeADuI2x+WqLtE0+/UzA20gD7STX+K+0fxaRp/n&#10;5dkn8+bb9QsXHazETiAz79M8o+ceN25csAlBF4n+N943RJ/Rt+hd+WH/pr6O8ax7fROBCZyAH75b&#10;yhPz1hhf9BPfNOxiBg7uZz0c3z16drGe73Wzbr7HqUs3t9PwZ+w24CvYNKBroF7V/TR4UF74GnQC&#10;HurVqxf07ZwN3r9//6CzxdaBH3HoxLOysoIumvXK2CaQ9lBWDBv36OqxEWGtM+ZF1J9JM6SPaZsy&#10;8R2zyP1V9OreI9gtDPygn00aN95mT5/h9jIf2dQJE90P8zjr37uPdevU2aZ+NMFOfHeEwllcDOWB&#10;9xj38CB8bzR1HQ42HdizYLuCnhpdNutl0Ab2Ac3dBgAZDP8ogp8+1zeS/iWwPkte9Nrot2k3env5&#10;kpnr9g8jRowIZYEPfEQgqynE7Y7voT/sG7B/wI8Hdgv4pQZebFNoc2svb5rzmJyNX9vnC/5jLVwn&#10;z57uTevWq/jKNWAikJ3wAVK3bt1QDnQV0zH9Agz8JLuQTzgkP7p78IQ9BnyBsbJo0aLg9wK/1byD&#10;prDpgW6wo5D8Dc6ES8p9WBAc1V3x/QMM0GdsD02Z5FHgXvATB+6hyYZ16gY7mRmTJtue7TvsmNvn&#10;7d66zda7D5m1X64KfYo9DN956INxwfkR0E4sh4vuodl58+aFNPQz34xMOo/hEnykA1/4c0LWFl2J&#10;j5BH32LewWegIfZA0n5s25A14RP4K4JvgBPmDcABzNAPdlz6jgGX+pdvrPADv3nhhRcC/fItxB+Q&#10;0gEvth3I1Mw38JFC/3OvdoELjQ+170mvlIOdCfTEeIJukQugH+x9gRv+RbuYM9Bu7EygQYLgjvuB&#10;dgLjnj17An1iwyL/7uQRfrh/nKB2c43lI74r9BHfTui0OpzAN4EfnoTNziuvvGKvvvpqsK1B/yPa&#10;4ppJS48DX5omxUCKgRQDT4IBvmfib1Xm90/sZd8T8cXnS6y7yyL1atVOvqlvtgk2zNgzZn6XNZeu&#10;srw0MsVAioH/kxiAj0jGpIFBlrlXZqdOHLVLvpbnMZU/bCwWL/h3kNNZp0IOjv1Sak2IcojHLj1e&#10;55XczHvkZcmB8DPkV8nSpAMOfrwDvofyOwp8hoG6HvajKuCHZwIjaQVzDAZw8z7GL++Vtto23U3s&#10;XHJ/PG7LP/+P7cj5OvjzwTYFvz5xiPm25if0E/128vh3Fuyc/BmbGZ4Lblz2SWOyOhj6tgpf//iw&#10;+Xbfrsr+P5d3yiaOG2WLFmQHe5rCG1fsP5/Ms84d2tq0SeODLcy5n0/Zed/HtXTxZzZ4QN+QFl81&#10;+L6hrCkTxlrXTm/bG43rB1sZ7GvWrFxmu7Ztts0bv7IeXTpasyYNrGG9WkHGxo8jcyjOPI3pJm57&#10;ep9iIMVAioEUAykGUgykGPgzYUCyLTAh5yHHxqHA/fdhi9K8xevW+s3m9t77PYKOqd3bWfa2y1Xo&#10;d9BTsqcSX+TIkQSVK9mRcllnZj2ctX6F2O8Ca5TKh96R9drWWc2tg9skU++Hgz4Itjl9P+hlXbt3&#10;8vrbhDVq9gmyrivYWSuVjK76qY/32CzgU5x1VXQL6EfQ0aCzIY416f6+To/ONM/1ieRhjkAe9oKz&#10;Vq1AHaXFrmf0v7Lbd23K5Kn2TpfOtmfvTj9Xo9BKypJ9w0pf1ZX2o/MZ6nu1WZcGB1qzjXFTVd44&#10;Dtk9U37nPXo22sKa9njfI47PeOpCJ4EeiPVu+oR1f/YOUCc6HfZk4rN8ykcj7eIvuV6Sn11wy8/5&#10;8PM58CNzy+2CVqzeEGCnXOlB1X9qA/jjXuvXzJ+gA9bk0Tdkysxxf/Hu4i8/24qlC22A9zlnoHI2&#10;KufitstqYT27dgow0v+skbPHnD5k3Uh9F+PoSe7dgqzCRsHnUt6OpU7rH40eY6eO+b6M/Af7l3Zq&#10;/R+bJPYCZ2dnhzljXLfW+dVfXDVuSEcZ6E7Q/b/TtYP1ctof5P4zR7n9/rARg+x9P0v47fa+f75F&#10;Exs0aFDYr63ywV9cFvHqA6VhTowdBXo37M2wu+nVOxlfAwb2dT1+96DHxx4NemduLP0bZVB+Zh0q&#10;+7de4/4GTs63YDygV2FsomNF98S5tuCT/eOca4AtFPuxM/NXBRfjF5qH1nNycv6L5n4rzFWlZ04r&#10;msf2CD0eutaWrd4IfGr02OG2as0KW+/7eqZOn2jdenS2rDYtA99EB6VAGeBa44IZsPyAnHefTR/0&#10;8fb775rbOORfdH80TjuiI8qAv8G/0MOBT407la8rdhWMG3TL6ImrCr+F/1SVP44DFkJubm7gO1lu&#10;C8A4jfWg4JB0MQ3Tn2pj3E5gw4YMPTv79+HP4vmqFz72qMC6BPQB/4dG5Ps2piP6RHSmK3xu9+7d&#10;gaZYPxKuyKc0Sd1+hvilc27Pttg6dn7bXn+jkQ0e+qFNnznZx13fSj4MTbOHn7UEaDzTxkn0QPn8&#10;qA8+OsjHP7Y96mfwF+MJ+rlxq8i5t/MBPzfuW/d90dv9g3znV2z8nkWIYYOmGLPoLvGBQb8INvoX&#10;3sa3HXsR7CPwG6F+E9xx/wOf3sO30HEic6idoiuugoPxg+4T+oJHYiODre059z9W6Oe40x/Y/e70&#10;fU/0Ofpt1nGwSxAMwPlgPz4ZpoCLbxEyxl//+tego0fuwH4AuQmbIvgF9nt8g+HJ0AHfMb6/2Ibo&#10;m0q/6x5ooEvygEt4IzIQgXRVBa276R26lTkzZlqnt9xmx335o4fZvW27nT9z1gUa32t4/oIV57t9&#10;7ZGj9u85c61ju7esacNGNqT/APt2775AP+CLcoV7ykYOZDzBw/GVw3eeMQafo++xlUbWwC4Geyp4&#10;Af2aSfO0lT7gh99v7EHQ0a9ZsyaUR/upHxkH2Qk8Uhd4w3eF7I6BKW67cAiesIWg7+kfZAiNY8pD&#10;Vrlw1vtmw0b7eNp0e9P7DduYOjVqWtuWrezrtesoOsAALAqUj+yKfQV2GZQVB3AF3KI13sV9luPf&#10;KODhe8W6Iv5YBBdpkR/49tFWxhttBde0RfyLOuI+IV9VQfit7kr9nLvDWI3XzcFnDL/GIXVQLzwR&#10;PvBmi5aBxk64f5V77oMw8BznO5zXxb3kfNqAXQz8nPHItx+fLKpDfUb50EKdOnVCv8FbYtzzPg6S&#10;x4jD/gn7COxsgZeylZdn9RN4ZfyxBxKegC1n3D7u8XEHfMglL730UvjB85C1hSfqpg76VjwQXoDN&#10;C+3E5uZRAVpAPofu+bYrwBNjmlF85jWTBoRPpeMbBj9FnsLemnYpZKYFduZ5yBfwKOzThN/MesAR&#10;77FpQ35D3oDGCBqLjwN/DAPpVR/lwEOgGfCJvE2gbNIxXoBJsrbegXO+r9APfqLAqeASPyFtXC/P&#10;aUgxkGIgxcCzxsAj+YyzzFXLV9jwQYNtnPtg6+yy2j//9v/sjUaNbfTQxDcW+xzivR+ZvPhZw5yW&#10;l2IgxcD/Fgz42ZTuW8Slcv/5vNBtKrB1uOPnPmP3ENtlMG9GdkXWRs5ChkOWQiZkvx/rDOItknHB&#10;gtJzTyCP0mXOK+B38S/J8fz+Z9af+Qyskv+Q0Vl3Ze4GT40DsqFkyzie/NXx8KRc5uK+z/PKefvu&#10;4D47eugbO+D6AWxJ8NlCXuEylm21Jie/Mdg44fdl944tNm3yeDv87V6fRLnvabdxCWkqbHHMrzxz&#10;7pLyrvlymc2dNc1++P6w3bhywXZs/Tr4fAGuKxfO2brVX9jwwQMCbPigmTlton00ZkSwm+ncvm3Y&#10;m/q175n8Zu+OUOfGtavs9Ua+96Fda6tb+1WrW+tVe6dDOxvm+6aHDepvLXyNq0nDOuEcJualyOjM&#10;6djXov1cmg/FuEzvUwykGEgxkGIgxUCKgRQDfxYMIAcrIANKtiWOdytXLbehwwb6/uuu9vGc6bZz&#10;11bbu3+Xbdm60TZv2RD0UOhp0AWw7zaWLeOykP/Yc8l+Xew0JFdmypjEs+cP/TLr5OwDX7DwE/en&#10;scVOnjpmeWdO2dFjhy1n29cO27KgT2e9Fn0c+QjIs+g3CLFuH50qumP0Megk0d+w7st6KvDluv6W&#10;NXH2U7KOyto0aeTPGx0NfgMUyFNW4k93fW321m3r2+cD11fVtS1uK15+z3Xmd/xMnkcE9FTIkOhD&#10;0AHSfuFNbXhEEeE1eIz7Unnkl15tQSdJH7GmzPo4z9gsoU/EjgbdHTom1s3R13bt2NbO/HTC7pW7&#10;/rqcs5ZcR+vrNgXFd2zKzGQ/L/hEB0aQnK/+FRxqE/Mp8EvZ6AW1Xq50upIOeRrbmH6937XJH42x&#10;TevXBH8yzC2wcf8se07QC6FnY485a/G1atUKtIivkarwofIf9xrbyFx3XVcfp/PG9RvYzi05Vnrz&#10;QRsZ2qL2gFt0b8wLNAdSnUqjuRlwClbi0L2gKw26VPcfs9R9Xh7w+dUvruPlrLP9B3bbYj8nZKLP&#10;lbDbou3YlkjHA66Fb+pETyBdEGOAvkbn0t91HRMmjbVVq1f42S/f2Pe+N+GQn+W0ddsmmz13RrCV&#10;gQ7Qc292nTM0phDfK+5JroILnU98zgJ7ltFloTdlbp7juiLuFy5cWLnfHLjQiwqf1C88ci8YwSf0&#10;Bm1gG0S83pHuaQN1xn2MrhK9NXq2CW6DtMH9j56/cNZul3k/+I+zdpZ5n/Z2n6ToQmkHejkF5o/i&#10;W2heC267n1q/nvS+a+D6ylbua/ui67Gvuw6bcRa3GZyhl4Ifs/5R3VxUNjLoqeGBBGgvppt4/SQk&#10;eMJ/9DFl80NHhS4RHRU8Fv2v+oK6uSed4lRlZhy6YPg9dMyecL4VlEU/iB4yy1BZ8RU8Q1fos+Fj&#10;2PqBU/iPQlyO+Bp4xRaAdsx1OyOtUfNeaZL85TYve3awh+ravbPhi+0n90vL+gT2pwTawjoUem/8&#10;QUA3jGnOLBI/BQbKVV/z3cDOEJ6Hnlx9RTqloWzo50ax2zX61dm27UT/26q17dy8JYnwuKcJwCQY&#10;wQE2J+jT8Y2GLQT8hkD/KaCL/ec//xlgh/6k11c6yoxxLr5Geejr6SeC+pl7+kt459uG/Se4mTV7&#10;mu3YleNnyN30VMl6VXzFjgq/NMAMLcG3FZALnkVgrAEztlzQPrghDnqP69DYwyYR3yvocNFJxz6u&#10;GUvCDVfsOmgnY0l+Z2LaFfzgP8YX9TIWsXt5r1t32+w+UW47TZcU+PlidJV+bitTdMN9Yvle5n07&#10;d9mQAR8GOxn8gtx2e1kCY0E0AB0OGjQo+FBBjsAGItZThwwV/6BhbOTwH0K/YhMa04K+DfQnMh5y&#10;EnYvpBEOwFlcPvGMG+wh+HZBMwSND+4FK98Ovp+s32HTGPdF5RiqwMOZn07b6GHDg0+ZNm730cXP&#10;oPpiydLQhzFtUz7wIFMBL/2YyYPjfiA9MKsN1Mu3Hx7Atw641VbSVhWgEWgAmxRsNIS3zHqrygvs&#10;D/sxNvCHQ9mUp7bG+KTcGEbakp2dba+99lqglyPfHvSlW+dE3rZAV24rg/8iPzww5KM/8DmCDE9f&#10;YEuGzB23XX1GXci02JgwloBJ7eVdZtB3mTGBHRl0pnO4kK/1nvJpA+UhB4N/eJN4CuVCH/ouqx74&#10;B/5JsK1nvMJDsHuLg2z84GPIqth0IPtCu8AObPrxDByqF7jABb7G6GfFi1fE9VR1H/MC5SUd97Sf&#10;sce8DBmJEPej+G6MX8Ystn20F9qWbTz5RBuUAx3TRvoJXIo38U4wZY4D3mUG6o7hFizQBrZyNWvW&#10;DDIU/JQA7VGu6qgcx/4OnAEHc0u+27Vr136gr2KcxngIBaf/UgykGEgx8JwxAK+DD8G/wjfP5Y+P&#10;p04LvtgG9XPfg+7vr7bPd2q7re7b7kuG7wn6VGRE8VPxYfHA5wxyWnyKgRQDfyAG4BmxjPQgKL7W&#10;VcKcjpUA5r++xuI2Msl9sucCvoE8Bb/gXrIPshY/+Elubm7lGi/lx3Kw+BXxjwqUJXirh/lRpTz+&#10;e+p72C/mkdxjC8T6NOupCsAJL0a2FG70rqorMid4ZC5RVlIQ/MWc/vGY/XLmp3DW0f7d222b604u&#10;/JIXeL1kaPKBS9aC2AeQyOTJmgX+ZPAbw/lHkyeMCXmxu+EMJs5vwnYm/9pFB8f3ZHm5+/dstz07&#10;cmyv62vWf7XS+rznOhL3ZX3R15A5h2m5nwsAPNcu/RpsZubPnhFsqc6cPhnsW+rUesW6dHzLVi5b&#10;bEsXJf5kPp0/O5zNBOwt32hsbzSpbw3r1rI6NV+x2jVesqwWTS2rZdNgG9OmVbOwn5U5UZbvgWEu&#10;PMjXBdATgBvNLarCXxqXYiDFQIqBFAMpBlIMpBj4ozGA/EhADkSm05oisiD7krt062iTp3xk33y7&#10;x5e0MQjxtVCXs30mH+7Jw34+7X/GxkLrlZSl8qgDOxD0/shKlK93yIiSmZBFmfezP5NrnstxV65e&#10;8GMh0Fkm8iLXuy7zF/k5n6zDog9hPR7ZVuvRlIMspjqQPZE7WbPFTwX6eELmGixxzBdoE3to5cue&#10;PaXoabAVoM2VARMjt5EpLS6393v1trr16tiOnVs9EljB0cMDOkRwwjq1dGGCWXqTh5fg0x/vQ9oX&#10;zzkoAzjxF4P+hP6hfNIpYJND+8EZuiT0bfQNOnbaiw4CG5krF3z9+S75fL7h/8u8ve42x21k5gfZ&#10;l3TowghhXSfcJf/UljgeXQhr7OgjiQduzWOUNS8vL/gwqV+nRvANefokvi6S/r/rdgacv1riPgHQ&#10;cdCXnE0BHLQVeojPIFKZT3LFRqag1OeNnrmgqNA6u66zhvvrP7DLdamODOhYeAeXai/7EdDHoLuX&#10;7k3zK9IRNPZ0JQ6dIXZZ2DShgzh/8ZzdLHR9UkXbdS3xee6165eCHgc7C3RY6C4eoE3PpbooG/0G&#10;vifAPbpsdInHT/he7YqxTNkaZzfyrwQ/C+hzOFOAsaW9DZQVzy15fpqA3oL+Y3xBf9jEoHti/BJo&#10;g+7BLzoofAZBp+iN0KEKt8K/8nGFj4Gj5s2bV9rRMcafRQCueExhf8ZYpi7sHU5X2EOo33Qt8X08&#10;+77ZHeyUGGvo0KW7Ay7xx+J7Po7LfV3D47718ytqu50Pe/NvXrnqnXB/LKstzPGxQ6S9sb6Z98Aq&#10;WqN88KL5Oe/pU3iB6Jm4ZxE09ulT9I+0l59whK6aQN+p7rgfBYPe8Qwtw/uhTcYZNA2/Fv1XlV/l&#10;ZF7xmYWuDTsD7DzIC37Ur8IZV8VRD/ySdjBe9f2ibKWnnJ9yf7AWvm7wj5detBmzpgQ7NPde4KkS&#10;XpYJC3SJvh4aYjxoX7/KVHq+DdjRgEN0xmovV6WlDdQU28js2rEz2Mjs2LQ58C+V9zRX6iEwDvEH&#10;AR/GfikO4oHE8a3BfpBvPLYEsS2o+ljtIT30wzNrRug24amKDzf+L/5Wwj/4xsO7sP27WrF2hPzC&#10;2VeXfW3plssObokVsjMu8KMADeD/hO8iIe7TEPGE/7DX5LsE7Nj+gScF8dG4vbzD1k3n6WD7pQAv&#10;FL7Jgx0FZ72g6455JHTKc1xu/C2Ah6Irbt+mrX3+2YLE3sW/Z2W33O7Xf8mH3vHjNjLy+UHcqmXL&#10;rZXz3ZGDh9iNy1cCWNQl/IM76JZxgR8J6FkwcBVtklHxjFtkIL53yFcxrZAOXGB7AO+Qrp22qU7S&#10;EIRL5E9g+Nvf/hbGKO/EF7gXHuAfrOHBO+TTA/qjbPHOe27bIf8nv+Tm2SzXV73eoKHv424UfO6I&#10;H1CuAjyE7xl76LDBkR0G8NF+8UOlp73qO+RB8ICNF/Hqa9LSXtam4zji4RHQL3bf2dnZlb65MtOR&#10;NjMAz8N+yAmMC9rBeBDOhWuVp77kWTwMny3TJky00kKXl512Ks8H9HvZYsXfYWzD4OfYktEe+kn0&#10;EuMMOScrKyt844jPbKfyAIveATs2MvBL2bDE5ZOWwNiE99IHfAvjdqos0nEv3pybmxtsoaF5xrns&#10;TUhHUBnMKZhPMK95VKANoi3kAmzDKJeyqDuG5WFlqQzSxHnAO/5xGHfQjfpB+AQ3jAXg0DvVA40y&#10;vuDhyDukA664Lu7hw7EfGeUXrcfp9S7zStkar7zjmUB/Uj4wQJuZOI/zkJ6xpH7AtgaeSV/Q36Jd&#10;XUmvtNynIcVAioEUA88bA/BaeBC8h+9s4Lv+rdzntsxjfB0HW2Z8iPbp+a7b6ja3Oq/VCHMg0sPf&#10;JOOIr8b87HnDnpafYiDFwB+DAca7xjwQIOfdH/tlwS7jh2OH7dczp12AStbR75UXW3HB9bBOihzF&#10;WobWziX7ZMpQsfwY14dMJrksxkBVcXoPr+P3vIPqqe5K/fdxlay/sl/t8OHDlXMy2g1vhSfHbaqq&#10;3dQD/sBlMu8rDzYyJ44eMuxPOF/px+NHjDOPvKfCPJM13xjXzCew0Un0KL6+fNu/BTeuhH7kPKPD&#10;B/YGHzFHDu63M76+OGHcSOvZrZNtXLfK+9f1In6O09bN6+1T35u1Ye2XdvvWTdu84Sv7eLrPn31/&#10;HrQwZ9ZU275lo5UVFwSfNNjMfP/dAVu9cqm99PcXrFH92rZ+zcpgd9PLz6Ru0bSRTZ04zhZ9lm1f&#10;fennxbu9TNPG9YL/GOxi6tV+LZyx1OntNtaja0dr3rShrzM1C+sA2PezrqJ9U+AbnMa4fN50kJaf&#10;YiDFQIqBFAMpBlIMpBj4LRiQnIq8orVL8mNPwTkr2Miscz97yHP6FZf4Ov3dxF6GtMiP8pmOLIQv&#10;FgXKl2zNGjX6LXxrIGMrnrUA3efk5AR5Cp0Pdg6lZUX+S/wv3Ha5vuyOfq6bdp0X8hbyPXIY+rmD&#10;rkdWiHVv6C3QO7BPFd1ifL4J68KsucZyKrhgDRxYdfYLa8nYFdBewWt3vDZftr2ZX+S+G/q4TNjY&#10;drsvRXDlK8cCpdpr2MvtcLPmHOvOKsuvNuf9F+AAfKoveQOM6JHpD2y4db4VaTS/QZ8V9znlsJ8X&#10;Pz/YXGS5HmKon8NTjj7xDm1JbGRuFrmPHJ/efLpoRVifRq8hPzLUqwBN6VnzL96xLxZdBXMRYCEd&#10;V8FF2ze7rgxfGKOHDw6+KStpz30v3HZ49Ex56I2YV+DHCLgHDRpU6deB908T0DFfunE9UD9nlfR1&#10;mJo1bmInjxz1fk/meMyJwJ1kfnDMvBOdCev30u8IB6TTD9jUbvJh74NuF/pPzv9Nxp33mtOT64yi&#10;cQgO6L9s14vRV7Q71hUAk2iashnP0AN4op+TcH9c33Tc8ruP2/IwVyM99IluQfQimCsKeaoLNgqM&#10;MexE2LstnSJ0APzURb3CL5VhX8V4ZMxjJ0Me3tNmBcGIHQj2D/AI0Slris8ixDBh64H+Cx0bel/0&#10;rGXOs4TPArfpuuW88/7z9eD7BPyiT8W+UG0HNuimoMz38vh9ieNi6/Zt1qBefevgvh/yL11hOD6A&#10;E9pLH1MWNCTbE8oSLqGD6gK4g5aFt+rS/dZ48QB0k/QB+il4MVfoKqFzb04Em/pRV+rUe+CDfjnj&#10;jTHGPnXazLPSw88fl4fyvaIc/CvxzVCfArfqVJs1lrlCt1k+7tDZUl9mAJYc98nU7q0sG+LnK+FL&#10;CBs02chwz7oLdCLdM2WwNoItBWXHdmkxLOCA7xg4pM/V7rjN9CW0c7XQv9d+pef3Ot66Yo/lZ+r4&#10;B9Rjnj6IXuhH+C+2HXx7CMDMe32LGc/YOTBuwTljV3vSwLtwT3vUXq7Eo49FrwnNUI7aTD2iMeKw&#10;TWMM4uenqJh+uc/jMu9lI5aXlxdoEtjleyQunzqeJFAG33h0ueiLkVUEa9xu+p+xr28E9/gEwYYD&#10;P0HKI34OLJQNv6Fs7E7VD8SDL9LG6YVb8Alu+Db17NI1nKUUiMMJ5E6xy3UQSvzjO1fxfPy7IzZn&#10;+ozgQ6Xw+o3KPoA/Uy40h18NxqLsTIAnpkue1be0g/ahq8dmClsA0QrvCOCPbw8yJnkVwBn1SXYT&#10;juDt2HbAE/BNQyCd6hQeoBPSIJfKrltpBC/2QoXXriftd78nnHvQ1G1ksJP54ej3D8ATKvJ/0BT+&#10;V5A18V+msQB81K1+UnrxDuLBHXmwsSGIHpQ2vtIm8lAmdWJLhT2F8B6nre6e9j7shwyGjQzjlTqq&#10;+27G/YI8j90gtppdO7pvrjNnA/6u+vmAoqPyCjss4YIreMKnGv7e4KnUpb4SHdNmbAjhe9iBEq80&#10;tJG2AEscRzz8Gntx7Pdinsq7ODA+s5zvAodg03ueRReKg1aBE1qibPgfdEo66FN4Aa5sl9Owx2Ls&#10;EeLySUfbgJOxRLviunivdtE2PQuO6q7USyAP5SuAa2zP4KfAriD5TvmI173gIQ020/AmygBm3gk+&#10;5WHcYjMEPplPqhzVkdlHgiHzSvnKq3fgLjc3N8wR4B3QG21SmfQLechLiL+v2CohMwAXtCC8AL9C&#10;nF5x6TXFQIqBFAPPGwPwMPhb+OY5+77lfvw4B3Own3E5cew4GzlkqHV+u32Q3ZAR4VXwOfEv8bPn&#10;DWdafoqBFAN/PAaQvWJZkns93/R9dGfzfgx+RvAtgl0Mc2BsNTh7h/VG5pD4/NR8VPMH+I/KUStJ&#10;Iz7DfCbzvdIhe0leVNwfcQWOh/2AKbOd8E/aJvh5z5xGcqvaQTr4Lu/h2dQDbohjTpDstUnWHvD3&#10;cvLYd/br2dMB9+oH5vngW2sOlM0arvQTJYU3PMZ9Dl+/HGxTsJH5/+ydh3NVR/Lv/6XfVr1XtfWq&#10;tuz3W3uX/RnWCYMRQSSRkwnGRhgZg41tkgkmCoTJ0QITvSALDDY55ySRQSQJhISEgH7fz1y1GO4D&#10;CRu88UzVvefecyb29PT0mf5OD/5iik4cCVibU8cOhT2kndq3semTJ9hVrTHJcZBxf+2qfLtw5lRI&#10;z9lLGzess1PHDxnnNoGvof/t4T0ruXjW9mi/HviX4UMHW7O3/hr8wRyUT/HCDWutQ9uW1jrjHcsZ&#10;PDA8XyO/49u0D3jIoPdtwlcjrafOEH/79dds0vgxNmJYjs7y7mWNG71iHTJbhvU+3jF4N2J9k3dU&#10;18mTeUpdk4SEAgkFEgokFEgokFDgn5ICrgei4/lvKoo9CjvHlKkT7bB8Tbht6fYdYRSEWfH/6ITo&#10;iATWhrFzgIEgL1+vRBdCf8Q+D0YGe7WX5Xu2SQ92GxsVPjRYX02Fx+1bYAW8bK7ki47JGinr+dhS&#10;PKCLuT6GDopNnbVRX38nHunTQ3wPjDe6HXYC/OCw95JAm2l7jZr+QFW8fOlq8CPTrPk7Oo9qk2yh&#10;8s1YhX2u/oDfB9b62Scd43vS9fH6coGW6e8q2F3wEwHuAHuC04V3nHQbVNxeysX2Cy3Z9z5hzOcq&#10;WrY24c1FLfkSemiXSm4EjEz+qr8FOxvr4O43gHeDOHjeziM8g56sa7PP3N8t4BFvM3Yh9hFTPueg&#10;4lOSvsZ/DL5jvP/57e91uhn6FzwQPBT2YHHzOQOcfeHaVZVO680++/TTgFE4efiIVdwo1Z2UrdJ5&#10;nf+sWdGv2BCwLTmv40eDAE3gHf9QV+7RZ/h5od2cCRbipvG7t/3R1cI6P7ZAbObYeHx9H5r7b/iW&#10;syfgf84Lc/pUyZ8JPhXAmz3KE38y/l9YKJ3Pi10anwVuzwuVewFfYNfwZwDOCluN2xPJGpo6T/Cf&#10;Ovt7FXxWKDzd73//+yBvimQvob3xOIC+pMf+idzhzAjHY6TzKfk/T2BMwbPYq7Ozs+t8QkHT+w+F&#10;oardv+M05n9KllkYB8gm8HiMiTiUS8DAg+V3K221+vZt2R07yYZ6/nSRgDPVdfKNNIwbMAfY4pEp&#10;7ksJujgPEg+6OJ1YCyCd05Xn8CLPfexy73mCy3hoD31oJ7Zc7PrgJJA3cf0oy+VCLDeoN//B/uTJ&#10;3shYZ66Bb8DcMfe4Ly746lkDeUEz+DvmC2hDmXGoGzeSV/ihQPYxPsB9EDe9HV/JB1uHrLa2LH+R&#10;spGcFmbqZunV8DvwRpR/3AfuK8nlKnWgT7zf6DNkNGd6gX9EDtJfPt95fPinpKw0yK97Kmun+mBg&#10;33626+etVoN/hxcQXH6x/gHuAlkEHWkPV68zRRGXOsID+H4D3+N1hn4uR7mSLqY//EM/oUd4P3j1&#10;fb2O+Rr9gTjQxPFI4Gxvll197MwlxmUsX6ApssLXCD3v572iS1FvsA+xryhkKeW7jKYc53f4iHPh&#10;oBF4C/iaNsY8Am3AUrIGxTon9SfEceL2hYf6ogx0IDAcH/Trn/IHo8kt+PaI8DBMePhQAQvjmAbu&#10;3b5+w66cvxDOYPIyydP7kbrG7eSZt4s6EM/j0ibax7knjKWCggKvZp2egvzwNsFPMb2I7P9dXoFj&#10;xl/gyy+/HMYIceAl5y3+E5gvGT/4nYNvCB6HPEOda2lAuzlbapP8Lw0a8L51bJNp69esDfFJE497&#10;+jVX56/Rd8z/1JngNPAyvG/8Cu+BbUQmghWtq0NIncKBOb1rbz12oQ6eNw/isfNYxOgPNKvvk625&#10;DKwL8yf96m0hC28PvynX6U+fUv9wzk7LVnapFiNTWiK5Jzrycd9EXkf6l/ozJ/zud78L+jz5uuzw&#10;dkET5D2yH505pjvxqQP3yJffcf74nqMdyBHu84H2jkuFJ8EoEYe5gLJdrpB3HLy9zsfYKsHH0Hec&#10;mef86nkjUz6V7gj+3Oeo+vrSy/J8+E9ZcXufJb3nQzrnM+7Ba7QRXRP/mtCCtnqfern+nzSennvI&#10;G/y3xfKbOHFg7gL7DF7RdV+ee97ep3GaJ/1OHwceh/TojsgxdFv3W8Vz7xenF3OBl4uORJoM6Qzo&#10;xbSbvOL6cC8JCQUSCiQU+C0pgMzxefOJ5QiXe1Pz5mLJaPAxM6YI/92pc/BjN2dmXtBdsKnGc0Es&#10;s5+YZ3IzoUBCgX8bCiBDXM+lUeitLgM4dwcfJMUnj9qhfbsMzAzrqOAkwFGAkeE9iPdID/HaCbpX&#10;vOYXP0NHcp3Q03pdqA/1qFe2eaLf8Er5DX28zk63mJZUjTay3uD6I/fIE9qw7ue6Jelcz4Zm6P7Q&#10;m3UeaI6fFses4O+l4tYNsgqBdxLeEdCT2V+HLYAyPX7N3XL7aNAAWzTvGztz6pitWr40+IC5dK4o&#10;+IzhrCQwLpyjFHwFPagK5zDpRSvEKzp5xMC2bPhe+xxrcTf4Yjf2vqouYHbAuLzXs6t17dTO3nr9&#10;f8J5TPwe9cVw+6B/H+usvV65UyYaPmkWzf8m/Ca/gf17B78z3+Uvtm9mTLXsgf2Ms5rA0LAOw7na&#10;2E94t+Vd3/1vxvSsJUNySSiQUCChQEKBhAIJBRIK/NNQAF0l/V19586dwc76t+8WSOkW1qOmnIVt&#10;1Tn1Ts9Sd+mtlL3LG4KdAf8Z+AksKioKt/E3wufazds2dVquZbRobrOkR8k5iZ5rDfp2NVmGdfM9&#10;u/dKVx9qy75dbNU1sk8a5T1bQE/Fvo6eyfsB7UFf5UpgbZ91XdbWuTpu+2l6POmgS5XAEWvXrNY5&#10;0J2tW9u37fq5I6q2bG/3teZ872FoG+27fPWGDfzgQ2smPzKb5MNQG7JVKnie+sPew0XWtUdvy/5g&#10;gF05d0KRwaMIs64DjcpFmobCk95BqLvr9dgRsFtiH2BdnEC70m2Mfp8r70HYRtBr5+V5X8mmoDNf&#10;1FSr0Vd51QPbuuugcQZpt06cx3S+9pxbtVn6uWLV/ldfqCe5UwkflFXZ6JFjLbNZUyvau73OPqHH&#10;dXgX9itjQ6Xe8BF968H7k//0r/NX2e1K+Tv63t5+6017X/p8tfAzD6sfpfP0v/Ra8xBbi1LJVF5y&#10;7oZ92PsDa/nW27Zry3rdu1H3burvR+QPD4IDwnaZM7CH3S0D46PODGcCp2y/ZIk5kvpXKW9ouuK7&#10;lda5U5Zw+62F899mt3UuiAf6mbbzifuc37yPgU/Drs77BzxNPOjm9NlQuNnaZLa1Du3b6oxacBhi&#10;7Fr+JC5jhnS0gzyhLXzCf+wN+NcHc+Hv3jx/EeHslTLr2LlbaPPhPT8rS+SB6iF6lIuVqEt9n4H9&#10;PrL27bJsvs7M1c7tVHo6S+nv3NK57sruXPF5y2qdYW2bNrFD29T2KsWTWNDy4/MH5XFf9TxbfMF6&#10;dO9pjRr92fL1/lpeUaq89aChoPTnii9Zn979tNeis+x/U5SCiqX6x/sPObRtuzACzZvpHba9lV7D&#10;pkv+kkE1klVq7+Wbd23sxOnB3jzi44F272ZxvbSDrn+PAK/wwTYFRgYfCfAWvoCwi2OjdlsiPEhA&#10;fvlvl1WsA8PrrCdgfwX7xxrQnbLrNvGrUdb0jcb2neaOFO1kJxX+q6FQWvHA5sxbZB21D2f8yGHa&#10;s8mYExZH9L4VTT/pa0HkC4Yhq/VbNmf6OKssu6I7qvv91PkgUPZOZZW936+XdRFGhj1E1Avftl6/&#10;1PURj+tBCNDG7YJV5dd1D16AJ4RdEtNSt/OXb9iQYV9a36zO9v2yfKu5rfmZQmu7lAszn8S0fBAp&#10;B924XV5hRadPaa2jrS1dMFsRmKOeL3gfkUthYWHozylT4OHHg8sN2oV8x3aK7X3P1m2qnNqm+j2Q&#10;rAHHU6XP7eqUD5w4l6KioqCT4HeJ+Zw8yc8D/Ow4HeYPwpP6zeNDZw+kJW48JpCLzxuoI/7SmAvA&#10;Gbp9nHydJshpL4s6IW+hK/MI9npwruA+CHF7+Q+tGUPY3v0cIu4TyMdtxeTPx/sLPytgOL4aOUqs&#10;pXaK/iXCvfhvPx8H+e8hnofj+2BYPF+u3hYvmzbFtCYOz8gDPIFjvWgLcoA+iOPHcw3P4v/UzcuD&#10;ngUFBYG38EUCDhefEbF/Cac567v4sgIjg/8ox8iQH2Wnl+Hp0KFY94N3wZpy3+M6DoD20SZ0TdYF&#10;0zHJMU/G/Ma4QKb96U9/eoSRVXsbCpSHbIzzbSiNP6f8+j74s2KNMzs7O2AJSOc86Ok8L+rgtOCs&#10;ScdngzuJsa8eHx6g7xyPAN3Bt9H+vLy8x8YiabwPwJqARUG3dX4hH6clfBXzKmnJGztAjM32+1wJ&#10;pAFfTR/w/kPwNj7tShzypi1gshjjjEP6hOB1po34pgFnT/2QZR6ISzwvg/w8HVf4B3nn7fN0z3L1&#10;/vC0Tmvqy7xLnQslt6FfzD9xH1OO9xW/mYMZM/hgAh/q4492xeWBvQH7zB5SeNsDeRE8rt//NVfq&#10;An/hnwc5CJ8iR3gHBf/ifeNlQU/8EIFZJD74RacJ9fcQ08LvJdeEAgkFEgq8SAq4zH/aVVLSCv62&#10;2r4a/bltkU/KsaNGGGdf9OyaZTOnTwp+vHg3R167rHM55nPIi6xvkldCgYQC/3wUQL+Jxzs6o2PB&#10;XT+La8095AR+9NCT2E+J/CCQl+tLcZr/xN/IZWiBjp5OR+7xzoD+GNMeOpEuRc8aO3ehSGds7zP2&#10;FyPPuZbX7vV8eA9dmPWdmjo8TU1VeTg3ifOwOGcJvzD4keGMpd3bf7KqO+y9rQlrX1yrKsps/+7t&#10;Vnb9SjjDafeOn/RcthWduYTfGp5PmjAm+IBZvmxhSAtuirT4GOLKZ9WKpdapQxtr+mZj69iulfXq&#10;3in8b/Tqy9axbSvLX7ognM80bswXwacMeJnRX3xqgz/ob83ffl1799oY+U+eONZ6dOlohevXBp/l&#10;vAOwB+all14KPluLi4tVXspfDjTy+Src1Bd0hn5JSCiQUCChQEKBhAIJBRIK/CMp8CT9DlsTe2AL&#10;Vsvm+ED2twfS1WoxMkGHUYWxucV6I2uf6Nqs//oadYWWigMOQGrYwkWLrU3rVpY7dZKywlYoW7hs&#10;2MGYJ5Vo39791q9/Xxsj/30Xr4DnSOmllIEeha7KNdafqDsf1giwpabr9m57JQ0+zlmjxj6H7wIC&#10;ei46LvYosCHYOXx9mOfYFn8o2GDvde9g7d99za4UydZ5T/SQUUmmaavUsirtu11RbR8P/cTeevN1&#10;nem5TLjs6+ROFvWGvUeKLKtLd6179JJviEOKq7VyYbvBCNx9BhNdTAsvCHqhe9Iu/FNgq8Amxnqw&#10;B2jGOjAf1pm5QgMC6VjPxw6xYPZ09Q/G4scxMpVq2o59R4Ifxu5dOgSMTNDn0bdrMTL3q7BRy4Yk&#10;OvD2BUamTDbp8eO+trbNm9rxnVvqbAl6HMrl6r4AqDc+I3xNnWexPk07HUNQrX7YsXOXtWubKbt0&#10;n2emP3nWF2KMzPULZfZR/48s853mtnfrD0pWVseLzp/kBT39PIBPBvUWpOqK7orR5bcAZof2IkVg&#10;+7u1/AOfTZo8xVq3kl9L4Y727NiiGCn+97zhbR8DtD297+nD+B5x7qhYaLRx81Zr/m4La5nRwnZs&#10;JW/1k84xe9YAb8R2rvRx9qz5pMfbtueItWzTzrrpner00b16LEzVPZ2hpjrD/7Snvs+oz8eLZm1t&#10;nPZA3Kyl833ti4DAvH5ifr94Tme7CHfUofkbdnjHjzJq6YHyflEYGcGo7OD+I8LqdBB2o6Vt+XnT&#10;L8LI3Lx224Z98pnkUnf7atxYmakRiuof9b/LT/jj0OGjltWxg/Xu0VW+Hy4GWgU5pPLByJSU3bNx&#10;k2aE99Fhg/tZ+eXj9dIu5hVl9psGxjDYGM5aYu85gbkiJycn2BXBdxF8nQa57AG+JjBueM75Dtio&#10;sVXjw5Z5ibOYe3fvHPa23HY/LVpbaCjAY4uXLrfOWe1s3MhPdK6K8pOsqxLBbzFca4PXwf9zxVdU&#10;58ymtmTOVA2l67ojOSd8I2Oj+l6NHTl2wvr26hbWGg7u3ann9Gnth/07wswxRplv4jlHkerG8YOq&#10;W6k0iv/wgeY+/unrVkWNjRg1wQZ262EFK1Zqitb8zEM+tRc1rU4+kqZSfoeOHztq3btkCUu0kKdE&#10;fa4Q8xB70rBB+9kdtM0DfUeAjsyz9B1+tgrX6qwO+ZKn3g+RaYoDhcrvpfwnxfIe/B/+Ajgbx+eq&#10;WA5iRwaHhT8HfEfDc3H9KNv5i7oQyJ88Qp+pjvwnDf+ZB583kBf+DcBiYNOPzz/zvCnHaUUdw/yg&#10;dLQHOjFmwBwQnI6eFn9jmZmZAQPLvBMH4np8p6O3DywAdRqaPdjOnjod6F8Tn7NUi1uK8/Pf0NDx&#10;INyL9zDH9KUsxjG8TT1oI/oY56Th+4jzyfv16xfqQRuxaz8pQJ+4H8mHcsAikB/+B/HjgQ82aIzt&#10;myt71oqLhaGL6Ou6BPUBa4E/CXxR+N42yve6el0o2+lImWALsMkXFBSE+05bx8LQZjBaYGTATLgO&#10;6vk9SZZAI/xrU3fwVGCa6X8PtJl8qQe8GdOD8r0OHp8r8RoK5FPfhz5q1KhRwK54O2JZ5XRJLw8s&#10;GH5KwDKCReI3+Hl0UPQ75/e4fsgF+PKVV14JZ/k4rsLjeln4mkHOgENyOUA+Hg9apI9d3g3AyOBH&#10;D9sBwdvtdKJ98A15w1MuPzzek67k432DPKMMf/fhGYH6kLdjwZBRnClGHSmb8UM7GL/EQ0ZAP/Qt&#10;5kp8AzJmuBfPi6nc6/92vnDaOP/DW7wLIQPAqhIci8pvT+e8SrleNvVFv2XMst/A+YIyvBzi4leP&#10;/s+UfAJb5nl6HTwu5T1PgKcY67yzQH/mCPD1zAMZGRmWk5MT5gV0DPbnEgcee/XVV8N/52evH3Xx&#10;dj9PvZK0CQUSCiQUqI8CT5pT4ntow5yfgQ8AbJKNXnnZWrcQPrR3N8NWyVzh8ou5BL0IuUoesS5W&#10;Xx2SZwkFEgr8a1OAMe/6GS1BBz169GjQuZ6kZ3EPfYcP8iOWFeTjuva/NlVeTO2RpU+iIfd5H+S9&#10;D50W+eu04wptq4VzuaI1qrPCqqSfY18T7Cmp9aCwdq5zj5D3+JdhDev6lQvhXKbUikhNWOvyNXbO&#10;Trp25bzcwLBGkcLLgIUhLfe5d+LoAbt59ZLN+2aG9uD2s+3aGwnGBp8y7NkCn3Py6EE7eeygbSr4&#10;3r787BNr1aKpNW/6uvXq1smG5WRb+zYZltWuddjrNXnCWFuxbJEtWTjHvvh0qHXp2DbgYl79v3+w&#10;v772p+BPhrOXxo/50ubNnmGXzheFd3z857LvgfeF+J3czzmN9W56DFpD2yQkFEgokFAgoUBCgYQC&#10;CQX+kRSIdWvqwX/W/1nf3Lhume5ga9QnYCVSujUaDDa3hkJJqewjioyNbrV803fs0M6mTZ4Y/Hxg&#10;U6wGOIEpTZejR4/Ze3372NBPhtilWoxMev7oTvEn/Xn833V/XwNnvzNr/uwhZH8va8/p+lmcnnTU&#10;e/OPm6xfz6yAkbl0ap+qDb5HdjQ9u1WZwmnwe+So0QEjs2j+bPnHxdaKzlt/OHjinLXP6hLslqcO&#10;71ZkaKp3F+X3PBgZ3nHQ28E6YUdjPzo+NelXt+XUV7MxY8aE9eXFc2eqqak61chuqWqFdlerz/Ye&#10;OmHdOrcP55FevXTOwL2jm+O7kWvKj4Ps2rLvikwBIwMmZNrUGdbu3WZ28Kcf6qqAXuzvZfgrwTbo&#10;9qW4j7wvPaFjZKD/6aIz1qtnd9mku9h1zmV9Bvp7Pk+7yoIqftNT1fvW1Qr7NPtT69iylR3YsUk3&#10;wUqlgr9z8g+6YwPh3eCzIf3s/p2ruiua1I4f2kmWsL3zT8n1suCHqFXLDJ0F28K2bi7Q00f8A897&#10;GdAj8Kb4k3se4Hc+5M8af7C7VOg9TYVt/mm7tchoaeS/azs2EfophSEgP9Iw7uN3kzhv4sTv0XGf&#10;ePm/5rrw2zXWtHmGfSj/nDcuFykL8UvlbZMbpWfCyKxYttZatmhtA97va0Vnj4muwn2x96K2zzD1&#10;lly6Zj06trdOGW/bsV0/qQhkmSigZ88bHOO38YfNsvm/I0xatp2/cMbKK0uV9aP+e1o5cpkT6pI7&#10;Pc+6de1uHw0ZrHdp0vLufE+YMq17qp7w97nzF61/v756F+1jZZw/FjBXOk9Cz8DI3Kh4aJNy5wS7&#10;FxiZ0guHH5OVsdz03yrkNw0+t2CDxp6WnZ1ddy4bPIwNkDOSli9fHuoBH4bxEb0jw4cxX+bm5gb7&#10;1rhx46y87JrSpdaR8SWDf9f9e7aHeylMZ/3NQ8bmr1gt3yrtbPRnQ8SDxUqQwsjcibov5n3Pkbq3&#10;bd7Yls6brrNobui2zqW5dTM8vlNRaes3/GDvNn0jrDOszF+SOis69Kt8kNXuIyIybYMWXCmHcYt9&#10;lKtjZB7WCDcZ+fHCN8wXY762Ie/1sx/XrGMyTvF8La3EDkG+xPLxnkCdu3Zutz49hRFdA72jBlKR&#10;Xxm8b/Crg32ZdRDued+Trf/mSruwReOvYcWiJXb9IrysSErDBc6vUFuZReAFpz22WD9HKcbruc0V&#10;GzP4HHAGOTk5Ya7DnkuZLr+gs4cXJcM8v6ddCwsLw5jE/437XInLpv4ua2mr/6Y9zIFgVaEtNPVn&#10;ThOwQMwzM2fOrNNlnNbE977xdlMu9nHojx+Ifppn8xcvtjMnT2nOvGI3r5SEs5Tw73/53PngPwz7&#10;PDifoqKigG8A6wDGmHpTDy+P9se2ZdoK7mH//v0BT0bf0C9gX6kz/iVoH/fwyeK2dvKhnl53/nsA&#10;V8C+afA05Ef74QmwD5z9Ak8NHz48nIMGj3jdnN7MjwToCEaG8/fwO8Fapwenlf+nHp6P47TQjenX&#10;uL8cYwDPcgYcGBnOmYEGBG9PTCPvT+oFRga6hH4RdggdgnoVFxcHH3FgO/BJBF6Ks0jBNnDeG785&#10;1wbfiPQt9ae9cTnelvQrdarvg6yFruCCwGgQ18cbeaXLas8feoGFwd8IPo6Q+5yxSl/R35zHhv8P&#10;eIl2wF9gKsCv//GPfwwYI8dheX94e6AtGCUwJzHPOC25eh39HnwzYsSIgJ2AVgTnCcfTYG+Ej5Bh&#10;9AV510cbnnlgrILLQNd2XvGr549ODf4JHqWfwZkQH2wHvMgV3oVWyAr0dfLk3ERwHeCM2PMLzX9p&#10;cBp6WvBH1AFZGfuo8ufkTxrHv9FWpz+8ytm2YFDoU/gupgVpiUt/MgYyMjJCHM/b+4Z4LypQT9pE&#10;XWgP73b4rOd9Ly8vL9AWTFBmZmbAxYFngg+RTd4u5wfq5PdeVP2SfBIKJBRIKJBOgQbnF62dYAfF&#10;vjlx3Cj7/f/6r7ozL37e/EPA9qJ3ILuYb5CxzHnk6zI/vczkf0KBhAL/HhSI9S5kgP/nvQT9mXuu&#10;A8ct5l6s78TPkBuuu8b3k9+p98aYnuj2sZzlt+u50OtutWSz9oxWyjdMmfy6OC7mqtbvftzyQ2rN&#10;XOvrxw7JrsC6uT43wv63moBjQcbjN+bC2VPy/70xhZPRuU34iJGGbtUVj/ZQpda7asJ9nh0+sDtg&#10;ZDg/Cd9jrJWVXDxrJ44csL07t2odeIudOn7Idm3bYovlV5i1M/CX7TMzbMzIz2z92pXWp0cXGzEs&#10;x0Z+Piz4jAGrSfrFsnHgtzmzVXP7/f/+r7DGhV+zkSOG2fCPB9valfl27PC+cHYu/mpfeuml8L7G&#10;OgV7qdDTeWeCT9P50Ocv6JeEhAIJBRIKJBRIKJBQIKHAP4oCsY5HHVgfxAaBbWbj2qXc0Qf9TXvf&#10;ZXlDf2Z1mDM++E161811uy5w/4bOUnKMzMpVq61TVkf5iJ0iHw9liofPCNnPyFYZHjx4SGvkXa1b&#10;j862rdaPhmdGOeij2ADQ/bE7YANhHZ61bOwx2C/Quzz4b/Qw11tZ58cmgu2C9XjWrdHbsPmAzfA1&#10;Yc/j6o1btjz/W+vfq1M4a6mk+ICOUbqp+mrvuepcrrp7+8ZPmBj8dCxbvOCZMTInz5aEs2a6ZLW3&#10;Y/u3q1jRWTba58HI+PqIt5l1ddbfwXFjG2PtGrsK+y+xwbDHE9wMNIXOxcXFwZZB/y+eN1NtTdXp&#10;ns6/UJNTGBn9OHD0dDi/FL+/YMYfYWToUPEEjjzUnkpdywV6qFSaKtmkZ+XNsQ4Z79q+H9fruWJo&#10;XSd+v8NeQl1Zf0/vD+LGvAbt7wggQF9culxifd/rbR2Eey8+cVg5U4/nC1ptUnnKQziFu6U1Nnr4&#10;aOua2c4O7mRf/yOMDKV4vWhLoexn8NeIGCMTMESpPfBkKVIIA5HCsBw7WWydOncJ46MDfi2XzLPU&#10;OSvkrLh6p6VvsC+wR4T+gu+xN/MfXmcMcD9+h4M+4JK+37DROnTMCn521q1eoaPO9G5Vi5EhPuts&#10;pCUfbCA+ZuAF8oVHGGse0mWG3/+l10m58+zdjDY6f2uEPbxbquTil/Iyq4beIhA0re9z7HCxtc3s&#10;YFmdO9jhY3vUW/KfJIzNA14VlQc4mOslN6x35yzr1qa5ndi7NSVwap/90vqmx6++KwKrnt8JZ9H4&#10;tSayCU6UfynqgBxqGINQJb9KpF+6JF/2OezGWQFjw/ghPfLFMTJXSq7ZoA9lZxQe6FY4h4v8xftK&#10;D0aGs6lmzV8WbHyjP/vI7l5L2a7qo196e170f+dFxjQ+I3Jlc4XPPHBGGLa2UaNG1fGty22PwxXe&#10;J8B3+CXgLBXmKM5pTtGqJpyzBGZv3arl4R4+axsK8NjiZcsts3ULG/bRALtYfFRJNCYj/iMPxkMc&#10;oCk27GZN/tsWz55i1eXXVI1KnR1YGqLV3H9gq1avDX62qFPu1Im2uXC9lV6/HNY1TiOf5OcGmct8&#10;Bk24cvbMxo0bA74DbML5IupTy8z0tfJF1pUJwDP8i7H2cb8Btnnt948wMmL4IEuVSk0Lc5PPT0pq&#10;a1av0h7UHto3tFZPG+ZPRWow0DfIZXx5gB0Au0AdoBl0Inj/cZ/+xb5N3NXLvg24DDXtMT8yd+Uz&#10;h1mH/nZ7JemwHePfDnnkwW3Q/McnCHZo7L/w26JFiwItsYuzrw58BfM8Z/DgjwhsBueFgOuBN/Fv&#10;Av1jzISX82uv5MdcyhyMbIUGTg/yjHnL28p95DsYEnAc1NMDNKXNXPEPR1uxWXt4kg3a5TX9VFxc&#10;HHBp1Kmx1q86tW1n44Xv/SZXNvvRY2zK+Ak2X/iFvKnTgh0fbAG+e7DfY8vHbp+dnR18W8Q+Mxjr&#10;Xg66GX6WOKsHWz84OHxW0Bbqi80fvQs9BBkQ04DfzjsuP2gb+h2YEGQFvIMMoA3Ms9SHemIXB98A&#10;jeNAvaCX0xf647MEvDRnwsQyJy7T8/D+gn/A9oAboX2eH/GgLYG6w1PgA/AzTb0Jnm+cJm438Yjf&#10;pEmT4GMJ/QcaQUPwhfimQX+jvcSDjmC9GUvEhRfgX+rodQkF1/MFTer7MJ7AE+Cbg3wJ0MLbwn9o&#10;TR4eeO58wD36o6CgwFatWhVoDa4J2sMD1Ju2cUXnY+zi34O2kAcf70sf5/iRAWeCDh+PU49HXZyu&#10;3m/UA10fuiFXqb+3wbFNvBvQZ/AEfcE4qo823mbqyJ5IsF/gNulf6uLpvd6cvwn+Br4F90J9oC/8&#10;DA1IC2YGDBAYIvodbBL9DG6Kvgcr52Mubhvtqy84P3jfgQdi3mUcgaP3gHzyAA297rTV+ZY4eXl5&#10;oU70UyyLPS1xGYu0lzKKJXO8vi6fnH6e5tdcyQv6ez+l58G8StvxWYe+wLsftHesEr5lnDbOP+Th&#10;/JOeX/I/oUBCgYQCL4oCLreedj2wd0c4v2L40MH2yZBB9t8v/R/Lat/avh432vbu2howgMytzFcu&#10;25FjPre9qHom+SQUSCjwz0eBWIfit+vMrt8+TRbw3PUdj+utc1nk/5PrIwpAM2j8tOC09H6pEp6F&#10;9Rut3srv/k27el3r7edP29Ztm23Rkvl2U1gZfMMc2r/Lzp85affkX7/sxhWtgd4MuJn161bazz/+&#10;IL/iPwd5f+rYoYB1IR5p79bup3ugcipu3wj/8TvG+tK+3dvs+JH94Uy+ubNy7eLZ0+HMJrAyB/ft&#10;tG9mTrWzp4+H++Bk2GPGWn7O4IH2/ZoV2lt4NqypLdE59vgw+2bG1IDToQ7zZ88M+784kwmsTOeO&#10;mbZ04Vxbtmieff7px5aXO9m+y18cdG3O6gUnwz5d9r7y7sechd6Nnu186DSFhk4/v5dcEwokFEgo&#10;kFAgoUBCgYQCf28KpOt8rG86Rub75fNlvLqjKrH+zyfl74MV8WCbTdNxYj0d3Qf7HJ9yHc4zf8Ei&#10;+ZGRPUe+/x5WK88HwlDIlAFO5r7Uzh83bdYa9Tv2WuNG9tX4kbZyzbfB7oZ9iLX/PK3Lsm7MWjLr&#10;yKwrs86MX3rsT6ydY7fAtkRwPYu1g3jNk3Vf9q6yjxXbCvYfbFHYG3JycsI6KvY+9uzOnrdI6/Uf&#10;y470rnVv19TAyNy9VWIPVGFsld6+ShlVJ349KWAc1q3+zspLS1SDhm2QZy6XWtfuvYMfmeMHdygN&#10;NE5hZOKzPnTzicHbGD/kHrR33ZP+xU6xZMmSQDNsXdhbaDf0ZJ0eWnDlPBTW6bE9YSuY/810VQes&#10;i94NBGYK/V7b7v1HTln/Pj2sa1Y7O3P6WK3fGHWk+5C8j105hZG5I2ZxjMzsWXMtq1WGHdhSEOoY&#10;r8ujH9PflI8u3RBGBvxHuQzd9MUV7X3v1/c9naXaxopOHBJj3Y3J8qt+S1vXelNovtWIZSeOnCg+&#10;6GAHtm/SzZQN3tf+KcDHEvgjbDgff9BT2JqLeqJ+De9Lj2NkqpQ3PHTk+Cnr0rWbdRdGLKP52/Jl&#10;mWPrVi4L/I+/ivz8fFus/f7gm3Jly2V/NuMAWmGLwJbmWK8Yy0Lel6/dsvmLdAZJx07WvFlTvcMM&#10;tZ82rrdLZ0+GMwXYl04Z2Ar5UA7/sWlxfgV7cbHvsI8ZeyZ2CbeX0ObnCVNmLrAOnbrajGmTlQ28&#10;Lx84d249hlGAn5/2Kb1WIf8rPYUv6iAa7g3p72hvxb1qEVa8AUbmmjAyfXS+TPfMd+3Uvu26KT7W&#10;/eqGh6fyqz+4HywwMq+//oZNz52mBNrDX42vqYYLcIzMt8tWWIt3M3QeVjM7cfKouI60wh7UjrUU&#10;BuyKDXx/QDiXrUzv2qn8dQ6I8GdgZPDVtCh/TcAQTJ84Ug28+lS6OT2VyW8e4BX4CNsyfgM8MFYY&#10;+9hf+YARITDmvX7IA4LLb+yYyGpwEmAdgqwJZyrV2E+bCqxbp/a2cN4spZD/He2/aSjITY/lzZ5n&#10;Td/6q33Yt5sVhfO+hGFQseBn0sv3/Kg7+IuWbzey/AUzJGpKNeFUBd4ljrrDvl9fEPbXNFPePbp2&#10;tEED+9qUr78Sr39tQ4d8GHzg4leBucsxGtgcoROYAmyi+YvmWPnNEuUmhlWuFfIXQ92ul1XqrKXx&#10;Nqhnb/th5Wq7Xy7hRKFpGBk/aw3+ASMzQ/zZr0/PlJ+qFyAfVWKQBfQxe/fxw4Ad0tc/6EeCy0jm&#10;pBgjs2WD1kpuS45SP9FUVVTPqb+FQUUaEHwegz/AA9D3xcXF4Rlf8fyBnAJjgK0b2zLzCLbrbM3z&#10;2OTxacH8x9wHjf1cDs7uYi0H2yk6ReCtuhKe7wc4EOz/6ClPssc6bSjF+Zzf2J5ZV6JO2MY9QFPa&#10;DF3gF3xq5Obm1uUd08PTeBnoPmAdMjMzA86jVbPm9mG//rZwzlxb991Km5c3S+crzrGV3+bb0gUL&#10;gz5A3vAovApvcvYO9EVfcHwB5bjtmytzB+MUTAxtJy16BToIuldRUVHQ0zwN6RlT5Bffcxs9WDJ0&#10;QPBx8Bg0YX5Fb0FPIz9wOT7/kl9cN2+/X8kXfQ/MBDpjnI60BOddfns6MGxgC8D70Cc+D8ZxuYf+&#10;DI2gM/Z55IjzcdzHcVuZt8kb/oU3mXcpA1oyH0M7sDfobOi/9Akf8CVgKDg/Bvs/87nXl7rXF6h3&#10;fR/GCxgZ+pLzhzxQb6cZV5eTPIe2cfk8Q6bD+6Sjr/DfAT4B/QV8Om2C19E5wZCAxSIPL4N8kRvc&#10;Y/yCUQJ74bgdnsdxvfyYvvAraThzlTHifeZ9CI/BD/QbdSTURxtPT1nwEH1HfziGxWnidaCf4Buu&#10;6ONgj+EFaEPbqAf/oR9pyP/AgQOhr+kD5Bi4PuejUMFn/HJ60AfQibYiA6E3feBtcblCttTF20Aa&#10;z4NxBq4HOYBO+CR5Q1v83DtoGuukTo9f046nNZf6kx91pI1cqXP6+wNl826HDPnDH/4Q5LzXI+af&#10;eIw+rczkfkKBhAIJBZ6HAsit+j77d283bJRDP/rQxo4aobWNVvZJziD7fPjHxtkXzINgTv2sWuqC&#10;HEvk1/P0SpI2ocC/JgVc//Hao9u4Duf3uHKPZ+hy7DtFX0uPF+tDcdr/5N9ON9eXoQWyFho6HV0P&#10;RdfkrKUq2TpSqxk6v7mizE6dPmaHjuyzU0XHdA78aXWGdH75hdmuM9orb98MfsM2rFsVfMdwhvj0&#10;yRMCpgV/YmBbDu/fHfzAfPThALt2+XzAyuB7hrOZ8DeTv2RBmB+YN/D7cuXimYC7OXFUZy8JV4Mf&#10;mIK/rQ7nk+P/vbz0WsDSLJiTZ9MmjbfC9WutWGuQYHbAyeADedKEMbZs8Tzb8P0qnQMwPviPf7PJ&#10;X6y71l0Hac/eG7LZEOdc8YmA6VwwNy+0B5sM6zC8r/Ph3ZZ3VNaKwOlDO9e/na+gcUxfv59cEwok&#10;FEgokFAgoUBCgYQCf08K+Nqnl8n/AuF8WU9eNneajGA39Ai8A3bbxzEy6boM65PoPa5vu433eult&#10;mzFzlmW2aW1zZgkjc082vfvCWMv0VyNj2F1haDbIptimTSvLlB+QGXlTbNnyhcEmkJeXF+xuYALQ&#10;uVg/xzaEvYQrtkTWkFl/Zo0aP34e4rahs/p6OM+xobB2y/5y9nqDD8CORZ7Zsqlh1xkyVPum5duh&#10;+Rt/sayWf7XLp/cFjMxD7XPH7kj78PNw685dmzBxknXp3Mnw03H75hWVAL3qD6fPX7NuPftYn15u&#10;nxUx7muNV8bCsmeAeNS3vsKzeI2YfqGthYWFYZ0YPwjYefH5jj0GTArr99ie2MvLOnLetAlyd3BL&#10;jRDmRh2l5oZ20+Zd+4/J3to92IGPHtpb5/exzp9MaL/4QZgZP2sJTEjezNnWWf18Qufe0AfxGjv9&#10;xZo9Nh/oD94p1qHT39ucv+iLs+cuBD8ynCVy9dIZ1RSefb4ARoYzSuDTh+qPqWOnWjf5+9i9ZYMy&#10;Lg2Zx/X339CZ/fYDera30sunNWxkk4Hno/GjXOswEOcvXbVB2YMtS2cCNfmfP1n2wPds0jid7Sq7&#10;Ih/4ErsYe+XBN7G/GL7PyckJ9jTOe33ttdfCmGCfNHYaxiD0OXfpesABZLRsZa++8kfhsTra3FnT&#10;bJvOcwIThV0Z+zH0pv8HDx5cN7awI7rdjv3rYBx4F2Qs+RgPRPiVX3OXrLQevftaXu5UkQb6yIaj&#10;fRXuR6kh/r58/obO13rP+vTtZafOHAnp7+pd8v49NVx9Bkbm8sUS69Wpg3XLbG6n8NUEH8sQX9Xw&#10;8GywVYLbBLzNxsLN1qZ1puzro/UeLIwOsu0Zxr9gZ7CELVywRHuuW1mbzNY6M+wEXBLSB/mi5/D3&#10;ufPwdx/hLbLkM7W4Nn/t767Wmqie31Gblq5YF+yZc2dM1PPyetdf02W3EvwmgT32YBuws/paLmOa&#10;sUId8DvCWMG3BwHe4j5j3eU3V+5jI4QPc3Nzgw8laOznFh3atyu8r7Pnhb0yKR8z9Tfp5p37NnV6&#10;nv1V7/j9e2XZiUM7lUDYTvENGBmXPcxrcUCWYh/s0bGFrcmfpw4CLycsZgXYKPGEPlu37wx7Phv/&#10;5ZWwP2dI9vvBZy1r2198NtRmz5wWxh1jG1s/+DfGN5gHxjOYjWFDdJbF8YPKTRVSrpzhBC+US5BO&#10;mDLTerZtb6sWLra7N0tThdauL1C+vDvYbTUiyEgl596Izz7V2dK9bY/87Ib5V/eeN9Av0Il5BQwF&#10;+D2/53nH/RiftbRzy0+CFom2qtx97JrKBy917kfG03NlXoeHkHvYeL1P6AsCdmZ4CV0Auyx2d7Au&#10;YE3YZ1tcXBzOi8E2zYc1Gmz127ZtC+k4dwT7eK54y3G2IePn+IKHOfuD+qC3PCnfeE7zNiFbsY8z&#10;LsCYINMJTkcfG/ALOCD0Hnxq8NzpEVfb02F/50wS8AjgggYNeN82SaY/qO2DwCQSmjXis4rSskAv&#10;sEnQcOdO7T0TnzIf4MeDssmPwHilzwnExW7TuHHjgDdCzwBfQf18fgwRn+HLaQNvYdNn7oO/sHOz&#10;vkufPy2gW/gc5e33/Jgf4SXwVmAmPMQyEZ728e/pjh8/HuQP/jHwv+Ft9ufkwz36HF7KyMgIeAjK&#10;9zj0j5fj+ZMGXRTZht6Nrgvd0Vc9ndeRNhEf3Y44YLCypa+CWeA8GZejHr++K/Wo70O+Pp7QkT1A&#10;P697TCd/Hl/jtlN3eIa+gdf9Gdhb8D/0B+XRx9DJ+4386GvugZEBe4WOyNh1fo/jOs28f0iPbxb4&#10;lvVZ6kC7iec8Aq2Rxchfb2t9tOEZgXY4/gZ9LOZJpxHx0LMZO8j5+oKX6XGIT73RzRiDXq4/f5ar&#10;04M2QidohnykrbxTwdcE7j+JnqRxOsH3YAuxzz6N16Av8yPzATKMserB+8Tr5Pd/zZX2kDdzShxo&#10;Qzo/cA++BZMFX4M5gu88xPVxOezPkmtCgYQCCQVeNAVc1j/terv0ani/wS6K3XTwh/2NPfq8P+BP&#10;BhmM7sc7lgfmHPQsl9d+P7kmFEgo8O9HgVj/5jd6jo99/vvvuOXc4xnv0U97J3va/Tif/5Tf6To3&#10;uiX0Qf/kPQz9E73//9cbtShnj3+uyQf0Tcl17oNZSflpr7GDe3cGnAtYmG/lY+b08cMBz7Jw7iw7&#10;cnBPWM/aKf8zu7f/FP7j9wX8C7gUzlC6fL444FrA1DR9U+/eOi9pysSv6s5lunSuyM6cOhbuTZ8y&#10;IcStlj9xcDXsL+NspZPHDgb/77dulNiOrT8G38fjx34ZcJnkO37Ml9Y64x378ysvWYtmb4Y9X/iO&#10;eeetJgGziU+crZsLrXDD2lAn3nl4p+XdlDN0eR/G1sBeE/a7wavwYRzgzXR6x8+T3wkFEgokFEgo&#10;kFAgoUBCgb8HBdL1OvQT1kFZr541eXTKD8ZD7B+PY2TuYchuIFRKPcRGV1ZeabO+mW0ZLZoLhzxR&#10;eIpS2Yblk1zmMfzIYJvZtPFH7e3tY2Ol+x0/edguXj4T1tLRQf0sCnR61kSx8/DZs2dP2F+MHgZG&#10;hn2v7Nsl0K5Y/0KnxTYW6/7xOipp0M+wY7FmjC+Qb+UfYvgw7dV+9w3rmNHErp45JKxEmc6FiDAy&#10;sqVWVNUEjEyb1i1t/pxZduVCkXJr2Ai//9gZ69ytpw3o29vOn2adQ+dPyS8CdlAdw/NMgf6i3v5p&#10;SL+MaQJdsWnxwdbCnmXsBNjPsM1Nlj+fSs4+Fajgwf3UGVvUjfONft653/r07CK/J28FP5AVt1in&#10;Vrxa/5KpdwPZQR5qTV5P8CNTIZJMnZJrXdu2tvOH94S+QE8meL3YF07Z2HuwY/qaehyH37Q32H+V&#10;L3Xat182ReGZOIvmDu8gAZNCzF8fwMhUC4MQTNTi1dzx061LpmyWhWtkUCgJGcc2EccksU+YNnRt&#10;+45dPK33jirxTC1GJtgbqLP4JmAg1M/Y5L+eNDmchfT2G03kY2K6/ViwJuxnhp95n+BTXFwceJPz&#10;szg/BFrh9wA7KTh98C7E84CfjNuV9231uvXWslVr+0ujP9voLz+zHT9vtKMHdgbMAmMIWwd2WGxO&#10;fBj/nI+DnQPMDHu7wUxhO6KfAu3TcANe5i+55q8usJ59+tnE8WOs4qbeF8GGiNeeFSOz/ae91rVz&#10;d8v+f+yd93sVx5L3/6n3h32f5+71rn3fa1/bBJMRQSByDiIIHUDkHE0GgciInAwmGETOwSZHCYPJ&#10;CCRElLBr61NzSjTnBWwEZvfunX40mnPmzHSorq6u6fp2Vd8suXbjkj1f8UL5SemrbKd+NxRbcuUX&#10;aZ+hfdGknvqROaCEVxul0gWz8PsmYjqBkzl18qx07dJN7Vi9pLDoomJc4OnfH//gA8HILJi3SH0I&#10;dbTn72g8Hp5XzjP+eKz3lCt/XL12Xbp17axro+qb4OIZfZAy1DatYB8wMsWPf5MlKxRzpPbv+bO+&#10;1d9e+mNBJrzu0Jv+9IQPBGxlyGawCiTsUeF4h7fAa5H8OvVlDYIEvyHvwYnhrxX+j+SG4miePNQ7&#10;Kuxdf5zy9tiRQ21tgWu/l0pUKM2aM09qVv9SenVpIxdPHdFHNE6GDsi3YWSoF7bLzPbpsm75vMiP&#10;jPb3U8XIGJ01F/pr1PBBFtN504Y1whoFMemIAcU6CLGnSaFtDvwZNnuwANjhUzEyj588M1mH3Jg8&#10;c640qVlb8mfnSanGmYPn7UiewMiUKWNwL5hLfs7u01sSWT3kzAltJ6C/D5BcPh86dMjWQ5BBjp3w&#10;7F3HgG7M4fQhtnDzI5P0gfMbckUf0MgZGjdMeV8/+3P0P/Zh7K3g+bju5fIbNKdM7N/gUcBThH4v&#10;qAdyN6Q11zxhY+AZ8An0K3oCeb5vop7wKn5BGJdgcrwO1JvDv1OW6yO0DdnOuACnWFhYaFUJ6Qr/&#10;I/vBooD3oL0hLsTpEubr+TMWwQQ1UT8Sxw8djpiD5iaPF+qvSH79/9vveDfaw9zg8x1l+Liln6Al&#10;GAZwHz6/Uzb19zo4fXnOr5EPCZr47+hr4ETpG3zJkKfzRUg7rpE/PEbbSan3eV2gL5hQ5mh0Hs8n&#10;rAfl+3Vvm2Nf09LSbL50HvRyKJP6Mv+DkWFeBqdFuZ4Xn71tXkenCzgqbPf4YqJMb4+Xz/2pCR2O&#10;+8E70K/oTKSwTqnP+Hfq8bYDGtEG/I3gXw76cD9YgzBRv7BNfGecI8/CxD3QIbyX3/mO/IDXaQc+&#10;SOhD7y/ucVwOPkyoE32Avx4vI+w7p7VfY1wQ8wuZil7Dde5xGnk56EGMUzA6zFXU620H9YL+8Dt1&#10;AgtKuz15PfheVBTFMAVnxpo6MoZEXSif9nqfw0N8hr/Qxxmr+Bojb67D46k0tMxS/vk9foYOTpOt&#10;W7daPDrmZmK1ocfyG/mTwrpzjTygCT7h2BvKflD43JOXwXewW2BwGF/cC0/6mPQx49/9+aqc8/Ly&#10;bD6gv8K6eBuhI33sZVFHfDLybkvdXK5StreXe5wvqlKn+JmYAjEFYgr8EQoga952ENeCdwXiaJw7&#10;9aN076xxJbMyZUC/LBk1bJBhafEvl+r3MJZff4T68T0xBf75KcBYR6dCjpD47voPepvrPmFLucZv&#10;6EdvSm/77U3P/G+8Di2hb0hHvrMexfuv0xr6cx26eV/cvqv+XYpv2cG6HvGWKrB7qM/hJ7oOxFr5&#10;w/u8B+h6mMp5Yi6Bebl0/pSsXbVUzp48LsRB2rPjBzmwZ4cc0b1NxN+7d5t1tApbU8I/zE/HDsqW&#10;jesEv2P4e2nWpIHMmDrR4h5t27zB1sjOnDgm+/cU2LxBnCXWpPA9A55lzYp8XRM6ZnhMfNNQJphM&#10;fJZNnjhG5sycavu78BlfS9fKwOA0a9xA8Bezatliade6ueVx8exJmTFlovmyIX/2G7MOwJ5b1il4&#10;t2P/B3tIsDnw3uPvG8470Nnp59fic0yBmAIxBWIKxBSIKRBT4GNTwNdnQ70EOwdroNPGD5HS20Vq&#10;AGG/MDZfxSWoDo42/lyN/DyDjuh56OVX0u37ukap5gqFkGispXyL9TJx3Gh5VIJeqBgWDGGYMzTD&#10;nTt3aZldZNbs6VLyUP2HqA2PvCnP9f5UfYrCsDuhi7H+7ftvuc4zpDfpXP6e8KbfefapGhe/W79O&#10;undoKe2b1ZaSGxe0rqova6ylh2q8BvOBDbJCDzAOtb6pqTrlWLmseOyIXuTy5rT/6GnJaNVWevXo&#10;KjevnNMbI4yMYwTe/OTLX+gDbwv0CfuRu6Aha/Ih7VhjR5/3s+fGOjG++rHNodt+O3ZY5BNHgUy0&#10;mX6nraUKftq1/6h0bt9aiCUC5pw9T6brE0fL7NPYqLWP9TPWfDAypfpvyuTp6oulqdy+eMrWpX1t&#10;mrqQWO8B88SeW9awQ3sM7fTEc24DLtO+2F6wUxqlNZA+vTMN1/O09K7fWuUzGJlnyrxgIWD/3Em5&#10;0rpJU9m9dZ3GXrpu+YZ7WB0vg88D+LF5g2pSdPaoumwojuKLKbPTHzSD8fNAnX880IAo0HT5ilXS&#10;QrEcrTKaSqG+I1EgPBy2OWyI9yf7YrHrpKenW7wl37PLu9qtYt2vrXmfOHVOWrZqrfRpKHt3FWg2&#10;2pcaDwiaU0Yqz0Bb6M64Jn9s2tjLsBF68vHl36tyXr9ll3RQPzAjhw2WW1cvaBZwiu7f1zqDUaBe&#10;bztWLd+guKKWMnBQf7l+q0ifRTZpZ+nzYO9KH1ZI0aUr0lYxWW0a1ZGLxw9o0z8cRgbs1DN1knT1&#10;ynXp17e/2vBby1HdDxKNfa3A7yTwNdRzbt4CpW+2jBuvmER9VwYjgy8a+o6xBobq+o2b5kemedNG&#10;co59JU8eaO6RHxmwULdKnsu8xSsNRzB76lht57230i61z3+nqlX6Gd7FtsdYZv+I2wVDngYDBu8i&#10;w10GeGHIKE/s+caGmpmZafdFckMbnoztxt4X9scQx4i9LJEM8qdffwaHOHfBYqlbu4ZkZ3aQy2eO&#10;6Y1qm1a/Zo+0X1w2pfI6Ywu/B53Uj8ziOeq3phhZoPOgYmRMBus3MHD9sntKi/RG5neW+hBHOqqX&#10;1lt97JIYY9jCPYF9w0cavmRmThkn925e1Z+0otrXT55GsoI5dczE6VL771/IvCnTpFjxOPC8HcmT&#10;zgSvzE/83LOH+p7qmyWXzp3Qb7/Pn3rTWxP96H3GPAyukTkYW2yYnH7QjbUl5Ds4zE1r1Ofa3Xuv&#10;1Fspoz7UdK1JcaieDzTavn278RH+IEiUS35hAtuKvRpbNX5LoKvzuZ/9fngL+zYJ3kK+ga/BV1Hq&#10;vf7Mu56pNzITeyzzKbLU6wztmAucx8ib7yTW3sBKgQvBv5v7n/H5hXuoP3gk+ITxg+3f8QL8Tl6U&#10;T6IMny/4zlgEb5RWt55cvVxo9C/xflBGKYeuMIwm5hMft8S2Ya7hWda5wrkvulvMByG+fsDtQFdv&#10;L787H/i91M/xny4TqKvfx+/YvuErfIegm5DIk4P7UvsKuvjzfva8vS6UgT8S+gQ8BnzCPaG8oRzP&#10;2/uIscm8Tl3CvnQ6e93ABICRAbfKnjl41fuWez1f7ue71w+Zwtigz3mOxL0c3MMRPsvvhYWFNubQ&#10;2cAveF1S28K9qcnzftM5OzvbaAT+HDkO/0GLUF6RJ7zl5fKd+8CbgKMK4yFBB28r91FHrydrpsh2&#10;2gHvk6f/xr3ed/A8a63cR985JsXpy70mg5N0o17MMcgFxgl9SOK684ePG3QefPThJwWc8Jvo4te5&#10;3+cv/PjBp0VFRUajsJ3QA9wI2Az8ttBnnqi385df8zM8AEaZ8cb49hTS2q+97hyOeX6nHk4nsHtg&#10;qujbRCJhYzW8nzp5O/0M7egj/Nogh70d0DFsA1ga2gm2ivGCPuy0Dvv0dXV+l2vMk7Vq1TJewMch&#10;NKcNXpbnRZnUj3EJ/6CP4JeHvvPk9aetqc/7PfE5pkBMgZgCH4oCLlffdD5+ZL/h6iM8fYWwB6Cj&#10;+oHFlwzvEezjYk8L/jlDvPKHql+cT0yBmAL/symATo0e6vomugvXkCnoQn49bMXr9CSe4fDkeqJ/&#10;/1c9QxNkq+uH0IH3H3Rf3j2gsyf0Xt732ccB/eYtmCMbN63XuNsaM3fjWjln67qscFTIzSTOhbhG&#10;7gsZPAs+Xfh98ICEtG7R1PApfXVfE/G6F87NlYljR9rxQtfZ8d8O7mWxltOja0fDrICVIf4RvmiG&#10;DOgrQwf10z2RuwzDAhZmzcp82b1jq/l/pyx8zSyaP1uu/3zZ9pnNVfvLmJFDZP2a5dJbfQ4f2LtD&#10;CnVPHj5katf4ShrUrWkYHPwj98rsLN27tLfv+KHBNzI+ZYgFCG6G9x3WecD4g5VnrQKsDHvdiLnM&#10;e0z4zgEd4c2QplyLU0yBmAIxBWIKxBSIKRBT4GNSwPUT16e9bPQ89qaynx0/E55CvTlas470PbDR&#10;j9X+V6o46bJHDzT+h8Y7URtguarc2JCxt0xVDEnTpk2kl+6DKS1TDIw8fWWtnXd99gPm5+cbxpgy&#10;WdtEj0rV8/nua+bYb7ANsB+SZ/1e7DehDSd8hrx5nmuU4c9wHf335RpphWzSGJw9enWV7L69pGDn&#10;D9oU7FgV1kbXm8krLy/P9pImEgnD7fj7hpdLntDbz5TFXnFiG0HncL2W3/x5Plc1YQNk/R8dH3sj&#10;eVJn10G9DPrVP2OTYj8za/4TJ40RsPBuo33+HF8J5VKu/gn27jpkOCrsTKw7O82gxct18ArDy0Mv&#10;joOH9ko31asHD82Rs/q+4PSjPt4H1JV9rejWe5Tej0rUhmrPK93NrhzlRQzX23cVe6K/Yn8YPlT3&#10;Cav/x/5ZXeXy6cN676t2Wr3tndP9snIpU7AGGBbKWbJ4ofo77iVb9X0nsjFHvAB9HpaVKg2VV7V6&#10;SxYulxbN2kqNrz+3mLDeft6FeLfx77zbeiooKDBewP7Dnu0oRW31+1PPz9Q3zQatS7sOrSSjZbqs&#10;1fizfs+NW9F+cvLBNgJNyZs9+dALXoT+TveovOgdhetRf1bI4vwF0qZtCxk9drgUXrlQmX9Ujj9V&#10;tTM2IOzZ2CwYCyR4h/qSbtwCH/CSBo/VNyjfn+n+i4uXz9k7GPYs4qRhEydRb+hqsk3BJft27Ja2&#10;mn9G00bKT1u1fxQb9PiOYr7Ut4/y3dsOy/At/1wGkQfjn3dC+pHE2PMx4d/9fr57fbG1IgOwz2NT&#10;DGUWKL+7D/X9XM/Xb95QPFAzaah27aLzF9S/F7TgjsjviboLkqGjJ0m9Bo0NJ1Z6B9r9+SmUl+H8&#10;ENnxKqRj53bStFmaYocOmix48Rt1rrD9NF67RCJhtjdo4jKB/nOMBNfwM4PNLTc313gEeeW86/IG&#10;HsKGj70srIuXw9mfsWsaV2b75i3SqllzadowTTauXaeQG8UVMNjVjwbzGnWlzg917PKZ47Tu3Rk1&#10;ZrjZCj0OTupYou+pM1hT5CnrJiTo4pgDz8/Pj5S/t+q+nv66PtKoSX3DayC/oQWHy2j4DZxD3Zrf&#10;yLCBg+SnI0ejOiOnVEZXxs7Rupbhs03P5S+eSM7AhHTq0k4OHz1g1/Tfe6eon8WwDNiX8fPg45fM&#10;nd4+FrCFQxPWS9gLi38d6odcJB73b+W6J07jeOMIyvsVnAZ+IJjj8QPA2AplJ3Ugf87QGh81Ng4J&#10;tkZfcryI9BD//rD4vl6MEtgLxi75b9u2zXjnTfzjz/zRc1FRkeG/8DUMxiv0d2C+WpL1e/ZQ56vk&#10;53MnTkqfHj3Nro+/B6cd/e4JusJf6enpNlfjb8Jlit/j/OLf/YzcJS4Va1foedTREzT358qgUbJO&#10;hSpzhqpNun6t2jJh9Bi5cz2K7cRz0Mrrhp8M8mUdDF4UjhTaW57aN4xX7gNXBV94CvmHuoERgF/A&#10;SZGQOSYbknW7eVXnuuTnvQU7ZPzIUXJG/co5b/IMNPQ+paycnBxbt0P+ekI+27zhF5Jn6AFdsPWD&#10;YcGv2oYNG16R1c7nlAHGg/uapTWyupzVunj9OL/Q/MpxcqbJeZzPYBDAWcCHzAVPSlU/SLbLYpJp&#10;3v7dzvoMfo+gD2fmDsoP5xny/aOJNtB+ZBkH45S8wSHQHujv/RzmSV8gpzzx/gDm0f0NOcaL33ne&#10;8wj7GQwIPnTA5RBnzO+lTk5bdEP4FuwR+iG4Np7z3+EL513LQP+BwcLfEn2GfHI5HNLd7yX/Ap2/&#10;wSiBg9q/a3elLGVeIP6Y07/45i2L+UXezEvwJ3gWsILQkH7g8DmMMtDrqDv6PjKM8VH+6LEdni/n&#10;iidPbXzhMyuRSJju5vQlP579EAk6UxfqRFmMx8LCwkr57bSkHfQ99GZ+BcvF+0rYr9DOE/mAqwbH&#10;hF7jvrmcv7jPZZo/U5UzshrMDr7cPRYVdSXZOFZagvcrunBR9qhcGKT9+vmnn0mG4tyXLVpcyYvO&#10;k6nnqtQpfiamQEyBmAIfggKPS1SmJuf/W4rvW7V0mWxQXDm+/w7s3mPrOujB4FDx8eeyDznmnz9E&#10;PeI8YgrEFPj4FEjVR1K/h2Oc3zyhW6HHpd6f+t3v/1c5804DzV73jse1kIbcy3feKcJ3BZ53vZg1&#10;4LIHd5V8FXJ4/27bo8V+UeIe4esFfyzrVy+XebNn6Hr5NlvjYG2DtWue4WDdI/K9ru8C6hOZvV7H&#10;D++XqepbG4zKF//vPwyX0rZVM2ncsI5s3rDWMDFgXYixhP/29m0y7Jg+ZYL5Lt5dsFU2fbfGMJX4&#10;mDm4b6etpVM36oNvGGImcZ4wZoSVteX7deanBsxMy+aNpW3LZrJu1TL5+fJ52bFtk8ULr1e7uuF2&#10;GtSpKX/5v//H9sdmpKfJf/zl3wyPc+HMCcPWjB011HA8LVo3lbTGdaV+gzr6jlRfalSvqT6ba0mP&#10;7lkyf+4Se2+Dlryv+jscvOjvT3yOU0yBmAIxBWIKxBSIKRBT4L+LAuiC4ZolNjxsM9iu58yZU+m/&#10;nfqh06AzRvp5pOcRX3O9+tbLnTNDduz6Qf3AFOudqv/pciV4Ct7zp0+fofFe0qRn7+5S/OCW4g4i&#10;G0Fox8B3OuvybscP6eH6bXiNz9go2beMnZl13FDXCu8FF8Ca6tKlSyvX4MPf+Uyb0IkpK0oVsmBh&#10;ntorG0jf/llm59Xd3/pT1O6IBtGdrNWzfszaMPXgt7fZKsCcsxcTGwQYH19vdv091NeTlXnnE/3I&#10;vnjsLWHsCcqgv0M7o2fO/nDWwtlfOjtvutwtBnugtkbtxBdq66JP1dGFHDn0k9lAPv/8c8M5sC+V&#10;NtOflYfq/2CmwBVhY85fulBaKr4cvEWEf4hKpa3ebp4lZga2InDp+J50evNuUaK+Kyueqj3xV/Wx&#10;YrUSi5fQp3cPxUI0lYGJzAgjIxF/RSVU7T9+PBwjc/vOPZk+bapk9ewum79brSTR/erqX+lpudZF&#10;6fP4ib7rvNAHtFIL5i2Rxmnqi0ffKfJmTZPrVy/rLdjeI3wAduDS+7crK8WYYt8yeA9sP/B/ZD+K&#10;+Mzbn3qGpvhdSmtcz7Bn+/QdCD+e3BdhuaIi6GvGCfYQ7Dhu1+dX5wXoHvIzv4GJGarxYpplNJaF&#10;i+YaBo68waiAgXvfRNngq7BpY1t3HziMv+hz1P6Hj+7L/ZK7Wlz0nc/fb15vfhaIx06cBh/3tKNy&#10;3Glf7Nm+U1pqfCwwMju2fa950AdgHyL/tPDemw696a0ppBc8i+waOXJkpe9r8qUuoWx1envGyFew&#10;S7SjsLDQL9vYpKbFj8qs1ffULpbZrbu0U39AvxQWybMStZ+GGBlt69Axk6Vew8aSrWPh4V21G3+E&#10;RPtcXobt5BpjPKNlU2nVprmcUN83z1QeRHyj2CyVCdCHhPzD7wRy0/vOZQi/43sEWyTyFTpDQy+T&#10;390Oie8C7HLgBVgzfl2CT7xcUTv9rm3bpVvHTnaw7qwDx47fdMw4v4GV+TU5dp8+L5MFi/Lky6/+&#10;bvVxuUp9nAcpl+/Modi7q1WrZnbF8HfuIX/iUz8wn1cVUqwygbw7Ka4IuoFPDdvp/MYZbEOjevUl&#10;W/0jfLd6jbziB0Ttrs+IYaT5M3bAx+zeUyBt27cybM+dezfsN2rwPunlWpGYjw9wJmBUmNs8+T1+&#10;xmadSCTMrtyvT09bl4nkeSS3qLMdyEs+KR2J10W/Mrcy1j05r/j45Tr8ga0dm+k95ZuX/Vmu32/J&#10;/dt35LnSR8opR2w/U05OjukPYE5cBoXrYnZjFf5hN3a5gB0d2zv4LZ/rDUOifel15Ixfl0Vaj+6d&#10;OhsGJuTjkBeoDn4UsG9j/wdDBL/BMzyDDZtxwViBXypxg/ocbWO+Rm8CkwC2+CVuK6K5NTc5Fn6+&#10;dFlmTJ5icrSnyrhtmzZH9n3qromxSjmkVatWmQ8VbOOnjv8Y8aHmYxgDtflwLlNZdvHM2UqbO/Od&#10;Y4RpY0h79urRl+gZ4G+gnY9f4/FkHcEb3bjys2Rl9pAv1bfz1AkTzYbkMol8vY60HV6iT9asWVM5&#10;xvx32uHP+Wd+g6/BdIKfQKdyucM93jfQGn7Ff0a1z7+Qzu3ay/zZc+TYgYPqX/C8xsm79HKs6nPo&#10;m9CPBL8Q+wl+RNbtU9+K2MZC/rDPWgb2M/RZxltCxxN85WMsbIdl/Af/IZ94loP2gF9iLNWsWdPa&#10;g98R9EkwMOCFQv0x7DPG0Lp16wxDiF5OXPrCwsLX1oK+xHcgMhu/Scyf+B8ikSf0dLkJncBbMF8a&#10;fVWuwjv4j/J7vBDmDHBMw4dHWEb4kTo579B35M0RJvBjzDVgvxfNnSenf1TMi+Mmk7xWqj6Xdv6w&#10;zWQGYygtLU0++eQTw8BBmzBRLy8TmoEvAT8EJgWZbVgp8lXdGtn0o/rwXLdipeTNnGX+p0aPHm0+&#10;eVL50fs6LOtdP4Opy8uLsL1goJAnvJPwjsSeBcYkeC90E8YL+iMYRWhLcp7ns8/XYIS4H/qlp6eb&#10;fEIvAtNJf9DXqTTn+aokcEPr16+3fgDHhW5bUFBgGCLofu7kKVmZv1TGKWZuYN9+Jr/AlY4ZrrqW&#10;8gz98rajKnWKn4kpEFMgpsAHoYDqNMwR6K2uA4DNXKk+mQf3zzFsDDIQHQnsp8tj5KvPOR+kHnEm&#10;MQViCnx0CrxNN0kd3+iDrvejK6LbvcvzH71xH6FAdNLwvQB6ICOhE595f+GdC9sA8pM9Bk7DUL/2&#10;PHiW97VK/TXpw/juzWuycuki88/yQGMq/Vx43rAvxw7ts30/zx+Xyv27vuaSXN9Iric9e6x79dgT&#10;5OseegaXgj8X4i2NGDrA/LRkq91k7cqlhr8ZM2KITJ2kPoaTvmi43rJZY/PrQvwj4jGxbg5Gh9je&#10;4Hjw804sp/Gjh6sv4d7m4zirZ1fDvgwd2E+OHtwrd3Vf5Yp83QeqfmsmTRgtBVu/l43rVsmQgX2l&#10;aVo982HGM507tDa/NonemdKqeRNdk2wu3+ua+MkfD8v2rRsFjM7CebnSpXt7SW+eJnXqfqNHbX0n&#10;qK8x5TvLogVLlUY3rG+gqc9bH4El4iJiCsQUiCkQUyCmQEyBmALvRAHWo0O9Gx2bdVxsL+x/DPd8&#10;us6I3RBfFtsKNmvMlLbSQrHOq9eu0L3r+IFQXVDNJr+hEuoa8Jw5eYonVlu+6lU3bl/VPfrohWoD&#10;Vr3UdSTWxvGJzno2a7fslwx1VfTX8P2f9WjW1lmjZi3Z1269flZA8h+2FdZp8RPOvejGlM1aObY2&#10;jtTnTp3+UXr36SHVa34p304eL25bVE1bc41sol53bKXgOrCHss6MncptH1QB3ZoyoDHtxPcF+63Z&#10;W45ti7ZxhLaGZNWrfGL9BDsH5eAr//f2n9LH2H7wi8ga94ZNaxQXUaxbwekr7cSkjQAcyJmTUQwE&#10;7CfYRpcsWWJt9vpHvBTRCTvtbvXZmK26eZP0hoq9mWl+eLxh0N3fTbiGDYu+6p/oZbh3sPWV7xCG&#10;zUjSX6+eOn3GbEQd27fR2E8tpW+vznLqyC79JeIv/VDlBEaGo0KPc7qPfkCOxtMxfH2+YmGear66&#10;FqUHjF5ernYuve9F+W8ye9Y8qV+nscVsJfYL7w+8f1S2wcYGz+v92ufwBnvbsSXRV9hdsK2CpSFO&#10;LfsL8EHz7FGJPFdfE1zjt117CqR7jy7SsFE9s60T+xYcAhgWygppCv9j+wCT5fxvFXjNP/oDvsZe&#10;35o9Ch1by/4Duy3Pcn2fw5YfteU1D7/jJdoJFg8bOJ89ReMKf01lVp5j02gj/NMgrY7hKrDZMJY9&#10;vTKGlU/z5y8yfxtp9erI/LwZ6kPmnt6qvmh/LX3vNQTndcouKioyP1jIF+yWvHeTkF/+Xs34xxbN&#10;mYRdM5FIGLamoKDArvGPNQ7yBqVR9vwZ3KIy9bEM1fggvbur/Cy6ouHvyIM7Ij8yxKYaNmaK1E9r&#10;Yr6Oovg/+vOfnEIapMrq1WuXS+MmDUyGXio8Z35ZKpLrCvAPMgLa4McDGxw2WI+dQb7el3v27DHb&#10;NDgq7IykcK7y/qcPsOnC49iaXTY7CVzOeL7YJfE70aG1+kqoVl3GjRgph/ftl5I72nc6lp+obzT4&#10;L+J1cD3P5dCRfeqPpa/8/YvPTLZSJimcl+xC8h+4C2Qpcp7+Zs6hf6N1lkiOef4bdS9PS51DM3Ud&#10;YvuOLZW08Py8zdAZjAyxclo0TZdhAwaaPxxsrNTbD2Je37pzXX48cURGjBpisneNzs+UB671fRN9&#10;R6ItzBvMA+gM+MNITU57/MKDh8Km2bDeNzJx3EjBT+/Fsye13sjSkCZitlr8P4AFwfbq/kagRchv&#10;Xh68wNyKHX3JvPly8ugxzRJFRO9IORhzYESQufiwcx8T5JXKO57/u57hQ+hCGfA4shc8pCWtDz5/&#10;3AaPv4NpE7+Vrh06Si/Fw2FPDsdXaCfneWzW5IvOQTwneAw8CToROA1402UN7QnnA/KFN8FiUL/l&#10;y5ebzw10KJddYImoE/Z6/Cy1SPpf8PHh+o3bx6kTPpTBhYEjGTV0mJw8dlwbqXHCSh8a3gOfL/t1&#10;vE8eP8GwNNQX27nrl/BSNDbITWwdE14HR4lumKd6Ib5fqGfZ/QfWp9cVG/PDxu9ltuKw27dsJd07&#10;djIfILQ95BF4EL4BzwweA2wR+TlmyQpM/gufc15gTRVMJ+0D6+D9we/hZ+z29EedGuqXWrEy9Cdy&#10;O1NxT/gHyp02XXZvL7A2h22laMpgHqStMyZNtnENRunWtV/k8tlzxs9HFb9wcM9e84vCeCPmUIhL&#10;C9vxRz9DFw4fp/AK+BPoxIG/DvAujEX0W+Y4yg3lsbeFM/VBn0GXgS+Zp30dGv6ib9CR0UnAjjFe&#10;4UNo57SslNPJRqDP5ubmGt+AJaYuYGrAWHIdHgbDQ57oveix+BhhTkY/5fkwuQxxPuY36gVWkzbi&#10;XyyzcxcZMXiIzNUx8J22Yc2y5TJ62HBpqXIXrAvvRuB2wJXzjMsQ8g6TtwU+p57oO+O07uCnvlu1&#10;Wlao3XP8qNGG1WScNW/U2OQkOCjoSX7Oh+TrsjcsoyqfkacrV6602GPMm/At8plYZPQ/n8GS0Y+M&#10;01QaQjvvL8YkMgX/QbwX8Bxn8gT/TZ+AvQnlUFXqHD7DOIVG5I8sRJ4jy6dNm2a4vi6KUQMX07h+&#10;A+sz+hPcDH7EoOnbjrCc+HNMgZgCMQU+KgV0CsGnWOm94krdFXzyUNX3VyxeYntdkMfMC+hzyDLm&#10;Ctf5Pmpd48JiCsQU+KAUeJtuwm+e0MHQK8N3RfSiP/q85/O/7fwuemZIO6cDdIWOyFTy4h7krctX&#10;1mFVQsvl86dlwdxZtn+T79u3bJSTGnOddV+Po8Q+IIu1zfr1Cz30PvzHgJ+xWHpqS+E7eJnTPx01&#10;bAyxlIh5hP+YAX2z5Jcrl+yesSOHyoZ1K+XWLxorNLlmwvdZ0ybJ6hVLZNni+XL6xFHNVmNbq08b&#10;cCu2/qxrb9RtyYI8Wb5kgcVZwlfNwH595Kj6eC++fd181ICDIS981YCX+ftnf7U4SwP6ZcngnISA&#10;jWHdBv844GO4duTgHlm9fIl8t2aF7f8kjlPOwGzbH1ezVnWpVv1rw8hkZ/WT3Tv3s2xp7w3Q1d/L&#10;ne7xOaZATIGYAjEFYgrEFIgp8D+FAuiD4Ros9cKexXojthjWrtEPSa6fF165KD9s3yQDB/eX5i2a&#10;yKjRw+TchdN6h9oMKtSGq3qQGhbtWKp+YuvVryt9FPdw5erFSj8y6Efooa7nH9Z9lPjeZ52V9WfW&#10;VN2Gga6KDRXfstSN9XFsCayLYvfw5Dqsf/czfmpYr2V9GgwG+129LX4PZ67v2LFDfXN0N7ti1+4d&#10;1Wa5VX+J7HfgIh4/jezyPE/9sX+yt/WTTz6x9WT2PBcWFhouhXr7Gjk2UmhJvbmf9X23+3GPrzeH&#10;9anqZ/qTetBmbFG03+sEvakXej94KGJAsNbMWj9r26w5nz57XLvwmdqKy5RO2pG8lnHox0vnfzb7&#10;Wnp6uvnhx85Bv0E31sqxFZQ8vCfYxtdvWK3xQ7IVU95IsrJ7yl71dxLRMmoZ7Q7fZ8Dy4C+AeKcc&#10;0xSfdO7Uj8lntA/0fQJ8/PYdu2TS5ClmA2netJHao+pKj86t5cyxPXrvh8HIPFI/SMUPymSb2rRa&#10;tWwhNat9KbnTv5WbVy9pGeXJeCzsS4jo8+Txc5k2JVfq1WlkfmTwaQnWB6w/+H7iz+ILx9sfjjn6&#10;wH1qYJtgP4HtP1CfOc57alCVe7d+kcILZ2TQkBxprXGQBg3pXznusOODSeJ++tcT5eBbH7sSYwsb&#10;KniN0NYCLzO+wHsVFBRYXxEba2buVPUJEmF88KlBLDWvv+dflTP9TpvxpYL9OCcnx/jnZZ2i8eZt&#10;v3HzqixcrD4WFBeEnw1sYfAzibqHYwf+Lr17X6Z/O0U6qO+Vnt06y4ypE+TmdfoNfFK0pshzbzrI&#10;920pFXMGtgubM/Z/xt2b7JbwOu0GG4QcwNboeSFLOEhlFeWGgoEKj3WcjlWMSJbaWH9WXwRm99ex&#10;iZB9+lxlqLLf8LFTpWHjdOmX6C1PHtwkiz89eV0pKPwM9nDwUPgzQ6bPnCxgm4wn1aeJ9yfPMKdw&#10;JBIJs3FhN4U+9B8JWY6tFdwktrxQTvjYCf0ZgEHAVoZNFLwEfeuJZzlc3rCHH18NXdp3kE//8u8W&#10;R6avjg+wFed1fnn0uEQfjXiQeEtbNA5Sl27av3Wqq++m+uaXgLqTwrFmF/QfbSDuBPZk7I/MU/jZ&#10;cBwQcZCuXiuUE6eOWbzqvroG0Ur9bK3U/UOUG/Kz58mZfLHRY6dtqfK3U9t2tq8UO+7WDRvVF8ER&#10;81mxQTE34NxGjRlmcqJHr25yUtddyDuKoUduVU/Ug7HK3IutHhs68wbjmbEAD4RtgPbgZ7gPG/c3&#10;1f4h3Tq3k2GD+svsGVNs/WbPjh8sJvf5Mz9Zf4PRxX7OOAFL6jzmmAq+O094XzOW8vLyzKcIsajy&#10;ZsyUbd9vMr8mxDHap/Vdq74aGKvwFdgrdApPnp9/f58zcz2yHJ2D8U552J/xX0KMrO/Vt8Vqtbvj&#10;CwiMR6KX2v2H6BqY+tRPrUf4Hd6H5szr8BV58jld+QH+B6+LjRv8WTg+vC30HXoH2FnmA/oEnxvM&#10;P9j8wWmsW7lKZk6ZKn3UNwu25XmzcuVaYVGkA+iw8r6gXr7GiJ8g4uHQX9imByT6yiyNswkmZqxi&#10;0IiDRBuxWYPlAY/gfUnd6EPyY4z6+D569KjZ12kn9YSOzGPgC6gfvloa1K5j+JNZWn/iqpiPHs0v&#10;pBl5w4+MSfoePQdehQ5cd/6hHl526mfqC83Q95y3ec7vp97osPgiWTJ/gSyYkyfTtB8S6n8GzMyn&#10;//5XaVCrtmSrHHc5QBkk8uN5ZAr6bXbPXjIkZ4DxA34wenbtZv6F8JWTk50wzBi4BfSt90nUPzyo&#10;Awe0AXOIXoceDvYM+Qo2pG7dutYP6OjotKkJ/ioqKjI5Bf9zwF9gjMA8IdPJi+v4MKFvkWnooqnJ&#10;+wU+Rm9J6FzBwRxKX9If8D5YHPiO/KhfWlqa6RVgUnwMcH6pX0T9zHfvP8pmzoGPx6q/EeYG+quR&#10;4hzbqx7hPsfAPVE+cp9xgLxDb/IxQV/6Z/KEnp7Qu0zXVh4Yqv07WrFkA9UHSlfl7U6KE+rbO8t8&#10;n6BLex7OF57HhzzTfsYYfZmbm2vjlzFMf4H7Af+Ijzb6mb5gTIX0dNrx3oRcQxaBd0LGI4fIi7kb&#10;mQJdSeG4rGpbvA7UiX0HzEPwA/2AHnFC5StydenCReb7ihglxD0rvnXbZFjI86/7XNV6xc/FFIgp&#10;EFPgvSlQru8evL4kDzDwzBVZirf9RfdJ4DOQeZaE/CIxH4Xzm12M/8UUiCnwT0eB1+kk4TV0QvRM&#10;3rPRhfx9xBsa3vu6z37fv8IZfRNdmsP1VWiGbQGdtEjfVXwtB3ogQ9mbhV9J1hN4nud4hu+2L0vX&#10;hPQNQh7cvSn7dm9XpZZ1O40Lnjtdhg7qZ5iTSh8xL57JNbWXrFq2WPIXzpXzp38yzIxhZDQf8DYl&#10;927JnRtXbc9QB13XPbh3pyxdNE/4vGZFvvmCoazJE8YYFoXPjsGh3GOH9xnepUvHNlYHYjFt3rhW&#10;BuVky4G9O6xuT8seGLYGPzP79xTIjCkTpX92L1k8f47s27VdiNfUuX1ruzZiyAAhxlONrz632Euj&#10;hw+WPj27SfvWGTJY44GP13jj6boO1lr9txO3qXvn9sKeULA91H3Q0H7Spl2G1Pjma/nHl1/ovpka&#10;0r5dJ1mWv1pu37hfiTXSilmCxvA0vOp95L/F55gCMQViCsQUiCkQUyCmwMeiQLhui17yunVL1vvB&#10;ybCezRo5a7vYXTjPmDVFscIJw73MVd96Z8+fUmxMZAPFVq/mW10c1pO+6m/etEUapjVQPE2O4ibO&#10;6uXo3Z62Ui7rr64Xub9zsB34tseWAqYFmw/2RvAY+NVmb2Oe2sJYvw/1W8fIpLYHfZg1dp7HLsS+&#10;dNqE7Y31aHTigoICK4u1+29qV5MB6jNgi+Kwo9hAkb0UfTTy1RH1FHoztk/sLmBMFi5caHtFsflT&#10;Fnsa2TuO3QN7OHZE9sVjRyG2kbc7yu3leod/f58z9h/WrVnvxt44efJkazP4AvZjs7+XNWxojB8H&#10;2gBt+a2k7K4Wrb48DC+vazD6V6H2ePoUX4nY/eiDUaNGWTuxXWGrwGbBkTtnhsbqGWjxlRooVgR8&#10;zPebv6uMxeXtgvdCXuQ6/AA2v4fapNHDwaqDkd+6ab1sXL/KfEB27ZYpffv1N3tZT8XD11NdPEv9&#10;O965ek5zgA/fL+FD5vDx07JwyXLpr7aMr7/6Ur78/G+KU1C8xeSxUrBrixw8vFd9t+DTI6JP+bNf&#10;JXfmPGme3lpaZTSR9Eb17dytUzvzT8n7Cxj9E8cO2TsCbQ8T72vgK7AxjBw2UBbOzZVD+3bZHoJr&#10;RRftXSwvd5rFfwWbNks/49vCxx39BT6tQvcruH2F/H3tDJsa/Qvv40cfuwJjnPU27AvYMuAR7K9g&#10;cFbrPgbs+MRwAhtm41rLoJwPkXivZy869plEImH8hF0GvsT/xf6Du6Vg51ZZrnsaBuh7Z6s2GTJk&#10;2ADZrGMSWjnf0FbHKWAzxB4zc9I0ad0sQ5qoPbZdqwzp3qWdrFg2T65dPSuFl396xS5IP6Qev9c+&#10;p6+vU3I/44bxDa6Qg3Yhz9zXCesZ9AHjBhsedkjfe05+/O488eCp7jPRPKH0Q31nnzp5iu7r6COF&#10;6k/A1k0dI1MeYWRGjJ+mceGay4B+2fKsVO1Af3KinuG6TPi5sLBQOnZuKwO1zwoUX0i8H1pSrusI&#10;4E2cf2gvCbspNjVwfNDK+xVfGshR5BJ2Ok/87v3t/cBvyHfkEnMFGCW/h9/47LTlM/47iJnRo0tX&#10;aaXxuMaof4ApEybaPs0Rgwab75Uxul9myrSJFh+umY7nT//2V8P6TZk60exwPseE5fg1zqy1EH8C&#10;7AH2feJOMB8w9mbq2MVPWX3dJ4R/rTFjRyh+cGdlXDGngbfP+ZO2wGfgDubMmKnHDPN1AFagTUYL&#10;aw+29c5d21sctoaKHaScNevw8fZAn1afItYH5FT1RH8jM+BzfDYg/8F90le5amslphtxUMLEWGdO&#10;BCvC3qg5s6bKovmzLSbdzGnfynDVD3ISvWXKxLE2jsDOMW/hj8X9m4T5sV7lfRraBrj3+MFDhoUB&#10;lwEmAYwB/lnAGODPg7ka/QEe8xTS2K9V9Ux9wN6gL7l+AX8zN4IzwH9RO/V7wpm6jRw8xPzoE5Mn&#10;Gt9vLhmeQC9Df2FcIPNoB34csEvXr1/f+oJ7uO685Dk6zcAkgCEAW8C4AV+A/OI7GJQJqvfh2wZ/&#10;S+63Bb8w+GAK5Z7zKOMAezW61GKdx8D7dFWcAfgCcDZgPRhj4EfgDX/O6+XnUJZQd/AIjk9JJBLm&#10;14Q+HKgYHHA4jAVipRGb4Fdi41BHTeG49LyJIQPdGJPUEx7iPh+33Of04XOon4FrgZ7Q23FB3BMm&#10;8gMzAY3A6jx6UCJnT5yU/AULTbaA2wLbE7aR56lDSNPtKiOIq4A/GeLD4JcHXp7+7STz7cO8Heq9&#10;YT3DtoR1Cz9DVw7neT/7PUVFRRaHC2wtCT2XtuMrCNwMuBbGpWPY/TnO3jbqV6A6NT5EGMfIZWQD&#10;WBlwjOjK4I3ANFzTuFLOp4wdeIPvYR+CL0GehrG50BXhOfB36DPMueSPHkX/+hxDvegzrxvfSU4H&#10;Lzu6qv+VhYiNVbBlq2zUeWXzdxvM/8+F02ekTP2QvC6FfEMfcDhdw9949u6Nm3Lj56tySefzHxW/&#10;gW8g8I34DTJfTSkFwBshLVJ+fuevrpPwIG3nvQn6cB25wLsDfes0oz9SaReOAfoBXQaaM2eDFeYd&#10;B5kPb8ILzpchn79zxd/wAHWhvpV01v4jHtuTEt3PoJ9Tj7BfXvf5DcXEl2MKxBSIKfCnU8DlFv78&#10;DPOrMmz/rt0WR/LQ3n2V741UxOUqn9+kU/FbnGIKxBT456DA63SS8Bo6G/oYh+uu/I4sQN8K733d&#10;538OKrxfLaEL7xLgt1kvZE0IPRVdkbUL1ih4j+L9I1xf4JkCfW/hOnqr0xf9m/cJ3vFsHSW5X5B4&#10;RubvXNdd8dvCvkjiG73gd73GvezrJP4Ra9jslcQPzM1fisxPOPs+n5RpTHmNyXRYfXYTE4l7wcOA&#10;O3lUes/y4HcwOPh6wTcMvmKuXGb9osJiKXXv0l4m6DoSMZp267ob8ZKmTRpvdSJ/MDL6pqm68PPI&#10;94uuqbPmMm7UMMPT4I8GLAx7U3t07Wjl4y9mzsypAiYGPAyYmWaNG9i6fIM6NeXzzz6xWEz1a9cQ&#10;DvAyrOlkqk/3phpr6Zta1aXmNzWkhu4RaVCvkfTvO1iW56+x973wnVUrFqeYAjEFYgrEFIgpEFMg&#10;psB/OwVS11tdv0YfdJ2QSrJeCs6C/dZgZVgfZ+2zS7cO0k8xyqvWLJO7xTf1zgr1r0J8isjPxG9J&#10;jEyFgg0OHzoizZqnqx1wpFy4dFrvjXzqU2aYKJe1WtZp8RPDujr2ZPAy2H3YU853bPj5+fmVe3HJ&#10;h2fRuXwd1/Uvrns5XAOvAkYAH/Lsk8WPPFgc9iZjH8LWh4/w0WOHGwYCzAEYBLcv0s7oiGpOeeB0&#10;sDVhD6cM1vJZoyc/7IfgEmgPdjlwJNAS3dzXisM1Dq9/SJeqfPZ8aDv2JfBF1Ac7LfECHGuETRNb&#10;JDTFtrBt2zYrLsIxOR5I+0n/HpU9VZ1f5M7NB4argS+IeUX7scf53lPyGjNuhPJHH+nZq5vZf3fs&#10;+kEeqK4PzsL98LypXdSZd4yd2zYLviXR/du0TDdcez/F2oB3z52dpzGADpqtbfPG9WpvbKo2s0x5&#10;XKw+TyrwAfF+CYxM/op1ioXvJF9rLJbPPv1P9Q9TU/f6tpC26jep34AsmT5rsmJIipS/lCh6P8eG&#10;dZtl1Ijx9s5BTFlis3pc2do1vjL/lfjQxObkfBn2P7Yiw4xkZUp2L7Xp9ugqPbt3sneWzK4dxI9d&#10;e7bLzdu/aKH6PqwHcZZe8qZ+T+4xgwqeP2ViR4I3sVVhr8VWyJiGJxkX8Al7gTdt2ZCMyRLx+yON&#10;8wT25mUZ5Px+ifYjhxgv2JKxoSUSCePNIfqeh20/s2cXw+Hl6N6FCd+OtTg090vuvGIvcnlFO+FF&#10;2tE2o5VU/8dX8sVnf5Na1b9SrFJjmTh+mGzdvEp279JYVlr2244/2jL8IDguj2cY18gmMGfIFmQm&#10;dmzez6E9GAlwZeDUsBNTZw6XV+RBP5U8jeItQf1HTx7LOrXTzVCczM0rP0e8loKRGTlhujROz5CB&#10;OQkpN3wbOf25KZxDvA9YQwATgA+ZPOX9ov9i77z/tCiytv8vvT887+d59t3dZ9UVJAxxyDDkNERJ&#10;juQoGUHJkiQHQbKAiCBIEiTnMAQByTmosJ73fM/MGYp7h9VFBJw99Zme7q7urq66qrruCldd58xx&#10;jURBGUKHCJ5MwbkmQ/MAR50DbwKuHvOd7uAToQ8Ahvn5+ebtz3Di73c/1sM7F4V6Kc0Xrw95zrDW&#10;Vy/5ZKFUyaqgc/jNzC4M2uaHdK356uUr1DbcO6a/ktOgjtoba2FaWBM+GitfbyngsTB24s7jwXn6&#10;Hr/OPCF1Jd8Zv2n8DrRSu87t9XuGOzhuwmjZq/q4jtNlHQvx8sB4Dc5/3zgmbcQTHfZHOneZr+Xo&#10;03nzzV7HEP12hysncrTqb8Fzox7e8NUXqkWkc4WF+eD4E9Zvccxv9+7d235H+W1uoDom/NbB/eI7&#10;SPVZeA84kHbuhfOIfjDjNhfOqp6O8gYZo5k5bZLZ94avBxcIvgFjUnwj6W854aXjWswNPDFfr/nL&#10;3MKV8xfkW/2dgG/w8aTJpi2AxgDfHuFmhkm4v6fj+6ANMmvax6bV8tnSZbJcObbbdP4j1dV/Whwo&#10;69TtfA/8VqTz1LTVGPuDKzZN+T8cp5h4mSJs/14Ji7FC+Lvo3mCvBs7vCS1jO7duk+OHDiuQ+kDh&#10;ZhwUsC38dj0sD49zc4r9wT17Zf2az2W36sJht+mUcoawG4SNqfTb5DhNB2HzTZHn7ogn+U39AKeT&#10;PEVTi3lwj9sTe32QejT9Nj0scGLMNJ1PykwP93rd7M+l+zS+fm96/Ym4KF7Ek/RjM+mSYoAj3QXj&#10;rY+fLIoveCuGN3T9ONyfB7dVl0nny9jg96W/76SD3yHP33/Ki8fBFx152rz8p+n3m8CJMeVMx++1&#10;fz88Rxj+bu4tSkPhg3CLqLPIP/IE/oWPWft7ecbDID0eBvWp30Nwjntx9Sz38X1R5qmf/Z70ecKg&#10;TiUeKU7g4eXQ4lFY3jPzsei8MByvnwmX96XnpCP9neAdnsaicJ72nsLwPA2Ez7NpmcXv93ApXhwT&#10;b8fKz3mv5xF+XheTXtpf9Ndoz7k/9xMOrggDO3v2f7zfywPHcKfYzO+R8qvu3ZcHt26bzRI4a+jv&#10;8e38qPlPnP/V9uyxiicDgUAgEPhtCGCfEq4ve/ol/F5cVV4lXGDaEKn+XvqbQD1IvRYuEAgE/rgI&#10;/Ku2ydO+b9qvtNfZnuX5Py5aT485bU3apPBkaIt6e5HxOPpetNfdz0OhzQ2G1Ku0WalT07ZrAb/8&#10;ody5eUUf0bVfOu/hXBW4KGiyYIOJa3b9vtblhceXVQ8bTXHWPm7euE7OnWG8q4BDg8Y4YyLwZO7d&#10;viZTdLypfesWqrtyRs0q6Toz1aNBL4Y1o1/oelPetXvHVtufP3NSNq7/XG5fv2wcG8Ig/BFD35O5&#10;s6Yl+uUPVQf+gGzdtN6uz58z3bRt9u/ZIeiTMzYNH6ZnV9V8V5tJrM2Ea8MYNhyYcm+9IU0a1JXm&#10;jetLOx3Dgi/D+DQ6Mg1zahk/CLtMOQ1qqeZyBcnWMfP69XNU3zZHalavLS2atZEBfYfYOEN+fr5h&#10;Sx6l/VkFJFwgEAgEAoFAIBAIBAIvBQHafLRN2Hubm3FQHwtNxzFpSzKPwvwJGg2sH52uXOH1Ovd2&#10;+er3Gv+CtiDzcEWaAdqth0/x8Kefda7suLTMbSHjJ4wp4sgQfjr+CwiMW/t7aTMxRo/WCu9lvpQ5&#10;H8bmGaN3/QWeIxzasWwepqeJ8NIxBK4TBuP2tNGYg2POCu0K+ALMX8MXOH1W518S3gHaMT8V6uQU&#10;pPfxPBNt7EztfOJFOxydGuaswI05ctZEk7Z0boS+jTsweB4ubXPSpif/4PFM07kzuBHYVCDNaKmz&#10;gS3rhD1ezpEp4DzpmIv+3VS7Q+Tpg7uPbCyafHBHXvE8eK7TOe9de76RLdpO365teubJnTsFhje1&#10;/f/LTsuU9glot2Pb9aNxH8q40e/b/Cl9kGs31JZKYSAXvjutfJK3pX/PLnJXOTL/uPc4Xr/8nuLv&#10;UEkY2bD5G/lgzARp3aatVMgqL40b1FONg2GyaN4MtfszTT5bvVRu3LyqZRZuvoaj28njZ5XTf9T6&#10;NGht0tc5fni/fP7ZMov7OuWeHNq3y8oqZZTvzftfHhPKAP0YNDIXzp9l9qbGKj8EW7Ib1q02e7eO&#10;J2UR3gH8NP8OvXxS7v078D3fyKlTp4yTQtlkXpT5aOZFKaPwGygr15SjlIYHP0ZnHcyvYO+xfbZ9&#10;WtcQAt8lZQg7W9QvaNh8qhtcnd17d8jFy+eL6hZLs6Yj0xEG3xf1xcI5cAaGS/NGjVU/tIXiOFOO&#10;H90jly/ly727BXbWwORpW2bYxZ17nUP+eb3JfaSDvjfcmPXr19tcNt8jdQR9de7lOs/7+9PwuXZX&#10;BbhQXHlAHa3xPKtzP9+qNsajwvFSvaJXVUO2UEdm6AcTJadhE9VB7SmP7v2a7yt947MdZ5ZbQiHt&#10;ZguoeSP9PpbJbe3H/6zlBh7XIy1DbORfWj9RD8PNgrNIXewOPhEcGep+6iWeSd9ZMFZRMFdHPU99&#10;BL8LPRM4GoyN4MA4fR/nfKvztA78+//+TRrn1Lf1/PgVbRpHuJHfnTslp1Qn9/LVC6oflvLQLGiL&#10;D/nozsdb0JpgTCazbgcf0jtvwSytHzc+8ftpvzGFmjtenvy3izj7bxvp/jGDG0C5YC7dtQnOarzP&#10;qAbU2XP5pi3l3/J9Xc9UcOwxfvY985H8psH/RDcA/idcNzTTwJ5ynDr84WRWrFjR6kN5SBkuaDvY&#10;Xs9Zk8XYE3Wg5VNhAGAMtuDhmKThc51nvF7BpobNMxTmKVwi5hjuKZfA8jiJGGUnfVdy6TcdEiZx&#10;4ptn787KSFrW7Fj/Ffoxt8uznhZ/zs/TuJJu4s8133N/WiY55xm+Ae7BwSVIXfpdmT9xQY+lME5F&#10;e/fTy+QD7y3OoTsDv+Neho7DQ81DtFU83sSJfPSy7WERLvNAntfuX7QnXlrverx4z43LVwp4JHwb&#10;6rw8cOzp5rg4l2LKMVuKYSY+meeZOJD++/qd6ouL4viz/j4VxVkjQdq8DvM4gYf5kT7lyDCn72l8&#10;Yu8PcJuGS5n6pTQmj9i9pIEtM+7pfYRLHZbWn+l1jgkjfTfYUf95uFxL89Hfm5ZBrvs7/DnC5ln3&#10;Z+/tU9LMNcIin4gj5Sh9lue9nHHsjnC4NzPOhMk19te+v1jAv1JehX0HXu41T+ArFed4LjOd6Tm4&#10;cM5GeX2gdYJ96/qcczjg9dlvvL6ANFldUfiyzDJZXBz+XT/w8o20+zuJIxhxnmJKfLyvwzV37se9&#10;aBFiy6x79+7WnuMe/B0L0vFbHTwoykKah0+EmdZb5B35mPgRh3+1PRFWnAQCgUAg8CIRoK6C11dY&#10;Z106d16+Ua2xowcOmh8cU6+/0t+ItM3yIqMb7woEAoHnh4B/20/bF/cm+ju0i9g/7Tn3L+75kupH&#10;mjP7AbR13dFup6/JRpuS/nrquJfnCYd7GGPE1tEPd1mLqZyTIweMS8Ixa37MhlLhuMbDB3eME3NQ&#10;10Dt+maLTJ860WwZrVm5VObMnGo8lCvffydcX7l0kaxYulC+WL3CNGWwPY3to2+2bjQeDJyYndu/&#10;No117DB9+flntq7o2+36u6D2qdGVIQ7LF39i4S1bvMC4LGjDoFuDrg1xRcscPXLGk+HhsMc+EmET&#10;L8bb0cJZvXKJcXnQkmnTsqmUK/2G6ccwFs/7B/RRTXLlzmCrCe0Z4jphzCgdJ1f9mGpZUr5Cacmu&#10;XlltiDfVdbktpF7dBrpWMVe65fW2+QfmCry/RV+DvhwufsMMhvgXCAQCgUAgEAgEAi8JAR/TLW6c&#10;kWu0X7zd4lHEnzF8dCVoj7Exl1hgf6jgnGN4FPApHilH5jtdN9uufVuZMvUjOX7ykD7zeK0LY6eZ&#10;bSLGUnkve8bR2XgvbVQcex+3ZZw2HWtPx23t5sL7ed6fcf80TPx49jEWOu+k8fQ5XdIJF+Exb6Zg&#10;DsbDYk94OMKgLZ0Zvl3Uf/j7eLHfyzXSRR/neTnanR4nwuRdfu57/NNjx/jBTwWci/vaxrdBGYX+&#10;xnX1Y0qsoClb7Dwo4ZEfcCrACjs9YMeGJo/zLMjf4vLDy8I/tAxRTpRsYjqVcPV1wkjfr2VSw73/&#10;g9oxYJ2olpHjRw5KXsc20qdrB/nh5gV97vHYvZ48k7unr76n2Xn91j1Zumy5tu9rS9NG9bXPsEHD&#10;Y05cOVk2n/1I0/lA+6WKk2Jk+kmKz0/J2gFPv+8L0lYwb5BGzssMfrZuwN5TgJ09qxqZ9L+YR+Yc&#10;TR7m7R9rcxTcWxAvXXemZcnzk2PCdwf2lAfwZsvMC8JH7+fWnWv2Lo87fIeCYw/p2faezzxt9YmW&#10;VXfkqdt1orxQjlJ+mpWtpI/rdQXpcXfi4FFZsmCh8R9aNm2k6y826yW+T95TMAcNNk/bPJyn7akb&#10;fb6Oe3zdid+fxiUTW5515/nDOWMbfo2Ysl27/ZgL9gMYUQVaNfgkR2aYcmTqN2qqazR66Rzbdb3p&#10;93ekK40/b8zPzxfsZTVt1lDQjuK3gO+eMomNH//+SSuOOpf8n6y6Rthbgh/lDi0eNL7oS1MmKL/p&#10;75Fz9ChLPk6MvZk6deqYzQevS4mj4+phM0e5eMEn0lrtwPTp3l21LnaYjgfz7KbT8AQfRtf5aL3j&#10;cU/LP+9O87q43x9/J2l4HH9dh3TvZvJ7ouudVGfrrvql4T++X7UoknIDR8biqfu7Oh+vH0hR2WCO&#10;Nf19Ju6E+RAuXdHvtsfq2fakmbgRJziXf/7zn02LzOPI9fSYt6ArQ36SP4wH+VgSOsWM/xSku6AO&#10;I68d10yM0xhzD5j/02+YfiPolcDHeGJ+1OdKNRDil+Kb+XuZvud5HxO3As7E43mQJzgp+kLKrX9j&#10;xJM0enwp72yOEfEDJ8qY4869jh374tKb/ibwPv+efe0ydc09xfAJjRvmnNXxrL+Lc95HfOBHud4M&#10;z6N98oTeS+HzPJM63u1h4E9YHh/S5XlMPhHudeVBWf4SnWQz2wTqRZrdeT3j5+me96Q4co1n/X2c&#10;2zs5UGccloJD+59ZvxNXi4+WNctjj1vyjXp95cF4vvo5ZYE8+FnLiYcF58txTbHxZ9L8c7+n7T3N&#10;vDcz/jyTjhN7HuBPvQ0W/n6uFfc891I2rC2o+OIy45fWh+Dt4aTfIfFLsfE8wS+NF+GnaeG+tGxy&#10;vbjySj5QNtJ3cG9anuB1pflIeaaMuyMemfmZ+TtAfJ54h5cJ32vZsHLLt4Ff4sA6LcvJpWc+JMzM&#10;dhfpwB/necEx8QbLzDj47yv3pHox2DKrVq2a2bRFn8q/HX8+M994/rc42gHp+ylzxmNybHWumfoH&#10;nqQWGsOXOPyr7bfEJ54NBAKBQOA3IaDV1G1s+hW2V+Fsrlu12nRkLitfBtuC1KvUYf6byPvS49/0&#10;/ng4EAgEXhoC/6ptwjXaZ7Q50++dNqf1PTTWv/T8S0vYC3oxbX3wAB/atOxpf3obPG2vgxX3etuX&#10;KHLO/Wy0fcGb62jhYit7u+oJMxbNeh7WPV67dN7GbLGR5GMZ+ccPGf8Em9KsdcSGNLaT2LNmEj30&#10;RfNny46tm8zedNOG9aRx/TpmS2npovly+cJZ47CgLcPYyOH9u2Vgv15mpxo+C5rqXVWnvbfap8am&#10;0tn8Y/KDjh+hy7vhi9Vq02imvN22pdlSQgtm0YLZxmFBn7xalSypWa2S1KlZ1XRgWH9KfNCVOXZ4&#10;n3Rom2t2l4YM7CttcptKhbKl5G9/+W/J69Te1mieOnFYevfIk1HDBwt66ZUrlJEGdWvKJ3NnSuk3&#10;/leqZGdJuazSqiVTyTgyLZq3lJx6DY0j0zWvl43zpX3MtFh4PyH1i+NAIBAIBAKBQCAQCARKCgI+&#10;hoq+SNu2bc3OCGlLx19LSlojHS8eAe8P0h/ChlSrVq2Mq/A8YkJ/iH4SDv5Dt27dzB6MayTgT9+K&#10;Phf3UqZ9834Y94R7eQigF4VuBbZdsMNDPrG+vbg+mPeBX15sn/5mL+fc4X17+DP3VL+IGa1Lqlcy&#10;XW23tGjSVMa8P1Ju6Hjqi3I+juDvQ0cEm27NcxuphtTX6s1cprJLdA7wkU5Z/wRdQzlkPnbBc2CP&#10;phV2krDjh0bYt99slh5qa+u9vj3lO9VxYYwA3ZEfE44H+YnjO3SHXTnsPMyaNcvW+7g/GKb3Me7B&#10;PdnZ2WZrbt++fX5r7H8lAuBPXQeviTlR9GSYdyVvyVOfo/Z8OnXqlGnNkD/YGvN5Zr+f13qd+iuj&#10;ELcFAoFAIBAIvGAEqLPdUde7g6uCDb46yoPERi42WNOx8OLaXv5s7AOBQCAQCAQKNOYycaD9jM3W&#10;uXPnGlcVW5v4Mf4RLhAIBEo2AvSNaWvR56b9BUfOx4NIedoOS8c6HJVMP8Khj87GsYfv/XV/7o+4&#10;T9NK+hj3o770MYenpQkMDVPVMGfMibWK6H6zPfpB12aoHxwYdFtY54Mey9SPxpl2C3aJ0A0/cnCP&#10;3YduDBor2EPCBhIaMeiBoxmDFsunn8yxcLBvBPcEW0av//VP0iintvTt2VU2bVgrF1QLGFtLrIuE&#10;A8MzQwf1s2M0YFq3aCK1q1eRerWryYfvD9X1ovuNu4MWzZKFal96ygQZPXKYwHWBn9M9r5PkdW4v&#10;uarz3P3dTspZyZE3X/+LtFd74vBo0ClHH6Ze/dpSN6em1KpTTSorn+atsn9XTZhK0l3tKM1SHs2U&#10;iWMtjJa6Fg4+TaWst0xnpl6talKlYlnJycmRrKwsG1+rUaOGvPmm2rxXreHu3bvbGrr8/PyiLEj7&#10;BByXhPJXlLg4CAQCgUAgEAgEAoFAIAMBb7+zfhz+wogRI2xdadomyngkTgOBX40A87H07dB5xyZL&#10;ixYtnuuYkfc54XoRPjoXX3/9tZXhp0WS+KS6Rk+7L/x/XwSoe+Azwddo1qyZHadvZIyBvnNmXUTf&#10;OtMvfe5FHXv8fOyCOHl5JA7MUD1Q7gkskdt378gstRvUpEFD+XD4CLmPrsgLcsQvdcyPtW/fXjp2&#10;bqP21rbrJdUpUHGlh7oeUs1HFXFkeCbtC2Pji+f4hrHVMHRgP9Vtqme2ldGiZWzCdKRUV8qOM57X&#10;U3PYCSMMNGj4Vn0uz/d+H3mP7Tl+l0aNGmV2mrhma9BZbx7uFxHw/Fu3bp3xkrC1dObMGXuO78i5&#10;XV5GsD3IGAl2OCZMmGC2CLnZr3NMGfdwOQ8XCAQCgUAg8GohkNbZaXuJ39lDhw6ZpljLli3NfiL9&#10;vnnz5pldT/QP/Hfh1UpRxCYQCAQCgVcDAa9fqVvpq9CfxX7slClTzCY46whOKT8Gm0twZKhT2dK6&#10;+NVIScQiEAgE/l0E+P59y3yWPjLr9xj/pF5wbgt+8GaKe45nvE5Jw6OvndnfTvkl6b1/pOM0DaQb&#10;/UvqyXQcyMcowIw69gl8Cjky2E7a9vUG2fjl56br8rNq5sNXOXn0oPFbLp0/IzevXpSL508L41TH&#10;D++XxQvnmh0m9M7PnTkh+/fskCsXdQxLw8T20v3b12X8mJGm63Jgz05ZOG+WrQdr3bKJ6bHUr1tD&#10;0JRx7s282R/bvZ8umCPYPZo2abxpz8BpmTHtI8lt1sh0XhgzQwPm9o3LxtnhvXu+3SbjPnzfuDCd&#10;O7QxnRf8scMEz6VDu1ypX6eG8W7gx6A90za3mVSuWkHKlS8tWRXLSLUalaWKnmepVkydejWlU5e3&#10;BS2a7ErlpWzp16VGdkXj98CNKV/m7/KXP/2XjfGULVtWqlevLg0aNLCxc9Yq9uvXTz788EOzwQrm&#10;ON9z/EQe4BEuEAgEAoFAIBAIBAKBEoaAt3fQkWHeslevXnL69OngEJSwfH5ZyfHyhc0byhZz7NiK&#10;RffleTgPnzb8oEGDrN3PvLs7+pb0udL+GNdSLoPfG/sXjwBjCMzP1K1bV9D/v3DhgvGp0nV3mdwT&#10;8s7tAL34GD9+I2WK+LtjLNRtC+EHR+buT6ojq/sHWj7nzJotdWvWkuHvDZQfb6ndr9/Z+beRvgYu&#10;2Uzl6tSuXVsGDekrh4/pmhY4Mv/Q7ZHaNsAGWaGODN9OyiUjfWjI1KtXz55Ht5UxA9beoGlbwJEp&#10;3FuqNSwdP850Pj/XtWtXW8+ejv8QZ/LXn1u2bJnZ/pkzZ07ROJFrR2WGG+f/jIBju2fPHtNrgo+W&#10;6vH42IfvyeO8vDwbL+G7pK7OdIQZ9WcmKnEeCAQCgcCrg0Da5qUNnLYH+A3dtGmTjB492n4X4Cij&#10;EdenTx9ZvXp1ke2lVyc1EZNAIBAIBF4dBJxHmNat9F+3bNli84vM67J5X4aYp8evTkoiJoFAIPDv&#10;IkB7iu85/f4Jg3YX/uzTNhfXGE9xvpzfgz+OfjV+mc/Q1/5P7m+DB9ik7Vnw+ukBtsAZXXtoPJdD&#10;+3fJ1UvnBLvQaLWcP3PSODF+D/rG2I5mO33yiNy4+n3R89g+QlsGfsyDuzfMDlKn9q1l5PBBsmLJ&#10;QuOnYM8IvxpVK0qVCmWlovJTunbpID27dpHmjevb1rFdK7O1NHv6FBnzwXD5Ys0K4+9MGDNK3uvX&#10;UzZvXGc8ni0bv7Rr2ICaPGGMtGvVXHh27qxpgrYNvJlVKxablk2/Xt1k0IDexpeZNGG02XnKrlxe&#10;aqkuzZulXpM3S79mejKNVG+mYuVyqiejejBqP4nxObRrKpQrJVnqxzF2m4g/a9uaNm1q/Bi0JFmH&#10;Vkd1JRsoVwZb2z179hTG3nw808eHFLD/6LJI+sMFAoFAIBAIBAKBQMlGwNuepPLw4cPSsWNH4zEc&#10;PHjwibnRko1CpO5FIIB+JroR2FuirLl+0W95dzqXTjisg23UqJHMmDFD9u7dW9RP9Xdk9rHcP/Yv&#10;DwH6XuQbczQjR440W8LFxYb7GItw96rkJWOgOOKzaNEis2kDfwd/tRwkV+/clp/02oMff5AFarum&#10;gXKBhg8cJA9uPObWeJqe9z4dVyF+fHPwI4YOHSplypSRGbOnyLkLp/S1rIfSsYaf9VC3h4UcGZ5J&#10;+SiM7WD7qHHjxvLWW2+ZXitjBNhq9nGIor2t8Sl+TBi7DvCh6I/D10Fjyh1jRL7hh70f3se6Fvg9&#10;xInr4X4dAv7NMNbB+lb0ePbvhxdV4BxLL8fwY+EuYWtp0qRJRZozfj97fyb1i+NAIBAIBAKBVweB&#10;9Pefvl5mvc0cLzp+K1eutDbY9OnTzUYIfMpwgUAgEAgEAk9HwNvW9ElSl66bSP3jOBAIBEoeArSr&#10;qAu8HqDdlVk3cI0+Nhw6xj/gynCP82F8LJNxrkw+CPf4fSUPvYKxs8x0gSk4FJducKOOxa4Rui//&#10;+OmeHDmwx7gll78/a3aWsH+E39GDe+XOzSsavK7r+fGe7TmGX7P5q3UCRwU74ejObN20XhbOnyXw&#10;WbBPhF0lbB2hA4OdpSYN60qPdzubfkytapWNe9KyaUNp3KCOacug2VKremVp0bSBDH6vj/FrZn48&#10;SZYumm/aMLyP+MLNQaNm+tSJphFTrvQbklO7umnSMJaGDSZ0ZbC9NKh/b/P/fNUyma/2k+DoVK1Y&#10;TqpVzpIcfW8p1Yh5U7dGTXKkjerN1FQeTBk4MaoXU71KBXm389tq372BxbVuzWxpmFPLwlgwZ4bZ&#10;1G7SpImgJdmuXTtb94Y9brRkWLOIvUC00HBpPqTHdjH+BQKBQCAQCAQCgUAgUIIQoD3u7R3sgI4b&#10;N04mT54sp1Qf1tv7JSi5kZQXjIDPu/JabM0OGzbMeFjwV+j/PC/ncwHox6CFRJu/TZs2tp4LXYTU&#10;Mefv/dfUP45fPAL0cykH27dvt3ULnTp1EuZptm3bJuhaYffF53Woj5jTedXqJddZoS+JRungwYON&#10;Awaf477aWbqmNpZ0BYw81HGT9Wrvpm+PnjJrylT58faL15Hhe+TbGz9+vHGSNmxcK7fuoOfEOh3l&#10;nRRyZFxHJrNEwGVZsmSJ5ZWtO1c7y+8PHWhrXlh/k45B6IIce7y4b418ZK1l5cqVrU5gTo64FTcm&#10;AkeGfjyaJpQHfrMc88z4xfk/IwBe7rCnSB2Z1on+fTkXim8SbgyaXOvXry/C2vOGvT/j4cY+EAgE&#10;AoFA4NVCILOepq/nbWXfU5/DneV3Ah47v7Gpht+rlaKITSAQCAQCrx4CPo5G3YktU9c5pT195cqV&#10;Itt19F+pa9N2+auXmohRIBAI/FoEaD/Rf/Y2Fc/xneNPfYBmNrwYNFkZ6zh69KitC/o1HBnC5L70&#10;XsL2+ubXxvFVvi8zLZxTb4IdbVL24EtbFTxo14Lt3l3b5dzpE3Jg706zP7RowWzTh7F1Wj//KGs+&#10;WypwS7Cl5Gu34NPs2/2NTBo/Wjq2b2U6yHBgdmzbZByUIe/1NW0YtFZy6lSX3t3zZOa0SZLXWW2M&#10;K/flvb49pUPbXOOdwInhnpqq2QL/BJ0Z+DLV1eZRkwaqi61aMh+OHCoTx35gWsvYWHr4wx3JP35I&#10;Ro8aZu8uW+p1qVqpnIwaMViWL/lEZn08WdCKwbYTPBbihk4z2jIrly6Sdzq1Mx0YbC/Bg6mgW8PG&#10;9aRHr67St38vadW6uWRrfLC/BO+mR9fOxu0p8+ZrFude3d6R4UMGyNJP55teMJrQbKxDy87Oti0n&#10;J8f02BcuXFikI5OWn8x+RXotjgOBQCAQCAQCgUAgEPijI5DONzNviS3lnTt32nzlHz1tEf+Xj0A6&#10;l82YEdqNEydOFPhYz8N5W52yi4OX8PHHH0v//v0lNzfXuDK8D9su9K9w3t+0k/j3UhHwMQXyD33/&#10;AQMGmI4VXBO0LJYvX25234qLpOdncddepJ+nAQ7Y1KlTTReFeSYcqjcPlCdDyYN+cjo/X9auWi27&#10;t32jBn5/fy0Uvg+Pn77eHGM18FM++eQTOZF/SONFLHWN+UPd/wJHhnEJxn93794tmzdvlu1bvrLx&#10;hru3rmoYmkq3t6THP9y9ae/je3OXjoWgVzJhwgRZu3atra3y3yLim8aZde5ozmzcuNGDsd8nv7/I&#10;Mw6KRQDMU6wYe/Lxex7w/EnH7BnHg0uV1tPkPWHx3aX3FvvS8AwEAoFAIBB4qQgU10bCjzrf6/D0&#10;N5nIcr24515qQuLlgUAgEAi8oghQnzLWQZ3KWgm46Mzt0s6mv3TixIknbEvTHo869hXNzIhWIPBv&#10;IMA3T5+a/nHqGHuhDoAfw7gk64uoB9BwzddxIOoG7kn75tQJ+KVtMvwYH+M9HHM/4yPcV1Jcml7S&#10;RH0KL4a0guv169cNR1/H4+m+eO60jTk9+uGunDh6QE4cOSDYU+IcjZklC+eZfSJ4MjevXrR7sak0&#10;a/pkqVOjqpR6/a/SWtd5odfSp8e70i2vo+m7jBv9vunIwEPJbdbIrmG3CB4MuiyN69cxm0VostSu&#10;UUUqlittnJj+fbpL57fbmP5MnZpV7bjrOx1k8cK5cvWirve7f1uuXTov336z2bgv2FfCXlOr5o1l&#10;2eIFph/DmrPxo0fK/t075OeH92XPzm3G3YE7M33KRLPjxPsrlC0lpd56Qzoqd2f6zKmyeOknMm36&#10;JOmv+jW5rZuZnky/3t2MI4PmTVaZN6V3jzxZsmhekVZO27ZtpXz58qYpXbVqVbOvjd2lLl262LZq&#10;1SrLB8fb9z5m5OexDwQCgUAgEAgEAoFAoCQjQBs05TWU5LRG2n5/BLzv43Pe9Bex4+XnvzUG9E1x&#10;6ZwvNkUYo/ryyy+lb9++Zndp165dxbb1f+v74/nfhkBmPx9uCdwJxhWZo1+vOhZwT4pzr1o9RVoY&#10;H2XzdMEOYXOOzEO9546Omzy4qeX2x99/jIPvzL9Bx5Bzvhu+k1t3rhTG7pGOS6jeSCFHxm0t+ZiM&#10;P/vPe1KWsf2jIMWs18Gl/WnnsuHPN8vYR+qHP+Mi4Me73THWlGpS+fyeX4998Qj4+Jvv/S7PE/wd&#10;5zQfwBuX+qX4Z44H2s3xLxAIBAKBQOCVQoA6Pm1v+7n78VtKPe+/Efj/8u/+K5XEiEwgEAgEAi8c&#10;AW8fex1KBOiX0q/BcZ0xDzbvE9qF+BcIBAJ/eAQYS+EbZ9zc208kiu8fzRjGWOhL09/2cRdsLXn/&#10;OnNsprjxGsKl7mDzNhvvSI85/6M6b4+m8cfPxyXw55g6FhzZgzfjRz//BC+pcPxJdWPUw85/vHfL&#10;1m8tX/yJvNevpwwa0Fs+W/6pHNizU3bv3Go2jtB5qad2iaZ+NM50XtB/QaMFrRa2oQP7SfMm9aVy&#10;VhmznwSXBftLwwcPMB0Zjgf2U92WFo2Nr4KeDDybLh3aGl+m09utjT/TQe0fEd7F86fl1InDZt8J&#10;m0nYYnqnYzvTkGlQr6Z8NP5DmTtzmoX5/rCBsmHdaktL/rFD8tG4D6V9mxZCmOjANGuUI3/5039J&#10;dvXKMmPWVDl0ZL+s/+oL+UC5Pb36dJMuystpkdtEFsydYfHF1lKVCmWlnWrMEJdvt2+WebM/lt69&#10;ewu2lUqXLi1ZWVlSqVIl02FnrSJ62OtU9xquEi7ND/IhPbcb4l8gEAgEAoFAIBAIBAIlCAHa6Wn7&#10;nqQV124tQUmOpLwgBHwu1vuEvJY+Ds7Hl+zkGf95+PSXnC/jQaW8GffzPeXb4+F+sX85CDDf7vVP&#10;OmbAWGOap5n8vXTO/uXEvGA8lHczfuFp4Jxyid+dh2qnWs/pxUM/Mec8lLsFHBL3/r32xCuNW/oe&#10;HeHRU2JXPEfG72U8hnwiTTjyyb5p1Y1hfU4BH0bXn6uO7KMf7+odheMWeuTfKM+RZx4X+tiEQz3A&#10;luY99+JSHhTv55sljLRcFNwZ/4tDIMU+rW89H9Nn0vrSjz1PrCzr9+iOPIj609GIfSAQCAQCryYC&#10;/HZT9xdX5xNjfo+pyzPnXDLPX83URawCgUAgEHg5CKR1pB/TT/V5RepW+jne5yGW/6oufjmpiLcG&#10;AoHAsyDAd+19ZH+ethTrANHgQDeGNV7eD6cNhqZMWj/4c75P6wr3o27x+sX9SsIePMCvuDSTPurK&#10;lIsBtqyf27RpkyxevFju374uPz24bZoxX61bI3u/3a6DU4wvP5Trly8Itpe653UStFzgpWzbvME4&#10;KhPGjjJ+TL9e3WT92lV2jfuwqbR/zw6zu7RuzUoZPKCP1K5eRdBhadY4x2wgEQbck48nT5DFn8yV&#10;AX17SLXKWWb/qGO7VtI2t5m0bdVMRg4bJGM+GC7DBvWXD94fYjbJ0anp9k5H6dyhjd2PFky50m9I&#10;o/q1pU/Pd02jBu2aTu1bm9bN+bMn5dC+XTJt8nhBs6ZGdkV5u01L07ZBA6d+wzqyas0KOa22pGbO&#10;nmY2l+oq36Z12xbSSjk1q5YvFtLa/d1OUk41Z/7n//4fGTa4vxw9uFd279hq60fbtVOejmrIVKxY&#10;0Xgy2DVnbSk8mfW6RpHySj7xu+aOcy/T7hf7QCAQCAQCgUAgEAgEAoFAIBAIBAKBQCAQCAQCgUAg&#10;EAgEAoFAoKQhkM5RkDbnqpa0dEZ6AoFAIBB4ngg8be73eb4jwgoEAoHng8CzfK9wV+C8oBUF3wPu&#10;AHaoBw4caDwD+BzwC+B7wDdI13bhx/2EwbOsCeIe1gA5ty4zTpxzb2a77Pkg8HJCgXNBmtHfAR/S&#10;h2OtDtfS9VknT56UFStWGEfm+pULetdDOXZ4n8yeMUWwo+Trs7D/ffbUMVk0f7ZdW7NyqWz88nM5&#10;fni/7N21XUaPHCYL582SSxfOyIgh70nlCmVMr+Xk0YNy79Y1uXzhrGCjCX4JHJYJY0aZPadrl8/L&#10;kYN7ZOvX6+19k8aPlrKlXze7Te1btzAdGbRjhg7qJwf27jRuDFoz2GlCi6Zj+1bmB5emlurANG1Y&#10;r4Cvo3aRVq9cIhPHfWC2n7DHtGn9Wjm471vj5KABgx0n9G3g/KA906FTWxk6fJC8o3Fs0qyBtFOd&#10;mZq1s+Wvf/t/kl2tkjRv3lyGDRsmubm5UqpUKalevbpkZ2fLO++8Y1rra9aulJ69u8pbZd+U0mX+&#10;Lk2bN5IueR2UY9NScjTNaLFTRnGeJxyXRL4W6QoXCAQCgUAgEAgEAoFAIBAIBAKBQCAQCAQCgUAg&#10;EAgEAoFAIBAIOALMw7B2l3kK5mYYG2dOJ9aQOkKxDwQCgUCgeASoP5lbZKPuzJzvLv6p8A0EAoEX&#10;iYC3bTK/0cxz4oQf37NradAWgtsCT4bvHT7Mxo0bjSPTrVs3O+ZedHd3794tO3fulLNnz9ozhOWO&#10;e+CIYJ/JeTRPqzc8vv7sH30PDqSftiYbmKYcIK9HSSf3wiPivtvXL6tPgWYxXJd9u74xfov5Fdr8&#10;Pn3iiOzYusm4JjeuYre94H5sH51T/RXOsbeU26yR6clw75ZNX5pNou1bvpKxH4wwrRj4Kzx/69ol&#10;Obj3W9m4/nO7j2ex05RdubzAkXm3y9vGqxkzargsX1Jg6wk/bDDxDmwl9e/T3ewwoTeTU7u6ad3A&#10;5Vm2eIHZW1q9Yons371DVixZKF+sXmF2mNCWYcvr1N62/r27Gx8mV7kzzVs2kbo5tey8fNZbynn5&#10;u9SqU03QhIEP06BBAylfvrxxZLCpVLduXRk7dqy8262zNGqSI1WVT1M3p6a00HCaKZ+nnvJjaqod&#10;qnnz5sl3331n5d25MgqY5QH7cIFAIBAIBAKBQCAQCAQCgUAgEAgEAoFAIBAIBAKBQCAQCAQCgcB/&#10;AgLMU6RzOszfhAsEAoFAIBAoHgHmepn7ZfN5Xp/3TuvS4p8O30AgEPg9EeBbTDe+STY4KM5DSc+5&#10;17kcaJuk3zD3uzt69KjMnTtXevbsKVu3bjVv+C9fffWVrF69Wg4fPvyE7RqehRdz5coV06OB/4Hz&#10;+iN9j10oIf+oE1PcSBZphY+R2tnm2O1rcw3NngL3UO7evKqHBbyXs/nHBP0YURvg2FC6df2SwJHB&#10;btLST+fLpg1rjduyZOE8WTh/lunPXPn+O3l/2EDp27OrcWl2bvtaVixdKAvmzJBvtm40m0ojVavl&#10;k3kzZd3nK2X+7Ol2/6D+vWXtquXGY4HzUqdGVWneuL707NpFuH/uzGky+L0+0q5Vc2mt3BPsK/Xu&#10;nicTx34g48eMFHRhhg8eIG1ym8qcGVNl3+5vZPqUiQX6Nho39GTWfLZUtn29wd4zY+pHpneDRg1h&#10;oV8Dv6Vho3rSWu0qwW3JqlhWKipXp2nzhmZrKS8vT1q3bi316tUzfgw2lSpUqCDVqlUzjZkmzRoa&#10;r6ZGrarSQuPRRW1BdVI+D+HBl5kzZ47k5+f/Ey+efAsXCAQCgUAgEAgEAoFAIBAIBAKBQCAQCAQC&#10;gUAgEAgEAoFAIBAI/KcgwLxNOjbOHFG4QCAQCAQCgeIRcG4M9aZzY5gTzpwXLv7p8A0EAoHfE4H0&#10;m0zfw/dZHC8FP75l2kKprgbP8q274/j48eMyffp048PgT3vpyJEjcuDAgYTjUcAJ4RocGmwLEScc&#10;e94BT8b97EIJ+gdOxeFMmuEMkX7S7naYwAd+0bp162TLli2KxENBDwZtF+PJPHogD3+4I/nHD8nk&#10;iWPkxJEDcun8GbOLNG/2xwLPBD2XiuVKS0PVXXl/6ECZPnWitGzaUIa819e0Zj5b9qmMG/2++X+6&#10;YI6MGPqe2TZ6t/Pbkqu2iLIrlZe6tbKla5cOxrE5deKw8WGaNKhr4XwwYojp0RDOtMnjpU+Pd82e&#10;UrPGOWZ/CX/0ZQh3wthRMnrUMPn8s2XGhYE7A8eGDc0ZeD7XLp03HhC2l6Z8NFY6tmtlnJthg/rL&#10;28qVqaV6L82VH5PbuplUqFTO7CWNGDlUhmj4Q4cOlVatWkn9+vVNOwYtGXgyLVu2lHbt2qmdpW6S&#10;06COlCn3ptSoWVU6dm4v/fr3kn4Deknvvj3MZljKVfKiR77Eb5ijEftAIBAIBAKBQCAQCAQCgUAg&#10;EAgEAoFAIBAIBAKBQCAQCAQCgZKIgM/NsGceh7kLd77W2c9jHwgEAoFAIPAYAefDxHziY0ziKBB4&#10;1RGgvZNyXjLj61wZ94e7gU0aeC7uaB/BiXmseVLAo/E2ld9HWPAQeDa95jycksyRcQzSvfOTwMLr&#10;TTByPA4ePGhaPBs2bJBD+3fJd6ePy56d22Tvt9vlzs0rcvXiOfOHO3Pq+GG5feOyHNq3S9COGffh&#10;+5JTp7q89tf/ETgrjevXkX69ukmzRjnGi9m2eYPZQqpRtaJxaWZOmyTDhwww20nowVSvUkEqZ5WR&#10;gcoj2bn9ayUyPdCoPzR+Sz/lm8CP+fLzz2TT+rWmRXPx3Gn56ss1dj8cm4XzZlncuAetmQljRsmq&#10;5Ytl1vTJpjkDZ6dH187GtYGDA6/n3i3VzFG7UWjYDOjTQ9q0bGraNHBv8rp2kuo1q0idejWkQcO6&#10;ypEpaxowo5V7M1TDb9++vdSuXdu2WrVqSalSpczmUosWLaRLly7Sq4+mvUUjqVQly57FvlLLVk2l&#10;b/+eMl45RmfOnEmzpug4+PFFUMRBIBAIBAKBQCAQCAQCgUAgEAgEAoFAIBAIBAKBQCAQCAQCgUAJ&#10;RYB5IuZofK6CZOKXzuWU0KRHsgKBQCAQCAQCgUDgPwgBdGLgABSnn/E0GOC3YJPm8uXLRbfcu3fP&#10;eB20nzK1UjjnuvNw4H/w7I0bN4qed04y92Q+X3RTCTogjWk7M00a18ADLC5evCgnT560/IHTsnnj&#10;OunT812zP7R751bjlNy8dlEffyg/3b9tnJmtX6+Xj6dMkG5qS6hS+bekbKnXpZVqrzRtWE9GjRgs&#10;/Xt3N07Lnm+3ydttWkrZ0q9LnmqqwG+BWwOHBRtJ2ErCf9H82QU2nh5hE+uh7NqxRdCM2fDFarl0&#10;4Ywc3r9bli1eYPo2J48dlNkzppjtpGOH9smP927Jlo1fmo7M5AljZO3q5dKr+ztSptRr0r51Cwu/&#10;Yb1a8k6ndmbT6fTJI/L9uVOmi9M2t5l0aJtrnBt0cqbPnCojRg4x7ZeOndtJ7bo1jC8D76WhcoDQ&#10;jalcubLZVkI/pmzZsvLaa69JVlaW2Vrq0aur6sV0F/at2jSX7GqV1PZSNRmsGjRfrv9czp8/b219&#10;2vuUURzHmRpKdiH+BQKBQCAQCAQCgUAgEAgEAoFAIBAIBAKBQCAQCAQCgUAgEAgEAiUMAZ/H8WQd&#10;O3bM1kezdjpcIBAIBAKBQPEIMLfr29Pmf4t/MnwDgUDg90Yg/SY5pq0DN+bq1avy/fffGz/413BU&#10;4LtcunTJbCXxvcN32bZtm+1pJ+GHg3/DOVwY9vA9nH9w6NAh2bhxo+zdu9fe7boyPJvGk3A49zA5&#10;L+kOfgZ4kRc3b94020uk+ebVi7J21XLjtcB3WbxwrtlagreC9gr7E0cPyIolC2XqpHHSPa+Tacc0&#10;yqktjerXliaqvTL2gxGmFYNdo/xjh2TwgD7ydtuWMn/2dNmxbZOsW7PStGHg2axcusj0ZiZNGC1r&#10;PlsqZ04eleOH95vey/DBA8w2Evycc2dOmH2nL1avkK2b1pvdJjg2xw7vk+tXLsiSRfPMntKgAb3N&#10;/hK2nsqVfkNaNG0gwwb3t3jWyK5odprg6cDBmfqRxv/dTqZvQxwXzJkhS5ctkk0ar9WqMTNB7TDl&#10;qQZNFX3ub6//RbIqlDEeTF5enjRu3Fj+P3vn4ZVFsrX7/+mudde3vrNOmGzOOSDmLGZFEXNCEXMO&#10;mBVzDmPAgGPOOYI5iyhG1H3rt3EzNe95AUcHB7xVi6b77a6qrnpqV3V17af3rlHD2Ztp2FDKlSsn&#10;P/zwg3Ts2FFWr10uCxalyvgJYyShX2/Hk2kj8X17yopVaZJ146raRgJ7NnsPQO6Q9xACAgGBgEBA&#10;ICAQEAgIBAQCAgGBgEBAICAQEAgIBAQCAgGBgEBAICDwrSOAbsJ8LN25c0fS0tJk3rx5sm/fvm+9&#10;6qF+AYGAQEDgsxFAr8iGbpwNfTg6xmh678++SUgYEAgIfBYC1ifpl/RTdP/wY27duqV2YeDLcK4w&#10;f0dcM/6G2YFhD9dl/PjxcvToUbXFYRwXeC+ZmZnKneHc6dOnJTc3V3k56enpMmnSJJk7d64cPHhQ&#10;+QnEsbRWQX5TXspe1gN1iKyf1YkxknoSiGP1pU1+91+VJ9hmOZCxS1YvXyIzpkyQqxfPuhR58up5&#10;tuQ8uS+zHXdkkLOTMmrEYLXNgq8i/Cz99N0/pX6d6pI0bJD0i+8hq5YtVp9M+DvC/xL+kLAXs2Du&#10;TNm8YbXmS97chzTYrsGGzfo1ywW/SPBuUmdOlawrF+ThvZvqA2rG1Amyad0qmTQ+WcsAx4Z88ZOE&#10;P6fG9WsrNwauTu/unWXY4ETZtWOL8m9qVq2otnEWO1sx8HfWrkyTCSmj1P5N+9bNZXyKsx8ztL9s&#10;c/H37kuXJWkLJWXcaGkUU0++//Ff0qJVrCxcuFDWrl0r8fHxakumQ4cO6nepatWqkpSUJI+dH6qN&#10;juvTx9mxadOuhbMnE6+cmSPHDsi9B7cLOFzaCN6/nJwc71c4DAgEBAICAYGAQEAgIBAQCAgEBEoC&#10;AXsf8vN++x6+unuPctvLl7nuZcn9dNubV+5f/uuTHz0cBwTKFAL2rZAVmrUA+17DzhW3Jw12aP3+&#10;wzFrL2U9oJ+zwBqJjw1rKIUFW1+x9RfS+XgUldbPk/RFbX7ccFz2ECiqbU12SlOtTK7pC7Zm+CXl&#10;K6ofcK2s4fMlWJRE2j+Dn8W1NvbHc7sWWUZrI/88cUn7V8iHn+/nHFu5C9v7eRLHr7tffz+ef2zx&#10;7dnAnnyiBcu/sOvR0nzNc1Y+6u1vfhki60eaojYfFz8fjtHtRAbyMtkhLYG5hdlWv3z5svTp00fi&#10;4uJk586dqtuhDQoL/jWOeQ7757gHm3+usLz886Tx5wb+tXAcEAgIBAQCAgGBgEBAoCgEjPtLHOY+&#10;zE+Y/7BXX0vv3NyG+eR71hvdMfu3efL8Sbbczroud25ck1PHD8mWDWvk4G+71a4JdkXgRuCTB9sh&#10;Z04ccUuYr9QH0OULp+Xa5XPy8tkTd8c8uX/7unIqXuVmy9FD+5TDAZ8i88p5uXD2hJw5c6bAZgpl&#10;ZB7GfOzPzpdIWxpDUXNXruW9fu6K7dZ+nz9R+yvy4Y1yVeCzbNm4poAP8+51rvJk4J/AT5H3r+Wx&#10;43jQLiOHDZSuce0EbgyclIb1akpMwzpSrXI5qVT+R2ni/BP17dVN+S1LFqQqf6VPr65qG6ZFbCOZ&#10;N3u6YDemf99eMtFxUOCm4KcppkEdGTIwQf01NY9tKG1axEp8zy6yx/kool2xb3PkYIascNwVfDSR&#10;Bm4MdmuwZ1Ol4s8ydGA/lZPWLZoItmTIb+qksbqPbVxPmjSsq7ZjUkYPV1kibbe49kK5Ep29F3g1&#10;vbrFyfDB/fU6NmhaNYtRf1I1qlZQWzjYroF7Q5qxySPUn1PNahWVJ5Q0dJhMGJMiU8aNl/59+kqf&#10;Hj1l45q1cu/GTcm6fEVYn/T7CPNuZPBbkb/S2CdCmQICAYGAQEAgIBAQCAgEBAICIKDvQ27+bYH1&#10;7+vXr0t2Dv59Of9O3rx1a/q8rjpuzPOcV/IOU5ohBATKMAL+uybrMvQDAvqrrKwstbt75coVtb2L&#10;b2D8MOPrgL7x8OFDte9racjLdFllGJKoRQcbOC6GF+tXFy5ckFOnTsmJEyf0u6v09HTZsWOHYmZ8&#10;GNaTLHDO1sB41/+UALZFbZ+SR4hTehEoqm2tX5Wm0iP/pj//VBkurvzU08+XY6t7WcOnuLp+7evF&#10;4WdYG95FlY84xC8uDfGM51BUfl/jWnH1/6vLwP1Y02Xc5xlheNmePsN1npNlwV445eSZZeWm7LSt&#10;hS/Fl2ci9yhqLOG68Wl41sKPadWqlWzZskUx9tfQKRtx2YrK08pve9JZm1Em2obf3Jv8wYB9ZP0t&#10;fdgHBAICAYGAQEAgIBAQ+FQEbF5j8W1uxdyFNcg81g9YK4Af4+YgkufmXsxxnufKozt3Bc4L/nRS&#10;Z02VVcsXq18dbI/AhYCX0aldK73+7o2b0zx7rL57sCvy6+Z1yqXADw8+c9atXqa+gLp0bCuTxiWr&#10;3ZCZUyeqPRps2ligfJTN3gHsfFndFzd/zX501635vpEPeazjsGaTp36H4JhgS+XBnRsF5/GL9Oum&#10;dXL7+lW3SOzm+I53BEepbaumUrt6ZbXbUqXCzwJ3BO4JNmQq/Py9VCr3o1SvXF7bCs4K/o6qVvpF&#10;msbU13jwUOrVqiY//Psf0qFNC21X+C0/f/8vjfOP//k/8v2//1ca1K2hvJMpE1LUvgz2YE4dO6R2&#10;ZODpUN5e3eNkXPJISRo+SOLatxbamLpgUwbeSnyPLtr+cG3K/fQfwZbMqOGDZSM+ldK3ybpVy5RX&#10;07NrJ43XvXMHtU8zdeJYmTt7mowbM1I5M/BxyB8bN5Sjc4c20qheLenbu5vENqqn+cIV6tS2nTSq&#10;43g4vXpL2sJFsmLJUlm3cpVcPHNWZfzs2bNqB4n5ODKH7DEXp91CCAgEBAICAYGAQEAgIBAQCAgE&#10;BEoOAebfzL0JvLcyN1+5cqUcP3lI3uRhDwMbxe791E3N895+kNxnjiDzu6pA04V/AYGyjIDpf9AR&#10;HTp0SKZNmybJycmyaNEiSXf8j71798r69etl/vz5MmfOHFmwYIEsWbJEuSK21oBe6Vt7fzUdmbUt&#10;a0ZLlzp/zomJaje2ffv2aku2R48eqrtr0sR9k9O2rfTq1Us2bdqkvCLTM5rO0fCyPAvbW7zC9oWl&#10;C+fLBgKFtaudL021sDLxrGSt1NZzS7KMds/C9iV5728h78Jws/O21s3v4gJxrO1trTIyjeUbef7v&#10;+m3lKWxPfQyDkigj4z75RwbK8zX6T+R9I39/av2j1YG8CsPVzlv+yAvPPnhD6H6YJxSGDfmCjemP&#10;eP6aXiYjI0OaN28usbGxsnHjxqjYWrmKw9fm+8Qn8Nt4MYWlpSyUi/qFEBAICAQEAgIBgYBAQOBz&#10;EGA+YcGfUzP/YK70IvupM1rt1iUdR+bti5fyJtfZtXZ2ZN69ei3PHj+RzMvnZevGtWorBL7Lof17&#10;1O7I4AF9ZdigRD2+kXnJ3SJP+RzwaLATsnTRXNmxdaNyJOA5wIkYM2qY2p/5bc9O+W3vTvXlw3oP&#10;3wJRtshQ2BwpMl5p/m3z1ML2xosxezL8vnPzmmxYs0I2rF0hTx7ccdVzvPcXOeoPac7MKZKxe7uA&#10;OfZ6VixdqP6KsMnSunkT5Yc0b9JQeSSJfXoqf6Z+7XyuTIe2LQS/RgvnzlLfSdh2GdCvt7YNnJm6&#10;tarKrGmT1PcSdmfgqeBzCX4L18kX/knXTu1k4bxZatfmysUzsj8jXaZNHqf8mXq1q2k54No0bVxf&#10;bdLAm6lTo4rmP2LoAOVLzZszXXp06ShVK/6ivJnJE8ZoufD7NGRAgsR1aC2DEvtoXvCq+jtfSePH&#10;JMnypQvUlxMcrOVLFqhcYveGsoMB921Qp0aBv6b6NWvJj//+j3Tp0FE2r1sv+9J3yZ4dO+XG1Wu6&#10;1g4nnm/16AsWeKcI829DI+wDAgGBgEBAICAQEAgIBAQCAiWDAPNue+djDXzXrl0yZMgQWbx0nty8&#10;nelu6jgyH/I5MuJUHh94ZQwcmZJpjJDrV0XA5J6bZmdny7Zt22T48OGC72A4MmlpaXL48GFdK8FP&#10;9fLly2Xs2LEyaNAg9XsAl+bAgQOq+/qqBf8KN2Nc8Hk/vK9T33bt2qmubvr06bJu3To5cuSI2pTZ&#10;vn27zJgxQ/kznTt3Vs4McUgXGUwHGHne/13Y2o2d9+OG47KHgLVjYfvSUqPI8pnuu6TLF3nfyN8l&#10;ff+ynn8kXpG/v6R+5GXr+qz1G5eB86UlRNY38jfPPjaTZ9tbvOLqYWkLqzP4EKew68XlX9LXP7X+&#10;4OIHflu9DKtoez8Nx5Yu8rz/G8x4NvLc5djuTf67d+/W5y48ma1bt2oc4lKWaIHzxmuJjEPe8IEt&#10;/2jpCzsHn6Ys2AEqrPzhfEAgIBAQCAgEBAICfx8CNi9kjsLay9OnT3W+wvwCXkAuHBn8K7m5D5yY&#10;R3fvyasc7Mu8yr/27pWcO31Msq5ecJXIU19La1YuVb4Cfnngu2Q/vKs+g44f2a+2YuBZwGHABxN8&#10;jAHODw98GvwHXTx3Ut6/fSE3My+rTx7mWPi3jOQTg5iV/e9D78vvHG3O6p8D05zH99Vez63rV+Tx&#10;/dty/dpFuX3jqrs531Tm25aRD2/VRk/69s1y7zZrPe78u9eybMl8gftSu0Zl9alUq1ol5bPAl8EX&#10;FjwTfBCV+/E/6sPoQMYuOX/6uMyeMVm5LnBksAeEHRp4TPjT2rd7h/pcmjB2lOafEN9dGjeoLfBf&#10;iAcXZcSQAcrPObBvl3J2FqTOVH4KdmvYqlVyfp6c/ZoaVSpIs5gGyp9p2bSxwNshLraFpkxMEbhW&#10;+H3Cpg1lHj1iiKSMGq5lh0PTrXN7wc8T9cJXE+luXLukfrqQpzFJw9QuDhwZ6tKja0dp17qZcrOw&#10;YdM8JkaaNW4sA/omyPxZs2Xr+g1y44rD1nHC3r9+o7aqI+fZtA9z9m9B/r5cgkMOAYGAQEAgIBAQ&#10;CAgEBAICAYGSR4C1dOy4d+rUScaOT5KLl8+4mzo9h5Jj3CEqIFQG0Zfl3YUQAgJlBwG+67Y1kPPn&#10;z8uIESOke/fuMnnyZOXF4GOJb8AtPH78WP0L/frrr2pPpl+/fprm2LFjFkV1XJE6qYKLZfAAfRo+&#10;psaNGyf169eXnj176hhRWFXQvd2/f1/atGkjCQkJsm/fPo3qv9f7mBaWj79eE+24sHThfNlAIFqb&#10;+uf+7lqwFmXrUSVRLuNVRNaT/sY1/57RjiPThd9/RCAaZv65P8bO/8V1a3fGcH4XFSw/k5Oi4n7t&#10;a1a2wvbRykM9qPefeX6RxngdjOuRck1eXGfjWUv80hr8+nNsvoesvNTlU/ommLO+TVyrL+c4Zk8A&#10;D/Ay+y1+XK7bvIRjAnZk4Kdip435B/4e0SuRnnJZvvmxf//PNcaUyOucjwzc08pFeag/+qrIsnAt&#10;hIBAQCAgEBAICAQEAgKfi0BOTo7cvHlT/cqYnT3mNfhU0vVGN126c/2G+qC5f+u2vHQ8GeXPOC5G&#10;1pUL8uzJA3dr9870Mkd926xevkRtesCB2bZlvcDdwLbIxLGj1ScONlC2b92gvpmwLWN2ZS6fP615&#10;YQdly8Y16jf6wYMHBfO3aPOlz61zaUjHfLCoDR7M86cP1U8VtmQe3b+leN+9lSnPsx/K0UP7lD9z&#10;5ECG4r1+9XLJvHJecnMeCXGwKwN/pVL5H5ULg38heCkd27VUH0bYa8EmDPwW+CjnTh1T20DzU2co&#10;DyV15lT1jYSvIvwl7duzQ23YYO8FDhS2W+CeYD+mepXyuse/lm20N+1OOeDY4I8JuzP4eYK3gz8l&#10;eC/IA/eCK4XdF+zB4F+J+uEvSX13Ofs0+FTCPgz2ZMgX/0rwceDJwIOBT0M+k8YnS+eObbQcjevX&#10;Vps35Dl65BDl4aRv2yx7dv4q/fv0lfjuPSQlaZT6WTqwN0NePs1RmYcjEy1EzuGjxQnnAgIBgYBA&#10;QCAgEBAICAQEAgIBgc9DgHXzyMAcHB8prVq1kjFjR8iVa3yjkc+R+eBUG5iTefPKvbT+9/J6ZFbh&#10;d0Cg1COgNn2dLgsdED6WUlJSZOHChap/ovD0B/RBke+m6KXgy8ycOVPi4uIkNTVV8EOEDsx0YqW+&#10;8sUU0NeDXb9+XeuKDyVs6ZjeDR3akydPVI9m9WZcYa0LPV5SUpL6beM7MdbCiE+I1LlFKwqYF7VF&#10;SxPOlR0EimrbyP72d9QKGWczvfbXLlNpx+fvaJM/c88/gx9xbey2dmeMsjHtz96XPP7u8Gfq/zXK&#10;ahizLwuB9ud55c+TeSbac7E4fLlOHsYN8uv8KXJl97F0cE07duyoc/MVK1ZEfYYWly9yGYk/9Svq&#10;ecx16lBc3lbOsA8IBAQCAgGBgEBAICBQHALGkblz546uEcCP4Vh9KzFVzHsn50+ekgzni+bKOcfB&#10;cPZlXjve7qvn2cp1OXn0oPtu7408fXxP7ty4Ji+fPVE/QEcP7lN+zIwpE9QeCbyFCSmjBA7NxrUr&#10;BU4He2zPYPMEvsz2LRvk2OHflOtx7949nfdQfuY+kfOx4upV2q8XN39VezDYhPm43buVJffvXFce&#10;EX6usDGj1/JeKSfmwd0bBXFznz6SKRNS1I8RvJiE3t2VQwI/Bl7KulXLZNb0SYKvqzo1q6hvK2zE&#10;7E3fJnNnTZOZ0ybK3ZuZcuLoAeU2wYWZPX2yjBoxWG3MYKNl9Yol2ob4UkoZPVyWLEhVf1ltWsaq&#10;vRhs2AwbnCjJSUOVpxLTsI7yZPCtVLHcD1K9cnn17wQ3CttC5DF98niVmbMnj8rVS2d127RulYwb&#10;M1JtC8G7gj9z6tgh9dcFh4Y0Pbt1Uo4OnBju06h+Ld06tm2pnJk96b/KtEnjtJ7ca9vm9TJudLIk&#10;9o6XebNmybULFyX7wUMn29kfbSc5KD8G5uzMz5mHR87dLU7YBwQCAgGBgEBAICAQEAgIBAQCAl+O&#10;gP/OZ3NvzuGHt2nTppKcMryAI/PunZuf8/mve2fNe+0oMtFp7l9eqJBDQOArIsD7J++e6MKwq4vf&#10;IGzHEFgX4Ttv1nBYt+G78Ejd5/79+9UvGb6X0tPTC66TZ1kPjx49+oMNHThAx48fj+o7KbKu5isC&#10;jgy8I74TgzdjvpU/Rd9W/BpO5F3D77KEQGlvX/ow/Z3tU+T1c7EHB9bA2Ow5TF6lHZ/Pre/XSlcc&#10;foxRbMZhoJ19/CN/U27aiOeA8f1IGy2UhvG/uPoz17O118+Rb+ro4wUO/CZfMIIXGckxiYbV33Xu&#10;U+qPDFigvteuXdON51hx+JKOe6Br4dkJpxZ5AxOw4TfPROL4gXsiV/55fuNrqXXr1lKnTh216YYe&#10;yWy8kNeZM2dk7969am/m6NGjcuPGDb2Xnzft7dfJ7mXtyJ5vpy9cuKDlprx+IP3nyIqfRzgOCAQE&#10;AgIBgYBAQCAgwDzH5tOst2Afj/nHi482NeDK7N+zV9avWi2nnb1e7MjAm4FDgQ2Ynb9ukscPbquf&#10;n/dvXjhA8+RVbrY8y36gfBf4FPVqVVObJtgWga9w+vhhtesB3wEfPls3rVVuxrjkkZK2aJ5cOndK&#10;v/2xuQ575j7fUih+/vpW+UYvch7L1Ytn1Y4LHCS4SHCJ8GWF/yV8LcGJeXDnhvJnnj66p/ZmsPVS&#10;s2pF9YE0fEh/GdS/j7Rt1VR9LMFJwnYMNl3+88//UV9GYE+coQP7CbyU17lP5drlc9pO2Glp3aKJ&#10;+j3CFkyvbnHKXzl76qjG3bpxrfJp5s2ertwU+C8N69YUbNB079JB7dhwr5gG+TyZyuV/Uvs22IHB&#10;ns2QAQnKc8EXFzwdbONcOHNC7eSsWbFU+sX3UNs2ySOHysq0RcJ9d/y6UbiGPZmxo0dIr+5x6rsJ&#10;2zn4bqIMfXt3U99KcLHgZ/Xu3ll/g82YkUkyZ9p0OXn4iDx/ki0Pbt+RJ/edTSR4YW5jbs47R+Sc&#10;/VuSwVCXgEBAICAQEAgIBAQCAgGBgEBpQsBfgzedDmvuq1evlhjnK3XYiIFy7sJJV2S3Zv/G+Zv5&#10;OHcPvpZKUyuGsnwuAuipLNAXWJ+xwPup3z/svOmS+E38K1euyNy5c6Vv375qX8XiwS/5VgL6zmi6&#10;YDACD9aPwArdX6ROrUePHtKtWzfl1VhccLG1p6IwKn4Np6jU4VppR6C0ty/PRDbk/FPk9c/izdoX&#10;OvK7d+8W6N455hzXSjs+f7a+Xzt+cfgxRmMDC7wZt2hnP5DeD4xxxIVDAOfh3LlzkpmZKeQT7Vnh&#10;p/07jourP7KGTzz4FegoeJ7ZPPBTyuvjQ1q4pXBMN2zYIIsWLVJ/fL/99pv66eNZa/iS7s/c51PK&#10;8jlxPqX+1g/p/3Bo165dK9hwgYtSHL7YpVu5cqWMGTNGebRjx46VWe6b0dmzZ8vUqVNl+vTpsmzZ&#10;MuW0IEfIlo05yBPPXO4BbrQPdtliY2Pl559/lvj4eFmyxH0PvXGjnsf2Xf/+/aVFixbSvHlztTez&#10;efNmlVFfNqlPYWMZ9z579qzMmDFD0w8Z4uzQu7ZEPixQJmtHOxf2AYGAQEAgIBAQCAgEBL4EAeY7&#10;cIrxXf30oVtDcVNw+AM7tmyVtIWL5Pihw/L2hePtuvPvXucqV+PIwQzJfuTeoS6dk4d3bypfBlsx&#10;bLNnTJb4Hl0E+x5dOrZV/suZE0eUwwHf4czJI45S43g5Lh12Zfr07Krxly6cq/N6f57qz3sKm0N9&#10;Sd2/dtri5q9wjWyDcwQ/ht/v3uSq/yK4LBm7tsvrF0+dGZ8Xyqf5kAenOj/d/ox05Z4MGZig2GKD&#10;Ba4JtmDWrkpTbgsclXatmql9lTGjhklc+9YyfHB/wbYL7Xvvdpb6VWpQp4b6aMLuDLZoiIPvpSUL&#10;U2VAQm/ln2AHqFtce/nX//5fbW98PNHuTWPqC+mbNWmg7TswMV65KvhvmjNjiubfo2tHzRN+zPWr&#10;FwUZyX54V3ky2JAhPfwejpGTU8cPqQ2jSeOStU4jhw5Uv1D4W8KGTJWKP8vPP/xLEvv21DTIIXWl&#10;foP791X7OUP6D5ATjh+DLN+6lim7t+8o4Mi8cWtpRQXm8SEEBAICAYGAQEAgIBAQ+DsQ8OfE3J85&#10;pa1hcu3123zOOnPCvPd8T/r7nPLdB/fbzX3YPrxx85n3HLjf7N/htEb0W0t3piBgq8ACa86s20eb&#10;i3ONtf1o1zjnl5vf/jyf9VKbX/lrp3Zff4/Ok0A8031y79/L6b4jfftS3rxwPjSt7u9e61wZDrgF&#10;1lXRs9p9Oc/xG4fB01xnQ9Dt3Z8Lbj3Y5Zef1yfoiJxK44OD/HnOy3wbJ5rLO8nOeeDyyJ9Dch//&#10;vtzl95DfXq/dnN+1rDvtfNq6Of67D3zX6Y7d/2dvXkvOyxcfy+eaDz+hbPkFLsjK7oOMEPL3Ti6c&#10;H1feLwrwcTZB3eT/42+3cwFMwTpae+bHKLn/pvs2jJCVBQsWSLt27dTGpb5DWtu67wWsHvim9eUM&#10;mUAPYvVnvT8y+OdMDsnD0vjxI8/B3TEZJB7XwY178t2JyarlYfXhN3XiN/cCY8vb9lyP7Avcj8Ce&#10;+xD8PEnr9yt+W36/x3UyRXsbfv+1J2Z++4Ofn5+Vh/bx6815H3f6FfX3sSVP0kSrM9cIpCOge7F7&#10;6YmP/zhfXDCMiMe9IsugfcR974Nfae03dI2P27tXr71xJL89fXyjlam48vxV12lHH3PLl/aJbCPa&#10;Ar0Xvsl27NihUa3sfn+mbn79LM9oe+JZv4yUextLSUf+yL3JJ+coD+f89Ogu/bYyObU4pPPrxf1N&#10;PjgPFn5dSG/Xicv9/etWjrs52TJrbqpbc+opq9z61otHTtfm2t8N25KrRqmImR8oi18PzpI3Ojv0&#10;rHwTzz0oD/e2slNf0lmdSMdv+hPt4J+nHui32ZBV/EcRh3yt/OwLk30/L+7ztQJ1xg4POlrWD6m/&#10;YUX9GQMtWD0MHzsfbQ++Ft+ugxF5EsiXY+7PZu2xZcsWtWmwZ88e2blzp1y9elXj+XlZmcDYLyv5&#10;khchcrwgDfmhNz5w4IC2k6UlPvnTXlY+zv1VgTz9e8GBQCeNPps6EPw+ZHUAZ7/e8CW2b9+udUQG&#10;ray+7HCMDLIOvHjxYtVt9+7dW3XpcAvWrVunuu+TJ0+q/IO73X/NmjXKPaAs5FPURjorM3KDvhsO&#10;gwXSgif1tnJSF+pmv2kj/9lKGuxXYNMCHT9lzcjI0DIxb4A/gJxasDaz3+Rt2Nm5ktxTD8pAHQ0L&#10;6kTbzpkzR8dufEvyDLUAJv74j1wePHhQ5XLevHnKiWTMHzx4sAwcOFBxwG4H6SzYsdUf3CxQJmtT&#10;O1dSe9o7LS1N8NNDHbOyspQDPXz4cPUR2LVrV9136dJFRo8eLdu2bdP2tfIxFhoWnLO2s3NWbmSg&#10;e/fuUr9+fWnSpInUrFlTyBuudZs2bZR3AYaZmflcEEvHHox8fPxrJXlMfZBhbJ2dP3++4FYm+5TJ&#10;xjEupqena/3atm2rHJmCBB8PDDPa3uzLwZ0FW/r3xIkTtb/jnxHZgT8Kn6VTp056Hs6OBZMf+82Y&#10;j8zi17FixYpSpUoVadasmQwdOlT5SKtWrdJ5+6RJk3Q8IU/iYt8O2ST4efrPBztPvxg/frzUqlVL&#10;Ob/wb7BN44+LHFs9rWxhHxAICAQEAgIBgYBAQODTEciT924NHY6FrZHBsXh476bcun5FsEeCrZi3&#10;r54pXwF7L9gVYW0ZGx83My8L65DYOIEfw7oqcdO3b5bxKUkS37OL1KhaQfkNTRrVVY4DHAjyxVbM&#10;jKkT1AYNv7n/rawrAo8joXd3tT3Cu6j/XsA81YL/TmTnvr19nvpTgqsCPvhWwr/Vkwd3ZMOaFcr9&#10;wG8QfonwPQSvxdoSzgw8E+yywAtp0yJWOrRpIfg/SuzTU/0OYcOH65zHNkyndq3UDxPtly8PL+V6&#10;1lmZlzrF2WPp6vgvHaRXF7fvGCftW7SRQcMGSA9np6WB823U0PFSujkOVFtnv6VWhZ+lfpWK0rJ1&#10;M2narLHEOG5Mo5j6EuuO4/v2kBWrljr76Bcl6+oFrRM2g9auTNOyYGdowdyZakcGWzmHD+xVnhXl&#10;hsOza/sWwb9SyqjhagcHGcNeDXZj4L4gZz9990+J69Ba5/a8C8XGxuo7EHNyNvyl2jHvHvDu+d6C&#10;tQP/Xfzbk6dQo4BAQCAgEBAICAQEvgUEoq3bcu738+h6nK92N8+/ePmsbHLzxTTHZd62Y4ucPntC&#10;7UNmXrwkb5yO2HTDun/rdBAv8/XurH1afqxVom/iG0X0DaxtssbNdvr0adUT+uuVYMwaLmnQoaED&#10;MJ0A83lbe2ZNk/VP1rtJzzo397L7WltxHX0q+pvC5mp8d0p50N88f4peIR+DE0cOyMpli2TblvVy&#10;cN9u2b1jq67p+voS7kM5rA5wZHJfO66B20MdOnP6lBzYt8fZbMxyMfPLZ3hH26uyldcWl/b5s1y5&#10;cfO67HTvQAsWzZFlKxepvg1dG/NP9FzovdjQF8ExeprzSNvpwKEMuZZ12VFf4Mr8zgNB42EMh/eu&#10;3a9nZjk7jOmyb2e6XDp9RvWwhmGk3iN/HTlPuffYpNy5bZO+u+3YulHYdu/cquvy165dK8DD3U71&#10;n2D0tYKtldu6N7JhHBk48NiUtDbGF23mlfP6Lnnj2iXVGUS2L3Llv0uaToX6oFehbiZ/3BPcDEO/&#10;zpzz09o10mRmZqpebuvWrcK3suhseZ9FLrHrwXstfcHW/i2t9Qd++2XkN/0Q/RF6y3TXxugH0J2h&#10;e6A/oqNHZpBd0vKO7OfBvQxL8ssPeYKP3kO/7dHvXTZvWK3+j3n3OpCxS+XQrzv5gVFkucHBx4L7&#10;gAH6LHSUS5c6f8pOrwwGyFNkID54+HlYHP9e9j051/67Lpbij/tIuecqOlTGq6P7D8iBvRmyb9du&#10;OZSxT86fOi0P79wt4Mv4ded+flmilfWPd/7rfnEvk//IXGkTdFfoihjzjKth8agDdmTQD6InBA9b&#10;P/HrR3zyYmwlnx2OT4O9JvTpyC1cEPoS16MF+g3jlul5o8XhHPe8dOmS6sP5thyd14gRI1Q/Z7pS&#10;3sX9QJ1Oncq3Lcx5k2u/PTj29aJgRlkZVxlfwYfnEDJkbffCGZxavCzNfbPTQ+ZMniJZ5y84TqXr&#10;8+4ePP3Aina3+NybALeAfOnXfG+PHpBv8MEZOac/0lfpA1ZW0tlzhePIQN+Fa8PYho4SbOAj8C0+&#10;em/6ko27fp6R+XzN32BOmU6cOKE4IGPotnft2vUHfpmVFzlFjghgW1ygrfCdBS7gXVga8kVWsYfQ&#10;vn17qVu3rtor+OWXX6R69eqqk6VdwBAb2bQDZU9342hqaqreg3mK9bHIfkE5qSPtgM0hdNDUEzn1&#10;xyHqSb5W3+Lq9ynX/bysfJyjPCNHjlQ9P/LG88HnTlk6k137zfMD32KWJloZmIOY35RGjRqp3h0f&#10;KomJiaqvZ90MGw4JCQmq4wZ72oe8J0+eLBMmuLVdN9aDY1EbZSbwPETewRYbETwjrS60OfVmTx3Y&#10;7BjsfZlgjCCfAQMGSOPGjaVy5cpaRs7BN4EPgF6evkrfpcx+WzN+cC8wszEyGj5/5Tm//OTL/ZF3&#10;6lCvXj31XQOe9ANf1qwMcCcYJxhD2RiPGEftuUuf6NWrl3Ie8FFJXzEcLQ/K4ONgGNv1ktwjh8gV&#10;fIxRo0YJHIpx48apjDJvgANGe2GXpEGDBrrxG/m3/uCXj3pQH7DimPryPAMjuCBggTzwXANnxux+&#10;/frpmjC8a47hajHGRwuWv/WraHH+qnM8t5DZzp07C3w/6sR9rb2szdgjH/BN4PzwTOX5Q/Dli3Yl&#10;D/Cgn9o4Bm8MmzK8o/Ec4h2L5yU8GmTP7L4sX75c7fqQbyT29B3mox06dJAaNdw3sY4fwzjD+jp5&#10;kTf5MrbQvykD7Uj9KAvl596MnwTKbcd6wv1jHsCYRzvRntTRxgmLQ/0iy2bXwj4gEBAICAQEAgIB&#10;gYBAsQi8c6sAbM6OC7ZJ4L7wPaH5S8KOx9VLZ5Uz8zz7ody+cVX9+Rw9uE/tjmCLJPPyebl47qT6&#10;x8m6ckH5L/i16dyxjQzo11tqVaskzZs0VHsm8DFYv3zy8I6kzpoqPbt2kjUrl8q9W26e8+R+vj+h&#10;3Ttk1bLFMnPaRH2fZV7F/I95D+/iNt+LnDsVW9cyGcGt7X/8XpQ1YLC+eytTbmReEuzs4Ofq3Olj&#10;6l+J83CWXjx77L5bfan75UsWKB8G/kudGlXUnxJckxZNG6nfK3wrqd2VerWkY9uWsnj+HMnYvV1O&#10;Hj2o66ZuxVhOHM+Q0UkDJaZhbee3qZLUqV5D6lSrIdUrVpEGMfWkdr0aUr7iT9K4YV0Z0r+v9OvR&#10;RZrUriENq1WWmNiGUrV6RWngeCt9EnrJoMGJkuj8Oy1w5b7qODL4kKJecKPgvWDrBRs3fXt1U9mh&#10;fNimWZG2ULlTm9avEnw64Ztp0vhktX8DFwZeDDZqOrVvpb6l8As1bdI4GTbM2cVx78O847Mxz+c9&#10;n/cC1lEqVKig53iHTHdrJazvhRAQCAgEBAICAYGAQECgLCFg66V/LLP7vvt2puzctU3mzp8tg4cO&#10;kO49u0jS6GGOq5wmgxP7y8wpU2SD03EcdDriezdvuTmny8FtalvGHbJuyfybcPHiRZni4vNtKnpB&#10;vnHk20PmUKyHsp4NJwBdBWuh6J3QtRIPHRXpbf2S8rJmS0BnzZo1G+lsLZdrfr1Ijz7G+PP2HmBx&#10;SMe3oKyx8x3k5vWr1VYlNhWxfWhzYXy/Vvjl+4LvHNEHmb4G/ZmVEY7Ma6fKgyNz/8FDmTN7lowY&#10;OsjZHNzs7Glma9m4d2Fbbo5b73VVfO/ySN+5S6ZMnSwJzo5iXJd20qtP/vexrNmDJ/oB9DjoDMCN&#10;sG3HZpnq3oXGOt+g8JqePnvkzuZzfhxDQ569fVPAkTnvdH8znX6pV7fuMqhvgsx2Ol900YYR2Ni6&#10;Pu9R4AwHHb+rcM6Ze8NRxzbj2OQRkpw0VJKTk3VDZ2A6I7AxrLSQJfzPZM/ahDoYR4Z3yA1rV+g7&#10;KG2NjUq+B4htVE/9+7Zs2VJ69uypsmd6d/IxHCi65c8xehHkhw18iAtWJl/EscA5rlu5OM8xa/2p&#10;Tu+K/PGugV4G/U5CQoJu2Jvn3QRs0fOY3tvytT1l5B7gji4AuUBHi5yQnj15w/knf/QM9A3Kjl4o&#10;MiAH1t+4xm94Y7T/sEGJatszobeTncQ+go1P/NeiqydPdJ+8H1HWwrgsvv4fnQhp7V2L9y2+1aa8&#10;9M10977Fuz0BPTh6PjY4DfaOrxfdP8Oee/OtOXqtaPEsfuQeHK1sjGXoRk0P17l9B2kZ29S901aX&#10;ahXdWoXTL40bnSyH9v2m9nP9vMDLlxv/2I/3Vx+Dh/VhyxuZBTe4K+j90fPxjT26a8YQ8IULQFvB&#10;a2F8RkbQeaHL8nksvvwia+RHfPSWvC+jw+I3ejfuwTH3wF4E7Yxc0HboM+mXnOMebH4AL+SPsQ2Z&#10;Qh7Inw2dl3270qdPH31e8E06eVFm6ofunP7i91drV+5D/mzghS4NDPg2nu9hePdn4/f8+fOVH8UY&#10;duLSRRk7cYL7TqitTElOkfPHjrvvkHILODLkCz7W1pQfXuisWfk2GtDDs1F+8qYOderUURsF6AjR&#10;ARonhDZkDDJ5Jm8CMglfC502+j/6CnpGdLX0afBm7GC8ABN0i4xNpSGAB3pc6+vo9Gk/nvm0TeR4&#10;Q98jbmZmZgGmRdWDfk7bM2ai37dnkGGILDHWMbewMYZ5CTpwxgrGTeYUzEt4zsKXiXXfTNFPpk2b&#10;prpn5AJ/IzbeUx7L3/oGdYF3QN3QVzO2o6PleeH3TdKRxq93UfUr7hqybLJHXDvmvmCM35Jq1aqp&#10;DzVky3+WWFwrC3vKhh6bcZl5G7Jn8aws1IdnCP0dbJBD+gz8OtoaeeY6uDLnY0xnnQ1M6ANNmzp/&#10;7k5Xz5wKPIrarC/Tp6jLd999pzwZxiDK5gfDwurDNWsfjnk+8lykneEvodunvMgIgT35Eocxh37L&#10;mAWn2oLfllY2u1ZSe+rlB3gEjC/wQbBzwphLmyHLjKm0l8kn55Bte7YyLjNeIsvEpc6MocgqYwgb&#10;YzRzlMg5AnmCreVte79sJXHMc4S2wD8PfZMxkPkmzxTKz7sBHCqeM7xb0AeRM+rK88+XASuff45x&#10;g2cYMgHHg3cI+rPNYaknWMDrY07FGA7XCMzpZ35e5A/+kW1m9/2r9/Dn6VvYgGPsj3ymWjngidCf&#10;GzZsqM9t0tmzETm2Y8rHs5Exlf7GuArXGpz9gByY/PMux3iJPNLXaYPI+KSlbLQlfYt2hEPH85ox&#10;PFrgHrRFqpsr23OZdqY97N5+fTlPe1Nmxhp7rvp5kyft5fcR/3o4DggEBAICAYGAQEAgIFAcAmaf&#10;xM363F8+V4ZjbMvcuXlN/ezAX3j5nHeV/DhwZbZtXi+tmsXouuq5U8fUXsmC1JkCh+Hi2ZOyZEGq&#10;1KtdTfkZrFXClUlbPE/gbOz4daPaAsFnDjZA+Hbx6eN78vj+bbnpvpPkO8DLF07rN23M65lj8V7M&#10;u4s/z4uctxZX17J4Hb4LdmPA/rrjlMAd2uXWyQ/t36P+iX7bu1O5MFyH24Q9H76p3L83XblH3bt0&#10;kNjG9aRa5XLSLKaBpIwertwa1r9bN2+iPpOaNq4vFcv9IDEN6uj6OOulK9MWaTvBkTlyeJcMG5Ig&#10;dWpWlvI/fS+Vy5WXahUqSeVfKkrFquWlSvVKUtNxUhIdB2adswWzdN5siXf2Zlq6/GIdF6dCpZ+l&#10;afMYmTFziix03JgkZwtm9pzpcvb8KTlx9IByftjD91k4b5ZMnzxe8LvUyPF24L8kDRski1ye8LL4&#10;3pE1fbhWrOW3dHZp2BrUrSFNHEenRWwjqV65vNZlysQUfX9nfQybmqwjMMdn7s77BudZJ+B9izUb&#10;3vmjrS+URbkJZQ4IBAQCAgGBgEBA4P8PBFgbZIsM+OTZsHGNDHT85JSxo9SG33r3e6OzJ5Pu+NAr&#10;liyVWVOnycCEfpIY30fWLF8hL546HyaOEyLOlgzB1ilZh2WuxHo8uhF0UOjODx8+rOvyfOeI3oQ1&#10;VPR9rJeyzoyuFY4yehN/7VYz//iPPBISEnQtmzh+8PUWXEMHhl4A3QbXqLfFYc89WefmW/I2LWOl&#10;nbNnONhxs5nbYkNm9YolOqfkPWXAgAFaH9ahWT9H72yB9w04Mq+cCgOOzLXM6zJ0yCBpHtvYcbZn&#10;yON7+d8gs3Zb2Pb8qeMWuWa5eOGKDB82QjrFdZQhQwfKzNlTZNWaNNXZsEaNPwP0oeh1WL/GNghr&#10;+yMcT6Wdmwd37R4n65yNj5znlM/pSNzmVoMl+9UL5cjcf/xIlq1YLp1cvZs5Pf9Ax5GZO32G2k1g&#10;vZhg6+kcm75hYL945UdMHj9G+ejYjtnr+FRbnIzAT6ed+b6XDXsGpLNAnb9GsPVye+ejPsaRiXE2&#10;LOHJ4Hd2mJNx+D3YKIXvzzsm5ea7WvTV8LQyMzMLimw8AWTGsEEfQzz00sgz9+RatLpGnjMOBxwQ&#10;+AjoFtHjIFfYk6Fv8L0umKJnpU/Q3nA+TF9TUDh3YO2GPgudGToe49aQL32Md2S+G6fvIPN8h088&#10;9Kd+sPrZOeNX4Hu3b+9uaoOTdypwo93xk8x7IPo58uR9CVzgXViIzJPzjBHoO9E/kwYdH33MuFbo&#10;TYwPhrzz3gUm8B/gTZA/WIAt/Zq2t3GNb4/Jl3RgYn3eyhNt77cRbYsMo0NFz0I/O3bQ+ezdtFlS&#10;XV+BL9itU5x0j+ssA/r0laShw1SHwzhjsmf3IN9o9bfrf9WeOkbWE9sH6MvgS9HWbIyJjK9gi4wg&#10;Y3AZkTvaDX0Y8pGenq5t5K+lcGw4oXeizZFP8oJ7wL0YdxnvGZfQxXGNd2c4IMgwOkjkGTsi3BP5&#10;sucG7cfGPZAP8kIPyvhMP0P/DncC/TXcBuqC3MAToa0oC+/uyCF9xfIyXJAXv//QzvQP3vNJC0eO&#10;8tEnKR+/eSaB28BRI6VRbBNn67iuTB87Xm5cvOQ6nrNb8eG9PMt7+4dm5L4879AXMp7EurUEK7/x&#10;B9Czwi3gvqaHpx3AlXUs69PkhWwjV6QFR8pEG9JXwAQc6UvoKNNduzHmcW9wR46RPzbD4w+F/Uo/&#10;qA8yQX0pF1wT021TNhu7OUb3j+ygZ0WWTD6KKirtCjbIFnJMX0SOOG9yiw6W8QP9MG0cacOG/JEV&#10;9LH0Gfo+3I9//OMfKoNwmhiDyMf6gfV3mw/AP2Hugw6dcRd7RMShHNam3If01NXy4dyXBPLy87dj&#10;dNSM8fQReD/wd+CUWD8gnfUPji2QnvkG3FHGiEz3PDQegMUjHbJHOyGTtC9t5wfikI57EhdcmEPh&#10;XwWuA30LjMChqI3y8BxmLK5atap+t0bZGOe5J7Jtwa+TnbM9PED6BmMEfZ9nRWEBbib9i/EQuUVm&#10;/bYvLF1JnQcfZJm6IlM8E6kLbfv/2LvPd6+KZF/g/9J9c5/nvjnPc+6ccYwoggFBBREUVMxhFGWL&#10;IGLOgIJuc07o4JgQIyqOASOCsk2ASkaCEuxbn94WLn9ngzPnsOfOzFn9sFi/vVbH6urqXlXfriYr&#10;YRqadEAz8dzR3pxKXpKd4vbFe8Yh2Um+4H3yF6YoMWfaJp08+0rfX23XDjgl/r7JeHyDrxMf5T0+&#10;U68MZKk1gL4mK2GAtKOpv0164RkyBy2NEXllEKc5D3ruOwRt6IZ956TfsUzj/vekj3WOOVB9fFfl&#10;mlU9mn1lniDXrHfNpeZZY1QbxUtZIB1/MTAmaG5uN19mIJPJPOWgfdLH+LKuJROsRWGzhCYtxEVj&#10;/GXtZ45q1jfjS6NfUlahMUwS3jR3CFnflEmeaYs1gvnbnJAyKeWCNH7L35U8IG0bWgq0FGgp0FKg&#10;pUBLgZYCfy0FYGFipVUveIw8l9yZPfx0OOfduT4Zh5+ZZV98VvErl06ZWPcdOjvJ/r1JXeMrBgOO&#10;47rQxY8cPrSccuLx9Xwl5y7xezI+9qjBZJx1+ri6pxNuhh+UHzetj2OaNtZzmrZt+b6W8coLz9W9&#10;XvQHzXV8ti3XUPn3v+J947pV0SehY48+eu+dBVX/+/ijD5R33ox9VbfMqP3gXCzv0dA5WK+9Mq/6&#10;Yzlt3Ngy9PBB1b+KfZUTzju77reEo3np+WfKZVMuqudZwSnBmQw5ZGA9h4nOnI+ftxa8GnueYv/x&#10;3MfLpIl/LMOGDCoHD9i/HHbwoHLE4EPL4QcfUgaHD5mh4Uvm+LGjyq2R5pM4f+v16LcpkcfIwLgc&#10;fsTgsv+AveOMpWHlsitiX8cNV5XzJ5xbJk+5sNxz3x31PC64KjyDR5y9dctNNxZ6W75hnJ/knChn&#10;Q/GRz3e6ttPn8zUzIXA5p508tp4VdXbYELSFPxn4LLYR+4qcPUuH4PvLN4H9CnRnvju6u7urXtY3&#10;A91/rqmts3P9/q/IV22bWgq0FGgp0FKgpUBLgX8NCtCDWrd0hk+XLirdt88sU8JHyJ+f/lPZtCXw&#10;L7Fe3B7rys0/fB9KzvBzv3xFmR3YGLiKiy+cWJ4NjEmeN9LUcdrDx9bIPup3X8G6qSfsLtZUMAHs&#10;pzAK++yzT7W3eN6Xbcw637rMZf9xMzTX/96xc7JDpv1K3Kault6XLnd42DCtfa0fnU2aePP8nnFX&#10;X7Z5umU6WnaD1AtXPXPQJ89a+vKrZeXSqZeUEUcPLTOnX1u++PSjnfrY1Mt23osuCTPPvOdfinqf&#10;GbrpieWll+eVlatXlO0/xb6ERtBO+1nZReij2QWPH3tsGRI4kLP/eHp56ZXny9btmyNFrPfDV2S9&#10;x/88k3/86ZJy1TVXl5PCL8ZVl11ez1r6cvGSX+mokz/clUEvze/KPXfeWj5+/52ydbPzk3q/B7cF&#10;b/j+4IcGzdGbDZQdJu0XzX6JhP0W0s5KZy/g9cTIWO9b+18ffnaefnJ29VGabYhDU6r+n82Uzcma&#10;nz0s+zf9ylj3Z9707mz0dPywVp6jV5O/sqHNZ3gaTdls2G7wvXLVPeme6dCULUE57OjsPfaCdH5z&#10;ZP5smuwC+BPujM8JfJLtUH92dHiZ9C2jHsoRlI9mGbSJHya2tdNPOaF+6zt3jB9SZ5PZb6HvnYHM&#10;NqLP2RLRL88gUDfjQ2h+i7PR8dGCBuQEuxwbFjsMvrG/nR1KO7rj+wseg/0KhgOPaUezv7ONymEv&#10;Gj9+fN1zjLbZZ97tKiRN1RUd8Xxic6psi/Fd8YA/39etXFVeezH2oFx1dRk3Zmytk3Rpj1EOWjbp&#10;uauy98TzznLYctUHNqOrq6valskvY5SdDG39xrtorC/Iwv3226/iOpx7QG7mt646oqO/2d1hBXw3&#10;w3eR3+jf5F/1QQtynM0OPgtv2oPCPi6dvknekD/bZfaV72z9zp6n7/V305+B/NnM2PnYutnb+Cb5&#10;3e9+V+365gkB/6VNtMrpsI8JeEcb8J+5RHvxTcoq/OBv4w+/DR9zfNkr/MkOPGBAmX5l2N2WfFb5&#10;wWhZuWnjr8Yk2rPnGgdsjGQJmqlH9hNaoS87vMt8mT4Pmu3MMaNexq0xgCZs3tLlHNmk/dKlSytN&#10;jBXlm2e1N/uvEqDxX8qPxqM9/hMvkDV8h+jXrLeC8E7yGRrBLZBPbM94pDm2d1Ux7YcxortxRxtt&#10;Vk7mjS7ogQfZtxNnJ39jvMmL/iYX9SP+gHVyWTOoY9Is65b9hNbssnA6KVfVuS/aZx67atPf+rzJ&#10;A1kf5RrvZADdFiwbvks+x4+Zrsmb0hlbxrixCzeEhz3PeNpOptCVwdFYE6UcFcd79ci6oKl8zA3W&#10;Ufakwemxd6PF7i75GdPGCByAOUPdrPHmBlaiyuifCaa/s0yP5KuN8tB/0sLawFCkbJDGPI9Pc16R&#10;Vh8av3jAuCNT0UFQRpOP68N++i95JWmPzmhvrZU4o2a9k+dVR5/BfOkjd3Izg/onbbItyoC7xu/a&#10;bbyar5v5+90sI/PrzzsMlnWQeYrsNtaadUIj2JbmOMZbcHF4hSwnW8Rp1l06+ZEJMOjkN5rkGNGm&#10;pJG40pqfyCYYfLLq/zdGxvxobJD5xrg5RD+qd/K49RUckLkXLiXnGeO0SUft1UY8AEtIZlrfJX94&#10;jzYp+/zd/MYyb8rfuiB9LyX/iot3zWXD47sL/6btJuOos6szeG+NafyTy/oZb6fMyTTimc/xie8j&#10;Mkc89dUGvzOI25QV+by9txRoKdBSoKVAS4GWAi0FfosCmzesiShx7mrow2AP3l4wv3z+2aLibHp+&#10;lp1Rzr/LT1vDb274knFG0scfvFP9wUyZNKHiYmAbxv/xjN6zbsaOLueceUo589ST6t40+zf5keEX&#10;ZGJgI/j7+D//+39Vf+eXTOqq5+bYswi3QSerLvRzsB5vvzm/fsNYI/a11sl112+18Z/5PX3lj5vX&#10;V93+4488ULEg/Krwx2NfLP8qHy58q5d220NXsmVD+XbZF+XJxx8p558b+ydDtw5D4jwlvnzgauhC&#10;H7jnjqpXduYSHSmMzKGDBlRMytmnn1ycceRc+sdn312uu+bicsKY4WXQQfRI+5ZDwif1IQf2nrU0&#10;8JADy2GBgxkV/XxL+IlZ8tF75fU4K2tS2CSGxVlL++y3VxkQ6QYfGhiVwLwcGfrso4cPLUdHucOj&#10;THwyc/r1Zdp1V1U/3+ecEXrYKJ8/GDiXsaOPqfV0bhe+uvXmaeWO7psrL40LXoOR4Rd8xo3XVFpM&#10;jf25MFj85gyIsu1n2X//8J8dejbfBNbWvvvpaOin6RDptX0/W2dbY7ua31n/zPzT1r2lQEuBlgIt&#10;BVoKtBT416WAtXDnuoVekb7T+Uq3xJrpyfAbsyz88Flj/+r6Kf6Ma3P4jnlmzpNlcteFZeqkyeW1&#10;l16uz1N3704/yU5PxyrvXa2X6GXpOdkm6D7Z//gMYEvj+9579ct66xl2f3mzc8ALCKm7TV2wZ/Su&#10;1nJsv6m/beZj7cZWw0aqXGtZZ8HWNgdmYv3q8AmxOWya8b2x6pve8yrUlb3Enmm2Z/bf1MvyI7Nu&#10;Y9iP4r5q9dpy803TA0s+umJkPv343d3af+o3SqiE167eWO656/7Y63t6+FCcVZav6MW1h5WjtrGv&#10;9SZ/BXAWx44aXoYdNaRMirNvPvgQXcI+H/imTbHW95tl2PVq7D0+L3TkZ4Zt6bmnni47tgS2Xt/2&#10;EeAV2BXgHmDUly7+KGJ18MXPf6eOnT2ODp59mH+V2rY+8u6PR1kH/CbgxcTI2AvAh+nij+M7MfYJ&#10;oKm22HPh/N4M9maPHz++1n/evHk7vymT9pk3HAc+RRtYA8+TVzOvvDdpsDTstOxUbAP0975bBXHU&#10;3/dFloWv2ejQEb4gv0XS7iBdxpWWXYKtPe083mdofhvjY/niG7ZK/mvyuybzk46dmS2R3cW3pPOW&#10;6h6ZPnmgVNuSvNTB+GArSbkgv+b4xCfaxK5jzy8bZ7OO4gtkAxsH7JJvMvZtNkH2nmZo1jvz9h2n&#10;D5vvmmk6f5NVsAfyh49hQ80AE7M+6vJDnK9Tx4sxE9eyz7+o5y3xjUDWKLvJh832Z179fUdL9jv2&#10;MH1MZtnPjZbN+qA3e6Hn7I/kKpwJnAHcSdrQsj1Zb/ZA9tbhYeOCR8h+lZ+y8VKGLIM8lycbJ9sr&#10;3AnZlfYt8Zt2bn0Op2SM4aPd9aE2sBfDJuARZeCpHKvqkHJaOfJi/yejjCk8wi6a84g4zSDtVTOm&#10;ldFjx8RZ1INib8+E8t7rC0J8hC0vIm4KXzLGVAbzAtu/+cdcmPRRrrq4OtujvtKoj/YKyk36wIzx&#10;T2K8kmn6LAPZ0exXz9k00QO+Dc5NPvqxSQfxpO2si+d7OrBNkwnG/NzANGTo5C1jUFvhMvi8gJ1r&#10;ys9M13nXfnIPfbq7uwsfSs22kmX0OHj74IMPrjKvr3ZLgw/gIPAjGzu8C7ssOztZn2sadWjyur/x&#10;NL4l43c1fsTrj5Dtybkky4AFwlfWVvyisO8nvzZplDykTdrID46xRI4sjXkr+yrj4SlyA/ZGe5u+&#10;w8TN8Zf1cFce2U3GDg1/PsY32aTOu7ukNb8ZUzAA5mnzp/mX3NW/WS90MMYy5HPzprh40JyqncZm&#10;X/WUVjp0MtbQzfgzTrPPlZF0zLL66560b+ZPDsCwoCE+VRdt13cZ39/wLeiNj42nlHPqn/JFvnje&#10;JeAR7UVf9IKpzHfeyz/HZfKd5/0ZrEXNOcY4maadQpOH/a1N+cw91wOwLDD76pvvxddWY9a6lYzI&#10;9NZ42dfiCU2+8jeaGxvmoE4+wj/NcsTvr2DsWbfSYfuWIkMzqIO6GD9kGFmADllf7zvbiQazwg+M&#10;dY38jNGkd+a7qzt6Go/JWzn+kl/kg3fJYmsOa4OsizzVJ+NmGbk2gMPzvQa3k1iv5OcsTxoyItdk&#10;ucbOvJp3vJBjpfm8/d1SoKVAS4GWAi0FWgq0FPgtCsBUxBdDHLP0fcVO8D3O1zY/MnSOzu1xttKG&#10;Nd/VPWXi0ivDZsC9wDScOObY6q8ErgHewr4+uBh+Zc445cQyJPARhw06sBcnc8G55dRxY2q8K525&#10;Ez5D0h+Kc5ZgQpZ/ubTqbP1tDUSfa61jPWY95dvn77U+/S369fv70OnDDK3+bll57KH7ygnHjywX&#10;nHdWmX7D1ZWOzl1yNpV+ce34cVPZsPa78sb8F8v066+ueBEYGfss4VHgmm65+cbqs+XUk8YU+mU+&#10;W/j74a/lsthr7Dwm/lj00+RJ55RTT459rIcNCMzJ73sxMgceVA7ef0DZf699es9aOnj/MuSIQ8pV&#10;cX7TO4Gxmh9+ha6aPLGcOnpkOSQwUSMCC+Py+7DDB1V8zOER//d/+Pcy8uihpWv8ORXD4ywo5z3B&#10;xuCX48M2cPklk8qtgb1h5zj3rNPqnteLJ15QJl04vmK4xMeDfILzr6POe/3u3yo+5vDBB1WMjD0t&#10;7CV0sfS29ubysUpXQ2eFv3Ld7jsJj+Xav9/7ty2gpUBLgZYCLQVaCrQUaCnwX6SA9TBdZK5jZENf&#10;Sad5Qde55e44Y2jR4g/KDz9uDN8lcWbpj2G33tbrQ3LddysDVhDrx7ALr43fzlq6JvyQPB84C88y&#10;WHfTxdI3w8jQHac/kYzT190anp6aDpxtjw3f+kqds97S0Yvyr+8SR0gdqTVZtu21116rumB7SGGb&#10;xclLGnHZ1MaODf+CoXOFB7d+zjWyb4z87Z76Ybpithn7l+EBtE+AkVnzfXx/xH3jpi3l9tu64wzQ&#10;4ytG5rNFC2u91G1X146tsWd50dJyxeVXl7FjTgibzO1l2fLYu7s1MEbb9UFvoNNVZurq2eHYHE87&#10;Y1w5dvSIcsnUSeXjOINWnbftCFtXYOf9Xrtlc9m4bWt5+bX55Y+BzxgfOIa3F7zZ23c/91/STkn4&#10;hF0EVoAt+dNFH/xylq68Azu0PfjE2bu+J9BTYIfS/2zz9NlN3XeN0I//pa47y8Q/iZGBnYfn/9W5&#10;wcHjaONKW5d1ftqGtCHtfs088SM+hw9gr3EeiPeeN2mYTc1neAh2AZ/zjcGW3gzqm9+wzefSw26w&#10;cdl/y/4giJ92AWOMfce+5qZNIMdG2hOkyQAjxgZmvLEpZx96Lx3bDywBHviyZ/Ev/pW2b6m6gBJ3&#10;/kvpBTKwvcCvdXV1VdtUPm/aItCBDcPYYzfXHuVpC1tN0kta6bxjm5YneywbD3wcevcV2E/1i++5&#10;eYF/yL7rK27zGfs2W6L6s4UmP+nrKuOMk7h++jFkaFwwEi6/2YhhUdjjko7asas6Nsvd07/1pfpo&#10;B7sijGCz37O8Jp1hRNjE2UPhTPBoT09PjUreNNvBHus9+yzbcZO+4vVVloxgjmBj2On0u3zUIdPn&#10;XVx70GER2ekS4+g5uefvpLFn8tBXZD7sGb4yFlI2i5Py22/8gTa+8/m4abZNPuZDcwbbOJ7Unnc+&#10;WVSuueH6OKt5WDnrpHFl7hNzyuYNIQMjv18QQb12ZmPU/GCM46nfCtpNbvLpo7/IHG3S1qy3Onlv&#10;zoITzaB+4mgDmiRd0AjtjBk4BjxsHHX2jXKa7c989/TdGNf31gXs9IL6pNzN8tBCv8HmoSHZ+tcE&#10;7eAjBF7A/GOe7gxws/J02fOUAU3Qq7Mu3uMBNKcLgrmTTr8kr6aMyLzIKTJEPzZxTPneXV37I5CV&#10;GXJ94G/jDlaKjgtODa/lvNHs+2yTOzlMHrC5G6vmj4zrvTa4W3vwpSb/5nyPJ5t292wzWpORxjY8&#10;HvwNOnm/u0vfmIfUpSfkErqbS/W3vOBucqxk3ZIWWQ84LfhN9U2MZY4H4yvjSed50sPf3isX7Zoh&#10;adJ81h+/s57N8qxt4A3pKMmrjKNvkxesZ8hC87w5YWnM6bsLmYc4Ka9hGcieJu4C/bNPm3TaXd7/&#10;nXfqZa7hh0p/d8pVPJR1V5+8rI+ts/CJdT4ZIRgfScuFCxdW/jV3GLdNLJC45BH5iQfJ1yzHO3l0&#10;xvdcQB/vm/F73+z5//GmOQ19yP3OfjbmjB2yjw8W830zpLxQV3VeuXLlThwbeZprtGYav6XLeRbP&#10;4b3mOBIneTHpgJZ4V13hQjvrKn72jbv4+M1zeBqyBj/DuTVDc52A1/W3O4xYG1oKtBRoKdBSoKVA&#10;S4GWAnueAvRqvVeeY7Mozsv5bPGH5aP33i5vvvZy1Z/yUb5x/areuKE7ezV8hdA9X3Hp5MKviXN7&#10;7rp9Vpn9yP3lksld9Xwl2AuXs+L5On8g9PR8wziX6dorLy0wMrNm3FD1mwvfeqP6Q3nrjVerL5tP&#10;P/mgfBd7Xn230pfTE+Z3t3Vrrsn2PD3+0XL8pX/WrQ4fkIGJQUO+fp6JfcH2x/6wKfRcodNe/NF7&#10;Ze7Tc8pTcx6rmJFp119VsUgwJDAvsDXOm7/3ru5y520zK05m1k031DOwxIVH6Z45vdw2a0bF0vAN&#10;dMH5p5ZxJx1Thh0xsAweuF9gVw4qRxxySDl04KAycL8B5YDAxxxw0H7lwIH7lwnhp2beM0+WV557&#10;qtw+Lfa5XTK5nH5mnO1+1imxvzX2dcX5SlMvm1xtNmNPGF2OCB83w4YMrr7wRxw1pPq8GT3yqDL8&#10;yMMr7spZX3Tf9919W+UXvmL40vE3fzJPPPpgOf3kE2obvZs54/rCL86hBw+oWJkzTj2x7mfxvU7n&#10;R0do74w9N/as+L7Mb+/sdWt13wH/c/grW97eWwq0FGgp0FKgpUBLgX82ClivdOqz6TfZky6eMrH8&#10;6cnHyvJvvgwz8C/rSev+rWzhP0Vr2YTd41rW83mZ8+hj5YVnn6uYmczX+ptNadSoUf/JttKkF90n&#10;/ap1FL0q/TN7CRs4GxP7aepWUxcvPf8C8DHsAuI0Q9oGxGcHpROGGWAbUb/MTxo6V/Vkr2X7grl3&#10;8YOZ3zrOmLVu9nfuCZeWfZ8+XXp5s5/AyKz9/seKkfkhbOa3dd9axh53bLnpxqvL50s+2K39p7Yv&#10;SPvRB0vKRRMvDtqxPd9evg5fj2EpjRLDr03Qp68gLZpceNH59SzTiyZPKAvjXFp1hnNKPzJrN2+q&#10;OX0Q9tepl10aZ0HFWRMffFj78qfNvfYOfZcBLeEj+IvQH87O5auy0iYw+eE0tPc3Xtmhjr1BHuoD&#10;p8Fuk7rtfN+fd2UJyYv4PTEyzony/dg8N5jf0wA4RAr83hvwCHsC/oKFmhcYi6ZdRJ6+B+jjYWTs&#10;VU2fFXi6yauZZz5jd8A748ePr7p7un/B875CpvPOWGGnYq9Inb96JP5M29mC2JSTV3wDN+0G8lFm&#10;2jDYi/jK7OrqqvuKm/XQZvZAdjHyAQ6ql05Bq+295/ru/DtomGOL7RGGhU2qWc/mtxIMAPwAGWEs&#10;d9od1VN+6OnyW5/az6y+9h7DQ2hL0ihpLx5bLVsQjIy+SdyAfHcVyEE2OL4r1CnrnvE3r4+y4GJi&#10;nO+8dsQfcIMhF9GOLFi6NGRIYxxpd9qfMq/+uDfLVAe8CdsGByUknfK3OrnQLQObKOyLb1/fwcax&#10;gMdybPlb/+lftmY2KP2HF5t9rLwsI5+ro+9pGBb7wJs0Tp6Vv/z0he9vd3+TR7sKmVb92QnlD7+o&#10;T5Ivkz54BtbMuIWf5G9F2+QvTsZvluXZ6sAY3hlj79jhw8vJo44rcx58OPaErakYmbBI74yOB2BB&#10;2OKbOJ0ccyLiUeWlnMrExmqn7RIdMx56wSokPdE332Ue3qkvHA08CmwH7BYaKTPTZnz5N3kgn+/p&#10;OxurPqdbgX/KkGMz26HueKm7u7vaOGEw8l2m2dUdPo99mIzt6enZGU1+Atlo3sYj9j1pN3o0x4Z4&#10;6NSUm2hJluBH9nQh+aTZr/LTNnZfawOyszNvf3c+qxnugf+yTrLKfnY3nxnXhx56aJ0P8ULGTdq6&#10;N9uijuZ//QVDSa7ne+Ml2wCraH1ALsPU5DhrNgdd8GoGY8TabHiMJfMAu3fSZVd3feuso8TUyFM6&#10;87uxbO5rYhWy/crUn2SYusqDjT3xS81+zvo17+jUrLt3KS/UQUga1j/6+T9rzSzPWsD6lawjI7NP&#10;mrIajdCYHICVS1mpmik/tKOJf/HOMzTjn8s8bUyZVzI0y2j+zvd7+o73jClzjrlHuzIkz+lz/dns&#10;e+/Qhv8gPujQTMATWW/YOX6i8HETX5xjRPzO3+qT/e99BvGyH/LZ3+NuXhgf60pjXH/Dt5vrsh/J&#10;RXIJHZptVFd1TppJQyZbu5N3e++9d50n8UeOf+3pbLs0aNoM8mzGw2/Ks9ayloORQXOYXmmTxp30&#10;y7pJZ46HXZfW2kD/5vhsfqOZ260D8K9+Nmbkn23NZ836tr9bCrQUaCnQUqClQEuBlgJ/GwVCD0SX&#10;SFde9Ym9+wiffeqJen7SXbfNKqu+/bpiMJxNbm8Z3fKKr3vqvr0/zX6ovPLCcxXfwoc5nydzn5lT&#10;z8DhtwQuA57BeUo1fZRBnwn/4Fwc5fT6w94Wet13q6+UZ//8RPkodMFfLP2k7jnxLW1dl8G6KddW&#10;+exf997rt6d3j+TWsvKbr3bqgvmPeTl8tjiXir8fPnlgRvhb4QvmxuuuLLAvcEz8x8Al3XfXbdW3&#10;+mMP31fPLHKuEazS+HPOqP5+jjj04Hq+0YXn/7FiZS6aeFY5/bTjyvCjAhcz6ICKkRkyOH4f1HvW&#10;0oDAyOx7wB+qT5iTAvfyUOCmnnrsoXJHYJ+6r7+mdIW/l9Njn+fk8BP/cOCn2Gquib63N3Zc+Ldx&#10;XtKYUSMqPsa5Ss6E4gsGpuqRB+8pby14tVwaNp5RI46s9XXu1+KP3yuPPnRvwXswNFMu6j3ziw8c&#10;bdeee+64tfqZsZbmf3fffeO8p8GD67fUwIEDq07H95PvSnqWXFc31/3/ujzVtqylQEuBlgItBVoK&#10;tBT4Z6dArllSD+lOF2mNTHd+wVknlDmP3FXWfvtFNDVswdt7bajbtodesaPx0tI50k9aF6WdSzR2&#10;Cvv72MNgT+zTF1KXmfXwzG9rqmrDWLUu7Fszy8jRR5ZJU88tCz96LWKwq/xUNm/07RF67e+3lm+W&#10;ryzXXnNd2CDPLe/Ht8C2HZvLD9tiP//WsNNH7B/CbL05frz70WcV43DbTdeU77/5JN78oudOGwOb&#10;GZs4ew2MPf1wBnVLWnm2blPYeSLv7zdvDf8uK8r0aTeGz8uwzcx/IT6J2OBC1xz/K3/Zqk3l9nsf&#10;rrab66+YVHre/+v8jNBz0/+zHbHjsOn4jqGbTj2wujTr5W/1vue2u8tJYae6ecbVYat/29O4wgYe&#10;aVVM3Tds3l6enftiOfe888slUy6O76d3Iw7Mw6Zf6beVZ/+xutinzK7gm+KnbTA0Eb/PKx5H0J/4&#10;wT1DZ33z+Z6+p44eT+JtF58O7HyPPf5gWfEd/yvsosHfQQ/XNiyGt+IRGm3+cXv59LOeSp/jjh0R&#10;flP/XH7cuDoi+faNczji/fr4+cGSr8r5XReVceEr6JXn5/xqDOS4igQ1+Fvem6KsG6bPLMcdP6bM&#10;e35uZBc+WCruqHdfvrHoEr8Z8m884FukSVvx8GpzXHmG5vJK2oelPaAcYdfZiQmKM9Eef7icE2ft&#10;wlXBCqQtWfpdBWXjj8xXvPzNvs+WBpsBXyTPDJW+wYf8LC36ZEmZekmcRRPfYU/PebRsWL0io+3y&#10;vj7G95vvvB1n5l5QTjhmZHn07nvjPLRejIKeQV+X/N9d+F7pmnBB+EWNs5aenROqi17/Uui4q2vT&#10;2hJncfVi3+578M7y9TeflQ2b4nylDWvLtq29tlCV66SzZ9n+Zr/01Sfi9lfYHMNS+7cGjd9Y8GZg&#10;4HzbXxV7YoxxTP7bQf/DYbE587ECh6RtLu1JOU9+wn+wi5MRsCgpU3ddSq/csH+H3uDuONtv7Sr9&#10;Hs/DF1V0b4kji6qs2rBmXZl54w1lzIijylOhD1i37LfPYvnphx+Dj1aX6ddeV448fEi5Lc4JWRVy&#10;eieu6eeKkbHmJn6G+PxQ76Zs3VX9xaMLMKfxs8M+B7NiXsNTWzFh1P+dtxaW884N38hnnl5efPn5&#10;6ofth629508ln2QZ0nXySTOOMuXv6gyZTnz5sGenDVM/kdnkHpzM3Llzd8n3OR4689/Tf5tPYOfM&#10;t+i+O5rDULDn8hUwZ86cPsdcX/WbN29exXTyBaFvsm3koADrx0bMvwCsBdtsM2Q8z6QVPIO/kMaY&#10;gK1R96x/9pf+EJwBg+ZwWMrLOtSX/fxf1kUxWT/1Umd14hMGXqqJJckx3awavnPBGmozzCDbdNIn&#10;eU4a2KemzLf2SxwGfkyZyL6dwRjUv/alTQ2sbuIdmuuvzCPL4NsNNjJ9InmuPuroLEDrTPgRQd1z&#10;LeDv/G3MGhP80eDHDNl3efccXdQHHY2tZhAvMTae/zXzZjP9f/V30lJ69IFPtD5DfzIYr2UfiUNu&#10;4HE0hhnliy75Qjz9457t1q+e5d9+wxigrzUybAXaNkPGbT7rj9/KNa5hWYzdxDY113rNtmQdpNNm&#10;/GMM4x/Pkr+0edasWVWmw8/hp84gfcZH42Z/+03WdI6ppFPKkc489/TfiUEcMGBAlbHO+EtMJX+e&#10;5K52kgXGovp19l2Tv/j6Qq8DDjigjhn4N7QxdrW5KQO0RVrjBH6WfydYQfySdGu2F96GfLQnlTzG&#10;u2jsUqfk46ShtCk/lM0XlrkBbxqjOT7xq2BswsjA+TYxwvLd1VUTtv+1FGgp0FKgpUBLgZYCLQX+&#10;BgrUfaQ/60Xp2L4PhdKjgT2YGjiD2XFO/ab1q8vXn39aNq5bFbluLWtWLi8rV9BH9upF3F96/pnq&#10;U+bVl+aWBa+9VH3JwDWMOHJIGX3MUVVnwu9MnnnP7/mTjz9S/crAy2zb8n3Nz17Gb0Jn8v67b5ZF&#10;H4a/5ThP3rrNN0/n9571UHOd9Tc0+R8q6q7WdfkcfVN/7QwluBFnKPG3491nn3xYMUd33HpzxZEM&#10;HLBP9dsD2wRrxJeK8+b5nvHsofvvKq+8+Fy5Os5FOuv0ceW4MSPLoDjbaN/99ioHBd5l0CEHlv0j&#10;jwMO3LccevigMnr4iHLK2BPKifH9OezQw8J/zMFl2GGHl8Pivte//9/iPCP9vP8+/1EO2Of3Jf3A&#10;wEfBSsGywPE89/SfyiMP3FP92/A3dP89t5fXX3mh+h66/prLy4Tzzq7nPvGbrm7OTnLm1713dZfj&#10;Rh5dBh+0f/WBo93znv1zPXtJ/f8UeBz+YxbMf6nwgwT78/ADd5f5Lz1f8UB0XjAycDF+W7tbgzu/&#10;ll9K+5Wb+zfQvfkt+g/FLG1lWgq0FGgp0FKgpUBLgZYCP1Mg9aGd62G6TWuc804/vjzx4O1lzYqe&#10;SEEP3mt3DxVyxX78nE29Wf/Ij05T+tRNZhw6yvRBQjfdl9454+68RzkPPfRgGXPiMeXCi88ub777&#10;YpRL5xl6TeanuLYG7GLt6vC5f8O02A/+x7CFv1UxMtsj3k87Ag8Q0RIj89b7i+v+ZxiZTd8u3lmM&#10;H6mHZfNkK+VzoaenZ6ctRRzrO3rgDGmDZ4PetHlLufuuOypG5pV5zwQOhX+VoEmY1ZT/+Yr15aZb&#10;7676/BuunFxWLPnLTp002nUGz9hx0G3evHmlq6ur6qfpkfM8qWYa9Hapn/6kP77v9nvq+nvaDVeE&#10;nvqNiK5OMDJhX406q3/Ae8q8l14tE7ouLJddOjX8S74XcXyjxZ6G6McM6MNOybbCpkS3Dnfe3CNR&#10;90zUtJE+bNy7C0067i7ef/dd8nbe5Ye36fqffGp2WbVmRTyJ88YAY3RDXNt7WX0nxgIGZuWq1eWm&#10;GdOrH6CnA1+/7ruvg4abatotwQAbI82ipcvLhImTy0ljjysvPD276uqzb3N8RIIa/P1D9MFHiz8v&#10;F06aUkYfN6Y89ec54ZcnvmnrWWa/0D7TdN7loc/ZvXIsu+dvz703JtNWhO6u3nr1fotviu/n1fGN&#10;+N4H75Qbp19b/Q/de9+ddX+JtBnk25sumv4zn+2qH8Vlq7DX3x5fdlX+m9iIBe+3xPhNDMuiTxZX&#10;DNJ5sedi7tNPlB++pzfYfcBhb7+3sHSNP7+MPvKocn93yKrA5BAN3uX4hJFZ+N774Y+pq5x3zpmx&#10;N+cZb3dpG9FG17dfbSrTrrul7re/697usm7jtzVdHTx4pSOgMT5r0oStxnMh+6EjWb/9mRiZjVu2&#10;lqefebZMuOD8wMvdUL7q+STKxOS/HdSZjZ9MtIcchjD5S2r8lQF+hpxiV7QnHD6qaTsUD12lIdvo&#10;J+x/8k3PZy2/TrkfigxKjAyczIbVgZEJ21nFyMTZyOtjn0/2067ufPlsWruu3BTpjg5fZLfPjH1b&#10;MDKBnTHOk7fhDtW7r/M6sm193fUrrAS729ChQ+u+rPSTVfMORvwpun5eYBBPOfnUctK4E8uz4SsX&#10;hrOT/tmGznI8Vw6eQvemHMt51r3ZJ8082I3ZJeEgtJFd1JlFPT09v02/Zkb98JutFJ4K/ebFHJd2&#10;1mZR2S5zHjwNrBaMTI6pZtzO39Kyf/PfY81h/pLO8+bcRk8I88HuD8vHlixu0rczX/EfeuihGh89&#10;yTiyNvNs9pG0xg/e6u7u/pXvuc58++PvpixKftd+dnF0GT58eJ0Pm/6V+rJhoxteZCcny/lUY4PP&#10;ftD+zN8z+lc+PvAavy5s19Z/0rPTC0kvd36/x48fX8cRn0uJVZJvhsTLqAebO98/9HHNM7K0N33D&#10;mHf8ztDkL3nA+OApfjZg5PjWaeqL9aO/0Uv8bF/mR7Zbn2XQjozTKfcyzp6+N+WvuqI1Psafxn5n&#10;vcU3B8Nbu5ryXNwM2ebm335rI1wNvkd/vkmyzRm3k//zeX/c1QXfGN/0sdrQpIm/s13ueFP93PEm&#10;TCeclPko+0x6Y9XeSP7T8Ajfc3xH8T+DBvAvfJTIBx/A/pILeBsfoWuTNtJkQNu/R1AnuLNDwn87&#10;3BQ6wYIZu10xF5jTYYzwg3Y0Q2cfqj8ZLQ26DBs2rGKs+KKyroM7R0+XsQ4XJ2/+psgZMsP6gT8b&#10;Y7fZR8o13mFj+IIxbpvjqlmvvn6rqzU9/0mdPgiT7voofcWJa6wkb+zq3ldZ7bOWAi0FWgq0FGgp&#10;0FKgpcDuKLDFufOhx9jOP0z4H98UOuGXXnm+0K299c6C6rPkq54l9Wyfb5d9UX3KVJ/WgaeBZ5kT&#10;+9X473BOz713dlfMw7TY43TlpRdX3MPFEy+I/WTxrRpnJ/E9A1/jfCD4BxiKN159sXzz9ecVe7Pi&#10;q57qE/3j0PF9sPAvtSxrLmvm/MZptuXvtUZtlrmnf+9qXZfP9U31G/6z/54Pw3aw8O03CryMdz9u&#10;Wl/e/cvr1U/MIQMPqGcUwZXwr3LrzGm1H14KXf+a75aX1199ofqQuf/u26v/FvilsSeOLkcefUQZ&#10;fOjAio8ZOCjOTzpwn3p2EozMAXvvU89Wsn9r0IDAz/xh73L4oMHl5MDNdJ03vvA7M+zwwdUPDB82&#10;U8NfDF64/ZabyrtvvV6Wf7U09mFtqH0MEwMr9cb8F8sH7/6lwErdNO3aMnHCubU+0l912ZSKbUms&#10;Cx84/MqcEns6r7v6sqp/u/ryS8oJx4+sfm+uverSigVCj7UrV1S8ljOoYGycL2U/i/X68NAh+B6w&#10;V2xW2AV8J9CLwb3jrWbAV02dRPNd+7ulQEuBlgItBVoKtBRoKfCPQIFcqzTtEOrlb7rOc04+tjx6&#10;7y1l1bLP4imb6g6vK5TAkSJ9BetP+WbezTj0nnTa9Jj2fdqHyN5F/0ynTAed+y/pUL/9ZlW55dZZ&#10;ZexJI8vUK+O8oPAjE8iCyPIXjIwqbQ5nHDOm31TOOvvMsuDN12Kfvm8T9f3Fj8uG+PONdz6qNjkY&#10;mc0rP626/awnPasy7XV0hgKduzVeU/8vTsbXrqYNHjkee/SR6kPkT2HDXbfy67IjfJNsDQM9jMyS&#10;L1eWa26cVdeU066eUjYsX1R19Z22CPkK6Jg2IXc2Dz7l6YH542DHQzN2Hrr5jNubutd3z6wbby7H&#10;jzymTL/xivLJogXxqhcjs43dKVTiWf9XXnuzTJp8cbnyisvD1+L7EY++vNePSVNXzhboXAI+FmFl&#10;nOHaS2fxe9P03nvx+fqb7QFdYXasl5N+TbpG4n4LWU5+87EFsCOh4/MvPF02VH8wv8bIBLQKbKbS&#10;54e4b/4xMCXx6PHZj5VTThob3wh3lq+WfhxN55cn7K3Rx1uCD5d+vSr8r0ytOJqnZt9f7ShZrv7M&#10;3xqLDuj/1NyXypnnnFdOO/2MMvuxR8M36sp420tLaZJ27F1sl2mLzHbpn6Z9w/uKP+goL8vUD8aY&#10;M3Pmv/5yeSV8Hj06+8Fy86xpZUp8j58ceyMuu2JKYEp67YXqICgjy/S3tig733vHzsouw/7qXDPf&#10;S/gFHomdiW2k+c2U/AfD8tHHiwIjM7mcf+7ZsTfi6SgQ/mj3ATrjvThfYeIFE8roYUeWe2/tLqu+&#10;+VbX/YKRiX75BSNzYfi4PSv2QTwXMXrrrv67utav3FFm3NhdbY5XXH1JefeDN8rKNcvKqtUry/p1&#10;G36FV1BTfdWXLPVOUE7SMO+9b/rn/8TIrFqzodxx593l1FPGhU/VmSGblkeB5ONvB3XWl2z8bF1s&#10;X02Z0Pyt/+3RdlYC3IO96r6XnUVDH8Ou2IxPH2T/E7+1Z552UnkwdEervgnsWa3bLxiZHdGh61et&#10;LTfHnDFmxNHl6cceDD9g4cNqN33nnUH7w/cby6zpM8qI+Ia/Y9YtZWVgZHb8jJHRXy5tYr9jJ3d+&#10;zN8S4E/446Aj4MOBzDM2qr016r1uzaaYF56oGJnTTjs19o89WnF5wQm1GOORjRIGxB0NjRFjGK3c&#10;m7yS8lNi75syxTPzQE9PT6W5OaK7u7vawukvYJfYgxNj+Zv0k2E/BvZL6wD1wifkm7bWvotytTX5&#10;hbxi00+MTGe7+6pmrmPIenZXuBdB/uRZc6yiCd8b6mNuI7f0J5yHuunnpUuX1n6F/bKOGTp0aJ1H&#10;YDTklfbYZr7Kmzt3bunq6qp2ZGPg7xma/JJ8hHZkNJ7Ht+ZDawi0RptmHTN93skCOCK2dhgBbU16&#10;NvtEfHgCOAH+i/gcQQMXDAybOrwM/0HWgd4fddRR9VxNa09jQL5ZrnvS1/xlDWQdwn9E51lk1m36&#10;jT2fL5lMl+Mp89QWY56fDX3pNzu6tOQY+795yx0exG/rMOcRwlCrs3MnzWvGqXI6+76/+5r8yqBs&#10;dYdhhg3Tj2iY7RcPD/SEfNCeSy+9tPYPeojX7L/OuUwexozn82I84AE4GbKzWQdlNMvzd38GPAR3&#10;gQ/IT3XJ+mhTBm3TdjyQ/Z9+tWBG0CrXUeQQWTB+/PgyfPjwiqMx//kb1oMsxS/Gjn2T+JA/Jr+t&#10;deyppDsmP8gM5WWZ6tOUcVm//rhbr8PIGFeuIUOG1Eu9nTGFr9EvZWyz/zv52Hzm24jMkI/zb/02&#10;Doxf4yVxMvzJ2QNB7vnWs25AF1g0aflzsZ5F7yxT38HTqJu7eXB3IXlRHHMe3Is+MEZzfvMu26ZP&#10;jW0+h6xLyRD8sbtL+ja0FGgp0FKgpUBLgZYCLQX+Ngpsi+j2aca+xMBh+L38my/Lks8WhY4a9j/+&#10;DpzDm6GHg8WAi/HMBedwzZVTy+VTJ1W9CAwEPMzjoVt2/tJf3nilYmj4/XA+Dp/eMDKwDF9/8WnF&#10;S4jr3bIvP6vnBfE5QscC4/D2gvlVV0H/YK2Xa98ovIbm2jmf/bPdd7e2q++2xh7C79dGs+jCgu4/&#10;95HfX/YsLt+t+LL6ULlkclfFqkyeeH49n+i9txcUvmVcziv6ft3K6nsGXZ1FNOig/SrGZNhRQ8pR&#10;w48oRww9tOJi9t73P8o++/6+7BfnJ7n23+sP5ZADDypDf/YhMyAwMyOGDivTr7u+vPX6GxUfxb/y&#10;zOnXV3wKfy581tCZLfvis4qN4ntIHbpnTq8YlxfnPl3//vj9dyom5sTjjy0HD9i3HDt8WOFTZs7s&#10;h6s/mFk33VBOi/OYTj7huHq/qOu8ipOBv3JG04B99wqf2yfXM7oCSFSWLHq/+qx55snHyxVTJ5fB&#10;A/ev3818x1hTH3300fX72fe+bwV8Zb+YdXeTl/Jb85+Nl9r6thRoKdBSoKVAS4GWAv9zKJB629w/&#10;mS23ZrY38Kxx4Yf/7pnhT2FJvLKO3FGj0Dzzj/LXBDrQLMdvOmN2EdgYtlT2KHvJ2bDoU5XLjscP&#10;wc0zZoU++pQy6vijy4xbriqfffl+mD3DP4yvDk4o4p8qbQlnKNOmTS8nhw34xfADuHHz2nihvr9g&#10;ZNaGKWH+m+/VfcfdM64uWwIjY/2W+nxtpidn12WHg5HJfaKRUQ1026nT9YCNnx8WfmSQY/Zjj5RR&#10;gR+/q/vm8sWncQ5BOLkJVwYVI/PJF9+Vy6+ZXvXnM66dWrau+bzqb+XXXEPWguK/zmfse/TQuQcU&#10;XobumX0AzfgJQFf2aHun4WcmnHNBGR66/DtumxF7vj+MXGE6fu1HRhteW/B2uXjK1MDIXFY+/nBh&#10;xPGd9osNN/6owX54/vntU2YnsKcBbt5+B99j/DDCqM9++P76Wz+y1aib/qQ7h+lpYmUy7/66JyYj&#10;bTz6GJ+NGjUq8CHzyuYf4IbgPXp9S+jInzQ/+g1tNgbAacvW0KXHo/mvho+hOEvrnjtmlcUfvhMd&#10;u65GDDczFSPz1XcbysWXXF6OGzWiPPbAHfUbNHX0+jPHQSSqfCT/Bx+dU045/axywonjyqSLJgb9&#10;Hojv5fnlnQUvVxyLMyfY7d3xQE9PT73s04fVZ59jo2UX1EZXlqmcDPib70s8pP323/MFempgE44b&#10;c2wZccyRse/huPLH884sD8VZNva9NHmwk/fZodhA2SPwmn6eFbYHY5l9mQ0Nr7Af+Ztd0XdTM2i/&#10;C4blw48+LlMunhxnLcd5Pi/PjWjG7+4D6+DHSxaXSy+eUk4ZfXx57N77yoY1a6tY8K7mH2NT/m+9&#10;/W74URkfPlBPLs8/86dwebShtk8bd3W9u2BJmXzh5XW/xIWTxpf5C+aVteu/jZx7B3za49AWn5En&#10;7mkDW7p0ad1Trm8y6Bt8IE1/h/TTs/zbVeW6628oo0eNjO/o2wI3siaK/m36Zv3Y09mPE8ugfULS&#10;LeO526+NJ9nQyXc2OtgGtiu8wf7Nbs0+TdfAP+1JY0eVkcOH1j0udEY7foSPst8/yghSb4/xuHZl&#10;+HGKOQJG5tn4zt+0ctnO8rMenXeDFh7w1hk3lWPCbnlHyEkYmXrWXLwT9CG5pm3qSX7Kp3NO7I39&#10;n/93jgTasM+xq2a/spljxG+Wry4P3v9I4JNOC9v16DI1dBD3P3R3nB39aMUpzJ07t+63Jx+NIXhR&#10;9GOH9g7Oxb3JQ/RZ2QdZIzZH/UTWwg90dXWV4f+PvfN+s6pK9v4fNP/A+8P7Pnfm3nF0DDjAgAlt&#10;FRQlRwkNNEEyNFmQYAOCIjBkmgwqSpYkOXSTcw5NQyP1fj91KFgcu1vuXODq8+z19O59zj57r1Wr&#10;Vq2wq76rqqDAx2k+Y3dkzmVOIyGD+fzK/x55P60z4wG0Yn9mDIF31A06IoXuLnwiMO/gj+RxEvkg&#10;b+hwmDfBgaSJ35l/owx+gy/4Q4Jf0EV5zLXMediFwR+8qTn1T3/6k9t7Gd+Q5ZhfyIN6pHWgTWkD&#10;bPKMEaT0d7/wlP6lc07IDHVGVlg/YJOGR/iEiXkjxdvGtSAPmzoYYvp34N7iN87knT8HMSaWl5f7&#10;WAi2iH7C2oAzaxewGi1atPAYLvi84BryHPSSb0oH/IYG5hf6Rn6C/9wDhoNyKDsSeUIf/KfvgonC&#10;LwYx1enD2P0ZB5gfwb+Ag4E+MH/MadCGjR+/HHXq1LHnnnvO+z/zIGNJ9P8o72mf0/KoF1gBfKMw&#10;lsR8C12R4CNtzbhcWFjo/Y42Q07S+5DTkFWepRzugX/IM+3FsUbjVEoDeaXfo9yncaYs1j60EW3C&#10;mohrITdpv6becT1oQf5Y6wdGJq5Tb+QKnAt9nTU280LaL+A18zu8BD/H+MW4TV4xRjC2sd6FpjTx&#10;7LNI4JcYw5BV5BfZpr7MCy+88IK/c6V4EuQl7WfQmI4f+NikT4F1AfPC3MS6NPhKPwcjyhqbzzzL&#10;egC9Obg4eMkBdijKivzhY9xD3+M7fZSDdow+G3yDp+yBRtY4g5FinGdti24+6hG0cR99N+YC6h35&#10;13SOsrJzxoGMAxkHMg5kHMg4kHHg8TkgxYX0GLelS6u8o1jvpj0t9ypNOz/8uhQdjmXBjy74F3Ay&#10;504dcx8v+DOZ9PkYj5kEXgY/MFzbKf8zxKO+Kx81xKgeWTzIxo4e5n5jDu3T/h7lefXiWY/BNHnS&#10;OMdTEGfpyKF9tkT7c8aNGe4YGTAWrKE4WINVtwZ6/Hr+Pu+srk7ptcqbV5xX8BwfMls2/OBYo4pr&#10;l1w3hT8esCbET8InC36O8ftDjKx9u7a77gp8ytGy/bZw7iybMX2yTZ8yyf3NECPpub/9xfEx+JIh&#10;xtJfn/uzvfLq3z3W0p//8n89vtIb9f9pHA0Ur6juSy/bx9JLz5nxjccIJ09kAExUYJ+OHznomKf1&#10;P6xxvFOpYnbhW+adtxpat87yCylZ4oDe0SOGOP6lYb06rl8DvwNGCp9EY0YMdb80Pbt3tnatm1mX&#10;T9oqrvwElyl85DR+9y3Xy+GLCN804z8bKb33FzZRfqiJ+VTnpb/Z888/7/oD3jd5L2B9zTtRJHQ2&#10;rMV5b2I9HnIWv2fnjAMZBzIOZBzIOJBxIOPA75EDoUd0e15CIHpFbHZd2nzgGJlTR/bJqINeVwZL&#10;JSxYd3Mf/Xtt/9Bvkh9rU9ZI2B7RoaI7xcaCXhv/Mew7ZI8uNouwTbVu1U5rzNet8YeNbNLUUXag&#10;fLt8elxRPtI5q3xi4giGYteu3LThw0ZI/9nUVgpHffnaednFsUEnGBl9/XHTDsfkTBoz1G4o1hK0&#10;hB4dXrCWw44YGBn0tKk+O9Z5Ud9K0YCfEWzw8GT2rJnCyLyjdfIEKz+wy/3IgCXCj8yh4xdsyIhx&#10;vqYcU9zX/diQH+8o8CY/ca2639Eto3PGFlJSUuJ7I7HhBCYBnwZgEtjv+t6bBfZmwwa2YB62ueMq&#10;Ar+HtwWXF9NEe2AINmzeJh8i2rMwaIDi1W7RPWLsXfgnPwgqL+hjHyl7ZbGrgR8Hm06MlL69u/vx&#10;ac9uRqxcfDjiIxSaoi3ZP4p+Gjsh6+ZnlcLOAy+RQ2zE6OKxeT4WRkZMAgNDC23auEE+JtsKF1Ri&#10;h/ZuFwNz+JrbehXGj8zpixXWf9BQa6IYrzOnTXTdfWp3CnsAdfd+oUxnzyuV75YO1qDha1b3H6+6&#10;D5r+4ufgfj3dpoHtnjbt1auX2+5oW/bHY6PAfgt+nzah71C3tAzKofyysjIrLS11Wx8+FXiGA1+g&#10;3Yu6WFGvQuun/SrTv54i3zrL7cixQ1DI457IM/oJF+AjfYM969in6C/Yk5AJaKLdOZAXbKJgtuA/&#10;iXwCf+DyJx5U6fh3MTL7Dh2UnqDYurdXvJbFSxTi65ZjZG7ck61M+XKAYdu4abN90rGD/Ig2sQXC&#10;cRErC7mu7Sjbd85GFI9zG+o/X6tjrdt/ZIXdO1rPXj0Ul2yw23qID8B+bGyO2Hawp2Fjxf5MW8EH&#10;9leHnwZnwjP6FxiZk/LHNWLkaGssn1LT9Z5bcfWCBJrxvPYU/T78R0WbpmMiOXBfeo3P+P0g5gR2&#10;w1mzZrk9DhlmPIA/8Gnc6OGKfdXOnv+v/7CXnv8vf/9GB+D+bxOMTJUa8eLZ8zZO/fZjja+rpBeo&#10;vJSLq1Fb+9Fp7wirMum+H5kpwnCdO3nKcTPeoe/Tjp2V9mMc3bp1q4/JIa+1c0h+jGQfpV70QWzH&#10;wTN/XuMGGJmvpmmP+3uN7aWXX7QmHyhuYJ9u8tX0qc91YIcYqznIBxkCNwqPOAoKCvxA/0CfixTl&#10;0L+x9YM/pC8id7QTZ2STfg+N5eXlbreM57Fl1sa7yD/ufxpnMH/UH5lAVmpLrBPoZ2AjGFMeN+Ej&#10;BVs+OBBwFzWlmurLWgUfB+BmGGOJH8L8ga8IfDMw9iEz6bjL+EgiT64zDhYJI8M4EDSk42lNND2J&#10;69XRxZoDjAzjE/VgHYFfhbg3xThEXYIWsI7MIfiP4Bn4kybyoG7UvaY6cp31H3wFewBmDkwSsg5G&#10;BjkGF5quS6GZRL8C5wnfwUUwt5Hidz5DA7QhV/Rr2i1dc5AHB2MUviVoR+ZD+gtjHfcyl5IneXEv&#10;3wOnxjoRDApyBb4GGQ464Bf31yRP0PckU35bsb4C/wv+I2QtbUN4z3WwHGC/8v3sUF9oJ994LuQY&#10;uqkbOHLWT4wxjJ2M91FfeJaueZ5kXfPzoiywUIyZvDcgT5H4LejnWshk/M5vjA3406FPx5qE36k7&#10;2Bawj4zJKY/4Df6lZcEzEnnSP9AXg6crUb8q17hLinv4nNLF96eVwLSAjQEjA3YELCj4QrA7rNdY&#10;V8K/SLQbfEsTWJdIYKypG2t55ibe2/L7f9yLnARPuQd5Y6xBZsATITMpT/AFRX+mL9Im6ZiKbIWf&#10;psg/5I3vzA3gb1kXkzcp1iMhi/AcbA59lj6P/p48ajs8o+xfxoGMAxkHMg5kHMg4kHHgv8UB+Sqt&#10;1N6paxftknyNXNEZnAy6tYrKa7Z08TwrHtzPcSvE7Fm3drX2b5V63B7wMmBfPh8zwjEPM6ZNts9G&#10;FTu+5edtm90/zLzZM+TXuqm99/YbBtZh5tdT7VjZAcdsgK1Ys3KJ/FKf9fJuquyjh/fbjp82OsYC&#10;GvITayHWZHHk//5H+17b2o7f4AFxhMDGgB/p0KaFzZ39tWOQbkhHBgYJvBExwcsP7vU4VrF/i+em&#10;T51ka79d4b5d+EzbHdizUzrDgfbu26/b34Ujad6yqbXr0MrebPSavS5/Mm3atbCWrT+2uvVfsQ/f&#10;e98K3nxT8ZXqeaylhnXrWgfpkeZ8M1N+ysscPzVf+xX37NxqVZIj4icRkwtMDrJDe7PHrEfXTxwj&#10;g3+XpYvmeSwmMC/gZIidhH6+X58eHhuKevYpkj/MDq1t7Khhvs8VHzLcD6YK+SBmE/ga/MhMmzLR&#10;8J8DjmbyxHHaj9jL6tb5u9ePWEu8N/OOwZ5i9ujyHhzv7byDs67nHeJZvhP/0eQ0ozfjQMaBjAMZ&#10;BzIOZBz4fXEg1R/mU4YevGenFjZvxhd24vBu2S1v6JacLpjVJRiZdA2a/zzf8/Wg1d0T19DNsp7C&#10;nodNCRvEqJGfyfbYyj74qMBGjh1gP+1ca1dvnNMjokDl35UpquL6HY/JNHCA/GI0/cBWrZa/CmFk&#10;bleh232IkbkikzB+ZLCzjR81yK6c2PMrfTDvBuiRsfNjA2KvYbp3FBpza+sc1WBksMFj46+4JZ37&#10;1Ckei2eZ4pWeP3XEfpEDhMDIlJ285LGWwJcM/rTQTuzb6OvG/DyDH5STYnjiepzR+WMzxZ6Djhhb&#10;BbYj9lMWyR6HneTtho18Db58yVy7cR1cCpgOMQ2fKaIdXMdtHZu37pR/g8GOkdkh3w72i/Yd3491&#10;w9oWvkAP9qPCwkLfC4pNGFz9iqUL3VfoTxt/dB+PxLrdL1804O+xj8NP9OOspRs2bOj6eXTroT+P&#10;+jytc6zXyZ96wC9sBOB1HifWEvyhffVnq1Yu17tEO1s0b6adOX5IPyBj2jd/Jxdr6YycFQ0cPMwa&#10;y5fQ1/LdQ1lp+answNdL12/bqu/WW7ei3vb2O/L5ID9Io4Xvnztruq1ettD9xMBzMCbwjDNYMvbv&#10;Yt8Bk/Lii/LrKZsF+n9wGMgFeXMmgUPDXoY9BLw/NgLkA5vkCr1D79y11Y9du7fbRb334T+GQ5Xz&#10;5/kX7R8XsA+BB8BWiv2FtsXeRp6MG9CMPYX6YpuIeiPr2Jei7QPDAn//nVhLNyXEew7st9HDR1if&#10;LvLzsnK1yNbeGBF6TQC6yB8M07r18iuATyq1zUzt9zgtHBB01XZs23jAhg8Z63wu7PGJLVg80w6W&#10;7bYbN+WPSTQTDwB8Ar4VaBf8+vAZHmCTpw9iF8JHFjyj/s8yef+GzktXbcpUYQWaf2yTxo8VTkS2&#10;RB/Pa6cG3iBL7EfHZwPjIu0e80b6NFi0aNf0Op+RH37nnZl958gxNnriOvNe/mHjd6xB3VdcV8R+&#10;J/Y9sR9KRbsfmTuVdxWD6Zx9NnyYY2RWSz9QJZ1TbW3Hb/aLbL1XFGNh9Bh7+3XZLGWDO3v8hHAz&#10;wv/p50i0IfZxcDu033+nnRjj0BFgj8eulybwmyePS5cijMxbbzVSfIs61l96jO/WrrS9+3e6LRa+&#10;0CfAIsJX5kx0ClybO3euj1P4qsC2CI4k+nWUA0/BAOCzB7slWJo1a9a4jTe1X8KP9Fna9Tf5F4U8&#10;pXPMJ4WaU5CJ2hJzHHgH5h1wrGldanqOdmQ+BE8BdiD4wZiU38bIKPyHL5G4ln7nM88x7zKm4i+C&#10;tmdsTlPQFmds1eAo8GkSvmzit/S5p/GZOkQK2zx1oP9hi2Y9MlHYMcanuDfu47m0/sxl4Amwr2Nn&#10;Zr0Gz3iOZ/LrhBxznTwYG3je+6XyjbL4Dl6LNR8yXlBQ4PNIipGJe6EH3tOm9DfG3BiL0nValMe6&#10;IzCbrEOibM7kSbn4XWLuYl5kzZnWnfJqSmB7kMfA6uDLgkS+8Pdx86kp/8e9nmJk4AXrAuZjzuB6&#10;qGvIOrTRRvCH+DjwBtxWYH8ok3tTfnMt+MZn2hz8PP6TwDSANeCZtO2fVd2hh3EDbCPrenAtkaA5&#10;pSOVY65DN+sV1vng31L6qQ/1BHdBG4MrCR5G/pyROcbvVPZ4fwFDx3jMXMnvJMoMvqZl+Y9P6R9Y&#10;ejCF9FdkG1wa9DCfM9exBmbdmOJ98klhXopEf8G3En0FHGd5efmD9S1ymK51qWPES6JvxHOMw3yH&#10;n7RRyBblIIv0f/oUc1paNrxL2zDagzLBJbG+ZYxlniAx3pB30AT/AyMTchvl13SOemfnjAMZBzIO&#10;ZBzIOJBxIOPA43NA/u+kZ0GfdvPWVcfI5PRqVXbg0F7fRzioX2/HVly7dM5jLYF/Oah49/h5AacA&#10;PgH8wkdN3jV8kwz4tKf76P56Won7hcEfSK/uXaxf7x4e+wdfM8RWwkcv/mbu3Lqm/UUn3f8JcXku&#10;nD1hZ08dtbuV6PMfTfnroEd//eN9y69P/nf8yFy/fN5xRfhsgd/EKqq6hV63yuML4b+FWErEsqpw&#10;/8tVzkPwM2BNxo8d6e1BPCSeRe/N9VdefM7aCmMyRjiVUfLdg7/uTzq3V8zzL2yKjs5dtdeua6H1&#10;6VFk3Tp1ttYfN7P2rVrbiMFDbOGcubZh7Q/uQwaM1JyZX3mcI/zagMPBZzv4F+Im8Zn9qJ07trEv&#10;J08wYiGB0flQ+zSRlZKJY22hYpODpcHfzEcfvGsN69ex+q++5Ho38DUczeVLvFuXDp7f9p82OG7o&#10;i/Gf2bTJE61Xjy4e92vd96ulPxwjHWojx2ThlxIdArpOdDnooniXDD0L7wDxzpMvPbRFljIOZBzI&#10;OJBxIONAxoGMA79HDoRNM9Yrqe6W/XgDena0RbOFTT+0S3ZF6Urv5exHrG5SjAzroPRAf8kRe/lq&#10;qjs6W+woabncG89ukX+TIUMGK9bS29Z/iPaaCyNTWUW8IFGA6Ucm5+tXK+340VPSZfezj5t9JN8g&#10;3ynW0hVhZHKYHm7Dj4ugNLZh627X7Y4d3t/Ol++odv2GzRP9Pzp37EjoyiMFn/gOjddkhA6MzDHZ&#10;XkeOGCZ8dhvbvP47+Wo4p1hL8ut/W3wQEYdPXBLO5wvHM3Tr2MI2rZ7nOl/ySfNNy0rXl9xDe6Hj&#10;juupzjie4x5sqdjwOrXpaC2afmili2ZJL31AfL6g24SPEXYH/gWGYMfPe21o8XDFWhosX55bxF4w&#10;NA/thZQNndj3wgcLOnbeB3h34D2Mdy6w7jkZAV/xEGOBvQudOrYo8ObYyVO7QtD+NM4h4+RNHbAH&#10;YPsAL1K6dL5duETsEcVaqlKdEWwd+CdCtm6qCtG+lQJafDPjK+vUsa3eV5bZrWvipfsqUmwBtTF4&#10;hDOXKmzgkBxG5quSsf7OgHxXl2i781e0X/lAuZ4ZrlhLstH9a7b4eUJ+LrCr5Ppa/rP0KWIc4YMB&#10;nmKv4F0FGyN1RTawV2AToAzsiNhrwDiADcJuA//Lysq0twXZzrXVTbVhfK6UH1eOSCFvfKcM7I3Y&#10;pcCAYKvE9oAduLz8oc0knuWM/EAL9oq0PcLPCRiZffsPWP9+feVXRPEzhA+qvI6s1p7AweyQXax4&#10;0GDr3qGjfbdkmaAVsmPrsZv3cn1T8ArpKO4JI7PB2rVtLT+hBTZb+y/OnihzuqCtpuPmZcXCmrHA&#10;9ycPGNxHMcnW2LWbFwW90PhWxciSS/AneISMYUvCVsP+dtoGmyLXSNxHefljXi6nJ/s/MHzXK25b&#10;6ZKl1qVzJ8UkHmoH9+xQvKGHtq+aSoVO5BfMD3gAMFHYo5Cv/HGL9s3HRDJ20s9rquvtm1fdhzD+&#10;W3mnJ17y4QO77U6FnpGeQlk6Rub2rSr5ID5jn8mmiR+Zb0vn2y/syaql7fjtl1uVdvX8BRszbLi9&#10;+c8GNlH+ZE4f03h1Qxgw+rnaisR7PTZ/7GyMm4FjqIkvcR1ZDr8N2FLpk/Ah7NaXzl+3yxdv2Ipl&#10;q615sxbqL41tofb5SDKVRe0+xOAZ/Rw7P1g4+i5YnnxeMtaDwWK+wpcMuLzqEuMB/S99/rf4V10+&#10;T/IaPgzoHxzYc2mP6EdRDjSSqHtRUZGP2+AaahpX4znO2FhpV+zE4I1oL/ILXAWf4Uv+OgU+BeYh&#10;yk/zhcfICbbcQuF7mN+gO+QJGSAFr7Hj4xsFjEyKRUnzfFqfU35SVxJ0sraBn+ArkTEwA0F38Cfu&#10;5Qwf4AmYAvaPgcVK/ZbRHikfwXil+ZAH34NH8Cb6SdCDjRtZnzhxotvXg97gI3kwzzCfgW/AD0yk&#10;dF6JtQXyRZ8Gx0k/jXtSniB3+AphbKNc9HzQE+MWMkS9qH/QwRlcFG3PAd4k5DHNO2h7mufgIWVQ&#10;P/BDtCl1QdZS+aUe0cbg+fAjBHZh1apVD3hD3aONyJO6xneeZa8g6yf8XrEOCBxDtBXPPEsesJZh&#10;7APvA0Y82hg6gm7oSWWTNmasxN8W/hhT/1w8R+J+1qrIBngj5ogYK+BpytfcEzn+kx9rLXhLvw8a&#10;kP14Jq7Fc0/rjN4aWoghBq46eAN2hb5BH+LAHyBjWMhGSg91DrrhCRhS5huwgWvWrHlkrqyuXjwD&#10;Joe+zTtD+IchT9olyoQ2xvWCggLH4NPHWbum71+pXAVdyC4+hBiX8PfDuEOKMSDqzJhOn2AdAx4W&#10;uYGG2o6UD9nnjAMZBzIOZBzIOJBxIOPA43Ggyq5LiXTnrva+CCdz8fJZPSa/6tp/uHTZIse+gLEA&#10;k3DmxBE7Vn7AMRtSpjquZeoX4x0Lgf8Y8A5gFUomjPW9ieAwwD3MmfWV7zMixs+2zesdZ0M+6FE2&#10;/Pit+zgBN0H8HXAg+CXhwGcNayvWS6yVWKdVt357vHr+Pu+qbW3Hb1cunLFL507ZrRuXHU9ULtzS&#10;lYva66D9WZzBEx3c97PzlThWYGTwL0PsI/yxNG1S4Ac+fPp/WuRtgw6L2EZvvlbPvigZb8tWlNo0&#10;8b5t+5bWo2eh++n+UfaBz9Tu00sm25rlK/yYPH6CjSoeZl9PmWpzZ86yaSUlHiepexfF+FV8+DYt&#10;P7LOsi20avahNXrjn37gKwgMDLIBDRPGjfJ9Zu1aNZP/+Hp+fZ58ZoOXgmawM80+fN/xVviRadvq&#10;Y+sjmpCrNi3kI1sYnllff+m+ZMBprV2zwpYvWeD1mjvra7+OPyPoAJfDmpt3LtbSyBLYGN6DWZun&#10;a/XqpOO3fq/umexaxoGMAxkHMg5kHMg4kHHgWXAg9IhRFuvkWLug3y3u29VK5063owd/dkzAL1Xa&#10;GK+E1SowMtzPwfoafTo6T47QYXI/v3Mtfw0e16JM1q18Jh+eP33qnHDYo63g/det76BC23d4q3LD&#10;znPP4yuZTJxgZI6UHZcOtq+1bNXCNstHJfiYO79oz7KwIFiywcjc1L2btu1xXAGxjs4c2uo2m7Ax&#10;UB70gSFgHy76c3yzYA+DrjTxHdrPyP4JhgKMxNZtO6xXT8U40vrx520bZeO/aLcrK+RzQn4BRPJB&#10;xVoaOa7Efam0bfaeLZk16QFP8vOnrLgWvI3y43p85wzdtCX6YH7noF4jB4+wTrIPzpk9TTawLXar&#10;gr3OIkY8hvDAyOzed8hGjhptI4YX264d8BjcxENf6eQXbYu9AFyG2w2OHPL3i9z9PPPowXoZPrGG&#10;Rq+O3QDbROix9cBTT4FpD57g3wR9PXaDeQtm2elzx0UDsotBXh91AJdBtq5W5HAWYDguXLxk4z8f&#10;6+27deMP4qF87bgs3rWblVW5WEv3MTLE2wIjgw8X2oWy8xPydrVCuKPzV6zfwCH2VqN3bOWK5f5+&#10;VqU9J/AfnnNE/4g86KdgpbANYf/FnoCtL78cbPbYZbEfFRUVuX0x8uCM79dos2t6T+Rdnu+c1eLc&#10;4inNF7somA9smfi2x76S7kOPvssz+f098uNMnW6K5eGnZ9/+gzagf1+PZbVs8VzF4wW7VHu6qoba&#10;ulPx09SeHYQxWjZ3vlUK/6CmM28dsb1C1bgljMz6DRutQ/t2HstqPv5UHyPWEs07Z+Zix3b1G9jT&#10;du7ZrJwRDsWMu57D+6RjZlBL3bCJ8Q6JzMOvsPXUxpN4/kmdAyOj4cl+XLfBevfqqTho/Wz75nV2&#10;+8al3yyGNgTHCB6AGAjYlwIjQ7+uru5kSh3z64lcBEaK51ymhLlE74B+5235ocUfbNmBPcoB2WMu&#10;UXfUUFV5HyMzZlhxDiOj9/Z7eo48ajtuX79hF8+ctZFDhsqfbX2b8NlYO330mOqew8hAByls/+yr&#10;B9eE/TAwTX5DDf+4Z8yYMT6mgxnD9soYHOPbjWuMtWb79x60boXd7YMPm9gs6SzOnj8hf2gXnH/O&#10;hyT/4B3XwVkhQ/QzbPyxLz9uZ2zBLsh4hp0w9aPA2AvPkUPGmkjkz3d+q413+XTF80/yjL0U3yHM&#10;tWBy4V1qS6Ys6CRhw+Ve8A6MOfm88Jvy/nEPMUbA4BCfCZklRZ7p7dFnKT9NISNcC5kmH2SEsReM&#10;YNiX4944x/1gObDLMhaXlZX9ajxPy3vSn9O5I+QAusDIgB8hthFzM/Ni1J1+Gime5wzmAjt3XfmE&#10;Zu8Yfvbid/KOz+AmVq1a5TgabOr0h+BF5Mv38LHBNdYIyDHtC84DWYj8gm5kEv8SyAvYJ3gZKe6h&#10;bUI2uAb+BzwsYzBrAfIIOeBZ+gz4JfwT4V+COZsU99CWQTvX+E7fok3ZQ0e7pv0unvNMnsG/WL9S&#10;FHSB66BNA/eU9mPaNegrLxc2V2MWfYo+wncSv4cc8D36JJ8Z3+AR/C8qKnqk3ukz3PssEnVDbvCf&#10;hT8k5Jjv0Jwm+nvKJ2Q/sN5gR0LeaduQOfKmvzJ/w9N8HE3IO/fzHN9ZbzEfFBYW+rMphistP8pI&#10;aXwan3l/ASPDWg38SeD+KIv6ga+EXmSA9TzzDe0Y8p6Ok/AIupEx1vAFBQWOk2I9EPxL6xD1ZYwH&#10;yx3+lkLOuDfahXxpM/JlnfHyyy/7mgtcKHUI2UplGTll/AGvxbjB+jelNz6HLDDWMJfiUwdcGDJA&#10;frUdaX2yzxkHMg5kHMg4kHEg40DGgcfhwGXhKQ6XH7Bz8t9yVsfBw8JgSOd29PhhGyHcy/vvvOmx&#10;cPATgs8O/ICcOq53GmFkwDV8pbjY+AkB67L+hzW2Urga/Jd8WTLB3nvnDcc0EKuJGPdTJn3umA98&#10;8H67UvcoL3zPEH9nxNCB1l1+S4iXA35iZLF0HNpLyr4T1nzo9FgfxbvB49Ttj3BPbWu73FpS+5Dk&#10;UwedE8eh/bscG8P+LDBLxFnavfMn2/DDt/4b+JjTJ8o9nlHxoH6ON3n15ed9fxf4kp7dOtsbDeva&#10;n//f/7GB/XrZ4iXzbYN0xV9OL7HGHxRYB/kD+m7tKtu2fbNNAj+zcJGdkj7qwqnTtqJ0ieunpk76&#10;wsbL73HhJ50MX0Erly6yiZ+Pdl8v+Aqi/V6r/6q3Le1O+3OdeErgc8C7fCBf2Y3ffcvjJG1R+dSR&#10;eqBng+6vvyxxPzE7t20yYnzhKwYZmSqaiLO0VfrB71cvt03rv3d5w18894DHGj50gON1umivKO9H&#10;vOOw1kZ+Up0Z6/+U/38EeclozDiQcSDjQMaBjAMZBzIOwIF0DVPdZ+wh2OHZJ4semISdIey9uXWm&#10;X/Zr7BcsLS31vYJhJ4x7OJfJpoEtjDNJyBn3V1HleIOcXVQWDPdPiZ0enS66bPy64Icbey36VHSm&#10;nIm1hA3y8MFyKx46TPaqQsWPWep+LcEYkEK/ymfsWui80b2iX83XBUMjftXR577xxhuOyT6wd6dc&#10;oyg2xy/UP0djnO/ev3ZGcUI/nyB7eFFXm79Aumjhz8MPB7pz9MrUuaREa+XGjX3PMraGn3dvk88b&#10;8BC5fG/JD8st+e/AzwBHYJioK/uWOUL3m+PvQ3quyead+gIhH3hWKH09PMQGxjtQtIfX/Z5ex+QP&#10;g73ZA7V2HjSkr61dt8quVZwTzuDX/n3QheNLHpsK9vJF82fbudPH7tMvft/HWFCfiNtK3N2Vq5da&#10;YfdO1m9Ab9v581a/n3Z+FsnlRPY4ErKAXQC5Zq91R72zgOkP/uMPNT5zPiMcRXxft2Gt9RV2fugw&#10;vV9u/lF+Zyoe4adudHnFnoL8YLchzm3EA87lQ50fthnP4CuCdmrbtq3b28KOkduf/fDeO3crFEYI&#10;+62wBpKZI4oV1Lt3b7fp0z/JhxT9g3bGphnxNLARIk/xu9+svGgHZCWl6+492Xy07yVkLeUhssxe&#10;aeJmjZMPUWLlxrP4/5ADkAffuX5R8ZDRExzTuyU6A+Iz0+/5LfLXFx8zwALQ17FbMcZQh9oOnqcf&#10;05/hHzaW1F7Ds7y7MXZxH33f6Zb8wmf6WE4OH/I56hLySd8oLCx0Gyp0Bc3QF3vooZ8En0jIGfkj&#10;A7xHInPQEQm6npU+gnKgK9oNexm2RGhkPE3HR+jjXsas3HhfZfu1H2nQkH72j3qvWKs2zez7H1b7&#10;OEM7ksJ2xmfki73f1Nfb7bbaWbGviHkkRv/60CX0M+A/wDFg18UOS3K7o54Bx1cpkNqu3Xts4ID+&#10;9n7BWzZZY+2929drlQ3KJ9EvGGsZd9kzn2IBqCeJ93lwF9hZwUcST8bbFn9aklM/tLfogWzrc+WN&#10;Kz5+95Qv5FfrvmTdpZtgjLh0+ZyqG8+Ru3k/hOf4qsCmh93Q+QuJkmFiP92DV3znEAD11rXrvmef&#10;sZYDPx+Rwv7I91mzZrnNGjnDjku+UfcHMaWU5z3V9fzJU3airNwunRWNlbm6R55P4xz8JW9oivmW&#10;M/JIbLJC9S18UrAuSO8PerjG/bQb/Tds4dg4076OnKd9CllEB4h9FiwLPi8ipfwjb/DA2IgZR0PP&#10;Qz9wGRbd3J+WRVswzoOpQmaZE6ulXRgt2vPYIelE1e6T5MfoqD47wFj9IvKv6Rz0/k/OMV6RR/CH&#10;8ogVNLhffyt48y1r17KVrVhcqviQp3WT5F00V4p2eJGOD/gQYXxGjuFXYE7ImzxJ8A1+IrPwHfwJ&#10;du5IyCfPwfdY30AjsWC4nzETWfD+oYfAuwQNyACYJMYKsGE18S2uUyb+1ZgnmWPp0/wWZz5DB/b1&#10;oqIit8szFsUcTM+/LZDeTckgnzlu3K60ld99a4OF12NuZX6IRN0jpXyPa0/6DO2UyZkE3WCHmjdv&#10;7vUBLwKvSdyHHKd0gZsA70J7pr6ZkGXuZX6IxHfGGtqIdwJkIfhc0zmefVpnZAS/j2AkmNfAQrG2&#10;A7NGYoxjHI2xlc/fr1plQ/A706y51xmZCp7EOehlfJo4caJjSMCSsIaIBM+RTepOYnwAv4V/FcZ4&#10;sGE18SWuR15P68wYiR8c+FJTHDHGMtZP3AOGJNaRyE065qWyDR+YL9s0b2FD+w+w5Ro7iGH4YP6C&#10;JRpH6PfMucgXMsN3xn1Smh98J0+wcbxX1K9f333J4K+qSP2SfQshi9AEJm2V2pF8wXkxFjD3RZ7w&#10;lzEj2pO2op926dLF3+uYc5D3wNJBDzIfeBq+I+9ZyjiQcSDjQMaBjAMZB35/HOB9Jub8lDqu8Vus&#10;s/7dc5pn+pn8KCOOGvOX3ph4PuAv8ONBPPqjZfsdgzBtykTHUXTt1M5afNTE3n37dSvs1N6IZwM+&#10;A0zMiiUL7fiRg65/xtcJPk+OHN5ni6Vj7l3U1X2HLJqH7+njduPKBdfFErNps/QQXT9pZ++81dCx&#10;FPgAWSr/tfgd+Wxksf/Wvk1zfyfinYG1HrrCSPHuVWO9VH9++yMk6EQWWAOyHqRuQfs96XDxf077&#10;4D+FPVo9Cj/xdmjfurm1/PgD95kCHgl/LmBWwCudPXnUtmsv7tjRw2yk9MFgVfDzQsxw/LTgn6Vj&#10;25aOb4Lvw4cM8O9gUPDPQvsSS+u0dKLnTx/3vP71zXTHuPBchzYtPG/wKviv4Vj77QpbtWyxY1fA&#10;uBB/q6hbJxs3erjhK6Z04RyjncHB4E9mzMihBj6G+ExrVi7xAywWvon4Ttyt4+UH1YRV7r9oycK5&#10;HnNq07rv/dn5//rG75s9Y5rxmYM8hwz81PW+lMs6nD3ErJWjz7GODv7+EeQjozHjQMaBjAMZBzIO&#10;ZBzIOJDPAdYytR3YKtCfYgtADxk6RNaarIVSHSp2P/TTRdJpcm91OkYw68Q8wL6Cjz5ivWgF6we2&#10;9LPnT8p89BCLgt4THTW2scWLF/tannLDZnIPo4XMEnt27Zf9dJD2RcuXofwD3pL9NDAyrI8jYbtF&#10;p4ouNo0TkOpSoR0/KWAoWCfzbsN7jttHRVvFtUu+rr0mWyjrS7Awq79dbp8KNz5oiPTAm2TrE76A&#10;3+BBvG9gl8HGwD5G7PTYBffJ/oz/Du7lAKvg2ASVgz/OsH0Q+wOMA/Y++IffDtoNzAF1BU8EriHy&#10;Ya/C7r07fJ84NhD02dQ33ht1Yy7pNee2bLPYkdq1b614qW3t+3UrhY+Rbc+q1xGTDzQUFuZ8NLKO&#10;Z98DZd8V/b/cr3vEXDpcvt8mTBpnbdq1sBFaYx/UOx73QvOzSNQ52pfy0MVjv8Nm3qZdS5s8daId&#10;lI/N4B1n7P+Xr55/cK386CEbpzishfJnOXnqJDuk91zuow3i3UAXXD6xVWNHBCfj/kxPBYYoxx/2&#10;KIAf8rhUeoY+hP2WPkbf4TMynkvwqUIycsmqkn5x4tQRm6MYs5SBDYJ+GvbGeBfkeewK2HawO9CP&#10;QubjnTHFBNEeW+Tzde78WcJBrLHTZ3P29vuEPDiB9UCesF+MHTXMtm1Zb7xrOv8SGnP9r8p27tpq&#10;0+Vr9JtZ033/BDILNoX7o2+QOTYMbB7496GfQGttYxO/kXi3BwOBbTW1V8bYFOMU9hn86YB9o//n&#10;fN/k+h19B3zZVfWb6+qPt6M+XoI57oP92PhdAKeWJtqfvp2Od9BEHbAPE6co3YMO3cgjzz2LRP2R&#10;Cc7wB59DjNPYmKAhlWHG1XS83Kr9Lvg9aan9Ry++/DfrpHjFO7Qfxdta7Ud6KKs5Gy04IuKwUP/L&#10;587nsBg0FYewH1UV6veMybnmc+wDNkX8ONB3AlsJzfhZAiODH6fjJ4RDHDfWWjZvqj1TY2X7zNkn&#10;a5MR6EMHBD4F/xTISdi/+S3GV+pAuwaOBZsrWEn2ZMU45mPcA+xLTm5mzJzmuKG6iu/cs3c327Rl&#10;ncsPMcjpW2EPpCzslfiowYYKxszpgAdgJcCr3McmOF/0uUq4GezdzL/wMqU7xjPaClss4xl+PcAm&#10;xG+0bfjLIc8yxTL7euqXNmnc57ZFccccpwFhzyBBC2uHVLYoFjwVczt+DLC5p30oyIr6lJeX+/yH&#10;jwzsuchxWVmZ54sM5Msu41Rg58BIEHeERJvHuAMGhDKZE7API4M8g928pkRZ9KOwyzMv1xTfSh3M&#10;rl+6bDOnf+U4lM+1P4x2cEyU2rw22eW3J5GCf+QV/CdvMDKfar559cWXrH6dOlY8YKCtWrrMTqIr&#10;peikeMZS8BbIGfESGddYS8V6MPIOmhlbsWuDp2CdM1FzD/q0KJ/700Te5AnmiLGAvhJ0Rx/lfvAQ&#10;hYWFfi84iMfh3yH59gDHxJiHDASN5BdzBLZyxgZ8WIAvob+xVr2qcT1N165ctVVaK/Xv28+avN/Y&#10;sX0pdo1xJPJ/VuN71AN5h2bqwTwK75nzmEfzEzTCX2inbZB7+ghrbPKI9TXP0VfALcJ7xkfWKBGP&#10;7nH4n1/2k/zO+Ar2g/oyLtB+YGVZE4FXeSDHGk/L1e/wbd65XXvr3L6DjRg8xDF06RiNrEX7xRm5&#10;ZQ3FOpp4epSHvAa+gj5AXwJbBQaDNQbro8DP1MajJ8mL6vJiTwBrFta6tFnIO20a8sn4x330D7Bn&#10;zMHIAHSn/TWVbcbN9evXW9eOn1j3zl1skPjC/ldwdj+s+dbHkfmz/+XvWmDamPdSnAu0In/Rxzmz&#10;HxVZZHyhD7IeZs0FTXxmvEVG6f+0MW0Or5F3MIqRV/CB+lE38G+MW+CvWQPwXsfaFawl6xTGmnQN&#10;E89XNxfFb9k540DGgYwDGQcyDmQc+N/jAOu1WMekVHAt1nK1rb9+67c0z/Qzz1VXbnoPn31vpetJ&#10;qhzHAr4FTAS+Yn6WbuUL7fUhjhIxcIZJdzxj+mTHwKB3OFZ2wGP9+N5M6dUuah8m/kCID7RfsbKJ&#10;mwTmAj8gxATCxwnYDX4/sHen+5UBs4GPkX27t/t+vWGD+1vvHl2tf58i91HDnlbWeNQl9C7Qzfr/&#10;cfjHvb/nRB2iftXTmdPjEFcJnyr46ZkrH9P44GH/HzHA8cPzj5dfsFf+/pw1/6ix413AmIBNAjeD&#10;fx7iFhEDqXnTxo6rwX9PwVuvefwi2nSmYrsTDwl8En6AaL+Tx4SROV7ubQqWBfwNvlzwRQPu5sfv&#10;V9ke7Sc9LBvBjq0bHevC+cKZE3Z4/24vHzzM6uWltnfXNis/uFc+4Lf4cyuWLrQli+Y6Hot7OkrP&#10;3U26u8nSw4OZIRYXOts70nlqJS6/95tdnsgH3zHIJDSAh0FWqAO+ZYgJtnXTOgNHQ/7YJdL3p3hn&#10;gO9ZyjiQcSDjQMaBjAMZBzIO/FE58FvvCKybseehi2Q/Ijat0J+z9gw9Jzp0dMTo5dEl40smdIzp&#10;uwR7FNFdo+cER7B8ZanbFFmnpQf78MuOHHDbBjpS7N+UTZ6svx6swViKydT80+btoq+3Y2Sw74Mr&#10;kEXIm+XBvfqGPRGcSUlJidutqT8pdMGcsROgo0WPCg4fH5asD3n/SGnk8/GTR2yJ1tX95F+EWKPg&#10;Fs5rvR33QW/Un8/o19FXg5FB/ztydLHi/cx23yr44nxomxf+QvTzLDSWlZW5LhgbEvZE3m1IgTWI&#10;8jhfVQySH7XOxZcjeuAi2TTQgVM3jqCHz5cvXRVW4KS38bvyz9i0WWNbvmqRVd7FNgQP9Z6n8rk3&#10;eMUZWyw22SbvNXLfi6yrr185LwOk3q2Ey8efCBgQ/K1MlZ/Grt3km79XoS3R2v2a6IPOnO8SL+Kp&#10;/ot6RyHl5eWui2ffcYPX6tp7jd+24cLu7DvA3uNH5RAat+/cojhUxda8RVPr01f7xuWjFD8uuXtz&#10;uYZc0l+mTJnithrkhxixYPePHNoniBW4rUfzD57yrkE/w56IHQD/9bl31pwc4D+Gtr6rfnFU71ZT&#10;9T71cfMPvA9h0wCTgZyTXyrv2G/ol9gdyBcsTfRfKM/FU8rR9NO2jfLz08ea6j1wsPxprlU/ol5B&#10;Y66mis8kuyF7cH3Ptu5fs2JJnq+cXH7E0Nl/cI/jo1q2/lgYsp7uZ4O4zPAh52sjcs3Zy8GmkS+4&#10;EvA9lF3bwdPYVvCdX1hY+KBfcB3MUMg63/EpwT3uP+j+Xu+f9U547ETZfUzdo20DjWFLZ58Ndlaw&#10;RthyUxs6/I77KAc7FD4LwOLAe7CDyGAk7DHV2WTi9yd9ZowOPjD+ggHErxT2PsYF+kNKH/JBvBEw&#10;I8NGDPa+W7/Bq/bXv/3FP++47wcK/tA2kTd0kz9jP3kzhi5btNgOyP/LI/iPuxqwOTT0Mm+Al6Td&#10;sS+uWbPmQX7w9dqtXDw4MDKHDpfZyBHDPVbWhM9GyD/tkVplI+QW+cDGRntggwv/RNFm9JHoM9hD&#10;sRXSX7DtnTpW9sAfFvV1mRBeEt3F0sXzrE3bFla3/iv2n3/9D2vW/EOfC8KXF5g2ZDDogD/UD0wI&#10;cyl96Oet2+z0sePKVhOZ6shxVviCzT+usyULFjofwWCAB0j5TF4k2pa2YgyAZnAj1OFBuu+/58r5&#10;C7ZU+fXu3sMPsBB3btAPn03K7yPQDeYHHmDvpF+BUcHuGv6Wgm/cS0K2sHU2atTIGjRo4O2JjROe&#10;YtMFC4Bdmnyxe0Y8EOQKTCfPk/LnA7+of6wNCjU+MMfiI4bxIsYg7mHcQ5bAljHeYG/lftYlkaKN&#10;oB25OnnkqK377nsb0OdT91sxduQo+bFYbUcOHvI2577ajsj3f3IO/pFH9HPKxK7fv3cfq/dKHXvl&#10;hb9b+1at3a/M9MlTXP7K9u13njHXgxnBRo2MYXMH30w/Sscx+lN8p0zmNNYIrN1oA8Yc2gE8Lhgj&#10;xkV4R17wE5s3+DHaDRt8fgJnyNwacWGiH/8W/2gH6GdtSj8J+aKtAudAWWVlZU4j8sVYQV0Xz55j&#10;G7/9znZu2GTL5y+wkQMHWY+OnWxon742bcJElwfmSBL5xWe/8Iz+Md/QRsyZ8If1N/0Df1jwnj4G&#10;FibwEUFWyGpgE2gjxjz6GP6UwOrSTvjUIp4U+BjwCLQh/Y1UG+/57Wkn5AzsB2tq+iPjPPNzyBz+&#10;kcBw9C3qaV2Ei/nwvfetQ+s2Nm/mLLtw+syvcBXkF3QHf/gO/+ADYzd4IvoAWDpkBMw7ZfOeQrw7&#10;5DnwjP/b/AmMTJMmivGnPhDyyRxPXaOO9N3YDwFGjfcLxuzgBe3IM9G/+c54uGb5Cpsh3OUwYWAY&#10;S4rVP4YLe9S3Zy/FeG3v/GJcp58HhptnSfn5s95lbC3RuxkyhkyDwyNGHuNxUVGR8561Au9OjAOM&#10;L8ho9Olczo/+R46RbfpDtBX9u169eg/8IaVr4ng6rXtcy84ZBzIOZBzIOJBxIOPA74cDrGNYT3DE&#10;mgbqfmv99Vu/V1fD9Jnqfk+v5fbB5fQG6P9uag+W42bka5nPZdKP4SMEX8zgH8A53Lp+2fWo7MXU&#10;S6JeLCodT7Fe+rgdP210Xdv1y+ftwJ6dNmPaZMfJ4ONjueJP43cGrAe+arZtXu+4C/yYEDMIn9a9&#10;unexT9q3crwGMZxY+we/0vcD3hNjLZzWN/9zWtc/ymfWwOzhQKcCVgm8Cb5d8OlCm7DPM/ZF4SP9&#10;h+9Wup+fhvXqOA7m8zEjHOPCc0WFnaxb5w4ewwr/Ma2kA8I/T9PGBVavzovuOwb/LgtlFwBP06eo&#10;0P35gGGi7NhbeEJ7MBfMmel4poJGr7lenXhYyAa4FPA44HbA5kAn+Ck+E4trrfYE42sIbBTtvnn9&#10;Wlu9otTxPvi6AeMCvuftNxrY+LEj3WcN9yJXYIPwiwMmhhhKyxbP9/KgefSIIUb8KOqInxrKRSbx&#10;n4z84XuH9+d4p4j2T98r4lp2zjiQcSDjQMaBjAMZBzIO/JE4kL/mzf+O7hB7MPsiseth+8Tuiy2L&#10;NSb7Kdlvzz5LfuPMfkFsn2GPSfWq8Aa9J7pkcDd9++didhKf9eLls3ZKPiP3aP24QBjlYsXWjP2w&#10;6E1TXwyswzzd1VJPH9f/uMm6d+uheBf/n73z8M7i1tb+3/Wtdb+z7j3nnpx0SIAQeieJ6RCq6SX0&#10;AKGFano1LZSE3mN6NYRmDDEl9BJagGTf/dvjbcuT16RhYoy01nheT9FIj6QZSfvRs3uaHT7RVEns&#10;0j4GoC+HfQbNb9bns/bQg6eRPRwZ5mGZR8XXKL492Rhb4FvoRP4h41HTn4Rb0Q0eufYl4S0Unj+t&#10;UZI23/wJYpwHNBawQ8BXME6RxomPUvx0YI9ervEfP3HUNAiSOJL7mQNmTTDz8thAsCmRTnw1ndF+&#10;MVwd/NmgYbNQfYYOHjpA2qn9lvl87ELYkwjkz/HAprhu3Qa158+zOeQaNd+TRk3qyvgvR0ne3s1y&#10;5tzREnsiZUnd8IANizXZgwf2MV1IOOqLF8w2PjrjuHVrvjLufA/VreyoHHu4Jat1DHftxmWNIsEm&#10;8a/lMVbcnnGzly9Pwb6DrRwuRouPmkrDxnWNbzJK6xs+ofAtA57UxcHKo++sWqjNWzaRTp3bSe7S&#10;hXLtepIH+CoewMfHXtRV+DfooTSoW0s+1XJAaxNtVezq+IVFNxUcwrl51rvTfkgXdmPayBldd+J8&#10;HPSG4Od8iW/avj0sXdgzQt5LSbvQ2Mk36cLege0IThr2f/6nLWEz/lHt/egNwe0apWMifIWhhzRP&#10;1z3Ab8J2EpY7+cXmiM0Dm2eW4scaGHzmwhu4cO6MjefzD+2z9Q1g2qlze+mg9Xy2rkW4rOtdvPxD&#10;/Eg3tg7qNhu2EucXpN9J4f+kh3qIvQTcsK+G6xqcB8F1vK/AAXs89lLaOG2PPI+bMFr5DSvllOoJ&#10;3fnxhnFm8IFGuihX4uQ9yPp0uE+kEdsL7Yp08hxwYeyNXQq+E22Vd4y3PdJA8Lmc5L8X/xfNC95D&#10;2BGx+WH3JC9wK+DFwM+ifcAl7Degl2SrnivtpE69WtKrT3f1p7zJMELvi7yEgfpWWFhoPMg+ffqY&#10;nWyi2laxpZ04mm98mUN79hpvYLtyBajv2MWxeZVoqxRHyHsKDRm223cfyI6dedKvb2/Vb2gok7W8&#10;LquvsbAuZPpNu2ceiLKgzOFnUh7MB2Hj456wDfJM6jbtinXnzCmhKbtk0Vx79zNXwFzF0EH9pJ1y&#10;5tDFQluqKRq7rVuaVtK9B/ALS9//YXljB8Tmh5YZef5MeZ05k6fIxq+/kV3bd8gG3c9TO/fYz0fZ&#10;2nzs23xjnxWof87r5J1DefKtgINwMv+YfKs2/tx582Wq+vmZozoKW9ZvkKKCs6Zl8qx4n8e58L3r&#10;8YE3bRZ7PvoCfGfffPNNe1/C8UGvgu+d30udIlBu2ETdPgpng/4B9mq+6fQ/qNN8Wyk7sOAc9la3&#10;WRMPZUy5pwNlg32b+OGwwi/lfUlfAd4A8fLOwN7cqFEjew8Qd9i+eQ8QP3mEuzRQbfPoVjSordoF&#10;770vzRs1liz9NmBLPrR332/W33Qa/8z/4TfBsST/CUemv/EGOrfvYPpCaAyNHz3GfELNmDLVeBGU&#10;ETZm+hL0Ackz31DakJcR6SLu8H3LM+gnoA8EhnAX2HivUE6Un5cb8XIcDjG4eQjnbeEpwIeAFwWf&#10;CYx5xrM2fz/hM4d3AGmH70hwXPwajtEn4hnwHfhOtG/cTLpntZZuH7eS5rVqywf/ecOOLc2ZKReO&#10;nSiT33T+qQcvIvAe451N/ac9VKtWzdoT9ZT/ecfSX6cNeJ7T6aI/wDuEeg5OlA3vS3Dg/Uw5UTZ8&#10;H+g3eDzPwp5zFR14BuVFPulXMxbhm8s7nPR+OXacjB2p63SHj5DJ4yfIMuXG7N+123zNiSaP+ykn&#10;LzvPF+nmeMjVop7AvYPTyXsBvPnGgQ3jI97TYZ0kjr8bH3gmtDXwoW/k7T+s8+SZjbYL15r+CxiG&#10;/EDy4hjxuyQot/Oq9icO7t4jm9auM59L8GJXLl0mufMXWDul3Ybz6Dw7xLkkLv3Bu/SsctVCzgvl&#10;QJ2jf4ImDG2ZfPE/x8N3BO8jyiAMXOPvIPrVfBcoNzhPlCf59PCi2qw/L+4jAhGBiEBEICIQEfjz&#10;CHgfjj5K+A3/rf7Xb51Ppyh9Pc8KN/o24cY8ALracAsSzgtj2eK5gZ+ZP0x+oyuNTsz9OzdsLV2J&#10;FrdyafCdhHYHPBj8MMFPeKJ8G3gR6MLAx8BPE1omaH+gE4IfHeYY4TXArUEnhDmMQf17mZbJjKlf&#10;ypqvlhr3m/4RfSD6XOTPQzqvmf73a1+WPfWD8R/9R8YHcETweXS+QOfQFU+4K3vyttn8PvOZlE+h&#10;zgmip4JvI7RgmP85eeywXYtGD7o8+EdCRwbfR2N1znPYZ/1NQ2btGuWcKE8FbkrN6m9Lhzaf2Lwo&#10;9+/XufrdO7ca34U1lJTtzOmTzE9Ts8b1LN6cKROtTLuqxnuLpg2Mj8OaXbRhKHt8Qy2cO1OOHd5v&#10;/puYd2WOappqnuNXi3TjA4q1rKQNPRvyBxcLPRr4N/jsqle7hvGAxo0eIbt1jhl+FfdTn9DToU7B&#10;5zpyYI/xtMAKf1HMdzJvQp87bAcvS32I6YwIRAQiAhGBiEBEICKQCYFM/d7wmN+DXZU5xezsbNO6&#10;YI6YtX3YK5gr9jWUzGH6PKzfy7xlaEvBpsc8J/ZKdFSw93dXLsXQ4Z8p52SE2ejxWzFk2EBbA4v9&#10;Fs5NGJgXNXuMmmjxt7Q7b6/Oe6qvGrWh7lKfrz/LI708sa35fVyPbQ5uCrYwOAkePH2knXl25lIb&#10;qR0MHRD6mfgHhYfdvvXHNhZp1qie1Hr/HbUh97Z044+kUPuNJWMe1fxQ9RWP3vbY2Xk+9mnmbFln&#10;vTNP7Ueqt9m8ZWN5461/S70GtWW0chUOKY8i5BAQAXlmThc7BjZA5r27Zys3XfknI5SnAJ8DXyho&#10;dnzaRXV/dDyETQhbmAe3YZFPOAPDho2Qj1p+LO+qr4X3a1SThsqRadNetTLGDJIVqxeajcCx8TjY&#10;M8eNbSZv+2bjn+O3NVt96X4+7DMZoHo6jBfgFcFBGKn97M1b15fRC0ryxviw4gNj1rBOgjvlTx1e&#10;881Xxt2ZpmOTHjqGgOs04vMhhifcp0Y6toDfAV9r9dcrTMPFyzjtKwpssbERN+uu0X9AoxINVfwN&#10;s66gtmLMWgJwQ28nbSugfmCjwk6LbQp9ollzpht/Y/7C2aZVhF4FbWb6jMnWjnwtPO02jM+5Itgd&#10;0A7B7oVODfZ/7OjUI7gx5A2dH/K9Sjk83508qj7QrpnvLuJMB56BHRO7W8e2WdJDOUSMswYP6GPj&#10;tvFjRhpvhvEk7YPyX6H+k7/X8bpjxx6dDeKnflG3yTvcL7g3/Cb94bso02/Shm2Ke7BhY1/nvnCe&#10;hGsY/2NHxAYP/8M5BJOm4D+rqzRt3tB85uTMnGIcPfeVxr0+50Gc4bpsbHJgCs+E9wVrydEggPvH&#10;M2jjYJVOC3G+qFDeswsLC03vBbs0uPH+xgYOB4B6R77AdJWO8dfpmpQly9QX8cQxMknH3ltUA7ZU&#10;K6s0J2FdoR0YNyu7p/TrqTjpu3nowEEyYvAQ26Nn0rNLV3sG+gToFnAPAcz8nVPCkfnxgfrpOizT&#10;p03V9/EgXYuzVO4ppzJTnQiPER/jd7436CygDcK7AFy4LnwvcC2BY7wz4WPwXmNr2bShNG1U13iS&#10;zFts27TO5gvgw6BDtFHnEOYtmGU+yhJ9rGTuK4kx8VfitjzSAx8M7kGi69JLenbtpr542kh71d4Z&#10;2Fu1bdUOC7eFd1UYwvbtx6mfzHPBG0C/iHcP7xC2SWojHj1suHFu8H1ReEq/UU/Vdk+z/nXT9iif&#10;2z60jXqk2J15H9EWqWv4SEH3grpHveP9SV3weRfyR+B7TV2B58Z3DRspfFz0EXin0e7cRwfvNrCg&#10;DYJNpuDxkkavb5QR33/nw8C9g88ElrQV0gd3kWfC48Om7PWesiHNBOoQ70g0Ffr2yJbG9epLnRo1&#10;pWXjJtKq5UfKkRkqB3bt/l31N1Pa/8ixsM54fSfN1HHqHboaaMdcOFtomkb52sfAFxf6N2hn4ZcO&#10;PhN5ph25/Rr8vD/h6SH+9DvHscDuzvuTdzRcZfp18MUoI/qNtE3qhpcLWIbx81zs7fBzPA1hW8/0&#10;29PF9fjTCu3hfs6/244NdYE6A6fk5J79cv5Ivlw5dUZuFp6Xu0XaHm+rHhz0lxQFBpy9LhB3iLs/&#10;q6L24EL/nLZRt25d+w7RvuBFwEmnj+D58zRQ18O2QTvguwAXlPcT3BPKHO4MfDvmQj2QN3DKhHl4&#10;zK+vqD11hHYO/5e2ST0iHxw3fou+4/BZd0d1tO7euKn/MGDQ1Oj204+JfhjXgkVYXtRh8pfGjHxw&#10;jOsZx5QXqFOkI8Qi0+/y7n9ex+njMz4DH2wC5JXgbYzfcHvJjwdwoG9PHkJMOJ/+Xx3DKiD6rdPt&#10;50c/mR/Fpw917MU7G5xTAezY/B3BnueweQjTxnn+57l+L3v+D9MCtn7c4/b42HOMusH7HE4m2jbp&#10;dwHx+XcgvDf+jghEBCICEYGIQESgciLA9937B+H3P1Of648cI65wS98bosF13oegP5P0tXweQNcY&#10;qm8beDK3dI0dXBjz3fyUfs8TuXHlouzXeWt0Q1hnhn5tokGjfR3V40Y3BE4FXA40TuC/oBfTo0tH&#10;ee+dN2wuemDfnrJC1/BxLXGy/aBr/ViXB1cD/sWkCWPMNxPrGNEcYdzAOJCxF/OE9AW9X0V+0vlN&#10;/x/mvzL+DvtzlIf3LZlXYe4AXgo4oomC7ys4JL17dLH5Wub6t25caz6IWCsFx4QNv0VDdR0h892D&#10;+vWS4aqlDSeG/ZwZUw3r+XNyjOOC1sveXdsF7smHtaqbLgt+kDauWy3wlNB7gZdDmcGb4Xn4dmLt&#10;IWtymzSsY9yY+nVqyluv/8vW7DZvXF/aZLUwbhTX4A8KTgt1Bs7NxHGjpLfaU7Bd1K39vvFf0Ldh&#10;rRfx448Jn0qs1Vw4b6Y9g7R179zB5u+pK+DC2kf4OMtzFxgHB84Q89n4B/tW18nhK4oxlq8R9PpS&#10;GetBTFNEICIQEYgIRAQiAhGBP4JAus+b/t/jYvyBbQK7J/Yt/GmwYU/CVoTNGRuW2y78PvbEyZiB&#10;PpQHuNxnz6pP1mOHZOasacbvmKp9eGyx8xfOMVs9Pj2Yu+XZYeB/7+v+gvlMoz18KF+GDB6qayb7&#10;S55qSiYaJWXvIw7mfskHnB8fC3Dc+9KkkfywbhqfC2jF3Lx6yfQF0cOkT7tk4VyZN3u66R/i0+iE&#10;6o7cf3hHY0nGJdhI3Z8M+fa08hzGIDy7dH72ierAnFCuwiKzQWOHhm9D3hOfRIl9NcQAuxzYw1Ga&#10;+OVY49hMy5mkPm2Uc66cI+KAkwDPBrtGOJfv8ZBf1gRPnTJNuqjvgEaNGqmPneaq+dJGevTqJBMm&#10;fy4btqw0W6XfQ/q5LyxH9+OKNiP97SmaHjgh9MdzF8xJdFlOH9MiKl0zgU7Ho8eqZ2l4EWvFBvAP&#10;y4D8gCH2vpu3r+rDn5ieCvoYi3LnyRrVu4E7Mkb1J3O1LHZ8u0V1ZQrVHIAdwce8xWVdbHMgB9Rz&#10;xmG0A2wT1PG7t67aeGS1lgfYjB013NYhMB6+d/s6t5UJ3I8tDzsiNn34MXBhKF94PJOnThB4HHB7&#10;DupYJyybsFyIlLrm+YY3wliYeoOtBP4OdgLyOE7XCSzQNSYHdKyIlhPcldJ8JskjbvJH8PZMW2LN&#10;AWVP3uDIDOynPghUsxO/t4vmzVI+xQbBnxFl7nGii4MmTqL1ZFHaH8ZbrP/mXULcBJ71rI1ryCfr&#10;QrC/gjkhbHeknXpbWFhotj/K3oPOrKg/qGPGf1q5epnkHz8U1E3KuDTwLqLdYjul7rCenHcFtkTs&#10;yNjqsPn6GuzSOzXnKZtOeK4if3v5Z3oG7wY4d9ir4YPA2WBNvPuvYd6E9xpcvweP7sppXU+zV9ed&#10;nC74LmgLScyUUfpZ1LlT+ccEvRg4H+iYzJ6eY2vMN69dJ9s3bba5GfiP/v4lNt5XyfySyK37quOj&#10;r3F8LT1Se9y5Qvx471dbfoFemWhb/Vb9IE7slcyL+HO4h+DP4Td1zs/zP+3wtGp6MTewa4fa9VUr&#10;CT/MzHF5XfY9/pV4R5Ryh/SdonU8/B7SVsM2yvfvxJGjcnjfftmxebOs0rX3+ADZrtyBS+eVE5ok&#10;kaRYKJ138yPJnrrl8TLPRfvh/YFd+6slS2WH4nz2xEl5cEdtusQZbmWjqtD/vI6ACd8euDBwUdDr&#10;wHaJjZ/+Bbo/1J00XrS57OxsuxY+kAeuw9bPe5c5P76vvBPAJPz2UT8zvS+9Lnh81AnqAngTJ+2d&#10;eIiTPcc9UF94DmXAfWFcZiPXOpt/8JBywwabryW0LPI0j+fV19KTB7+tg+LP+Sv7sJ/j+SedfA/6&#10;KH+nl/Jk8OtVyh/QCqJcgp/V1g2uzhfh/ZyOCyy87nkawZnrwmv9HHvOO06kx3+H13AveIaY8pzw&#10;HePxcP+ztjBe/x1yAvgd/l8mP08VC3gAj3QL280D9aP2w1XLu6crnY8wrf7c57338iReygfeEW2k&#10;bdu29k1yrln6uaSV+hm2D65Jp5m8eb74TX2nzP26Z+Hu96Wf/Tz/J03weMgvXBDeEeE7/M71G/IL&#10;5adlB3fj4V3lN2mdKylLTYznwdPF/+QxjCddR/xanu91lXcW7zZw9eBxl7f36ypqD48QHRl8UdHn&#10;45tP2dGuPJAHNg/knfQSwvrl57mf4+Bzn34a94ZtI/xdfBPxh/WGw/5+IK6w/fk5LwOew8Z13ENc&#10;nj6uJT0eF/97IE6vpxyjPwPfESxycnJK8kZc/gy/l32mOMPz8XdEICIQEYgIRAQiAn8vAvQJ+Naz&#10;hX2Z8vpdv/c4fQC2MG6/N51j70fQ//O+4CPVadaeRMkGNwX/SKtXLDFuxLXLRXYOXz/ok3B849rV&#10;slS1wPGdZH5/9H72t65dFotP5+fg0szVefNPWjQxDRn0vPG5czlYh/bT/TvmR4jjxA+vAQ7Ngb3f&#10;lvh0Yo6DOSvG3azpYLzgYwL6RJ7X8vZpDCrb/95/ZezO3AC6Jxxjz/wD+izwYk6oHQJ9eLR1WOPH&#10;mj84MHCQ4KygFzMrZ7LxjNCNQb+FdbNwYbARbFqnthDlIsGJwUbAPG/dD96368AcjfXPdQ0w+i7L&#10;Fs83XRniYa0VPrB2bt0oWzZ8Y3HxPHSBGtb7wHRjWKOLZky3zu2lSYM6UqfWe1Lng/fkw5rVpfUn&#10;zY3LAqcFng/pgK+DphCcKbg2+IiqUe0t8/WELy40ZODIwJfp2C7L0olPJbRpqIMrly023RhsHNRD&#10;NGTQnME/E7/R0mde7PGD8tcIUA+oMzFEBCICEYGIQEQgIhAReBkRKK/v68fJk89Nev4YM9B/Zh/O&#10;B/t55jY5zt4D4xau934Te5sz/UW1N64UCb6WsKNjn3/404+BnTqJgXuZ8yRej4MzT6Be6BRtwelC&#10;GfvFONXdGCQ71Y750xM4GDoX/juD96W5HDs92v9ozcNteKz2z3Ccg/6Hil3asURLpHQMRPrhUmBX&#10;5h7SHcatB1NzvGoL0nUC2KDhDPykaw1u37leggV55v5w3EccBJuP17Rhl72sfoGuXr9kvmwuqg/V&#10;u/du6hWJjZ+y8hDGg8345InTak/danyJzjoewJfKwtzZcvzUAbl+u6iMjZc4wjlni/Opaixqfhm7&#10;MYZjDcT3haesP42/04TnU4oP3JhMOguevue9T4+ZPX7qEGVTNi1aVpofL+ufnty3uqhXlhzzc74P&#10;sfV6SXkxJrOgaz5MN1WxsHt03QhrSBi/JnEUX6bpCcuG38lYNUkj3BXnK5RNT1KfyEsYPK70cf4n&#10;bYyFGTPm6RoHeGrXb/5QnJ4EA+okWj/kyfPl8Zc9pu8C5bygvYmeK5qw6H7iXxcfyOaPx3xSJRiS&#10;drgDDzT+MP8eN3U6fG/4s8rb+32Uc1gW4XspxMBx4b7kOZp+LWc4O7x3vFxpj1dUr5b0eKA8wvvh&#10;43AeLF3Lx6/lmWE+OO558GtexD7Tuyd8LmkEK/KBjRV7ODyg0rSX1n21kAq6KY+fYgP040n9C3Gh&#10;LMirBXZqb79D3Bcuym1dz2/rzjlefElyYelf0uzvmbsP1W+NPgqOTHK5tpPH2kZ/pp3+NkfGbYGk&#10;p6RN6p0cJ81+nqeDQ1iHOFaaT89v8f5n9emgfsN538PHfKzv7YSXWXod7/LwmcRWggv/EByH8vZ6&#10;CekkXY5xuh5xjnxwHNzCuv9ItRJ+9QzwVX4G6/5fZKBOeX0kzdQ3tOTQtkIDAvs2bczLnvz6b/KG&#10;Tzl0Z7ieOT3iot6GZej54Vxod+V/cPHncx1xcj8bc5o8m98hfh5fek/79rjIV2l7SV2p5fpQ4505&#10;dZp83Ky5TBo3Xi4UqvaM5r8ycGQGqJ5Tducu6oNmkTx0DtXPmmirj/z5dQA38g4GjgP7MHjZgYvX&#10;2/B8+jdxeuC3/+/lRpl4XeA6jhO3X1ve3tsf6QvTQXkT4Ayk2zz8KI5TF0qCYvJEnylgUxx+0fpJ&#10;IN4w7uLTL2QHBl4PeSBzv/gDpI3QtmhjXgZeZuUljPMhxuF14Et7ApOwvZWHux8P46io32iQ8V5A&#10;gw5usgfLS0ld1qNadPdu6ncenoxrafnFwR682MJAfjxQl8DC+bh+PNPecShvn+me53mMPh56Qmjc&#10;5SgvhL4K9T1d53kmdZh2Fr43OQaOYf0mL97+rD0AjW+K62PV7eFdcv928l7lWjb/Rnn+wjSk6x3/&#10;p4/5feGe9Hr9Do/zO30/NqCpqu+HBidaoqSJdz7viDAt3Et+wzLnWAwRgYhARCAiEBGICFQOBPjG&#10;h30TT5X3W8rrd/3e4/QLvP/iYwi/15/FnnP0RegTMofCOg3W/uAXyf2q40+JNTZobffrrT6cdW0a&#10;c2bMMeDPZ+qkcfL1ymXGQ2DN2ZiRQ6VA11/+iKazzjkzb/jgx5u2ZhNf9ug31/+wpvkAQvsDfgxr&#10;FnkOc69XLp03Lg3+cX55rLwdTQsaIqeOHzEfO/Ak0ItEF3XWrFm2XgoNSdaEEMi757W8vV1Yif9Q&#10;LqS9sLDQ1vMyt0/+WPsCtx4tF/RbwBf88EMEdwQeCOfgjqClwjrAS0Vn5crF83YNfBpwxbcReirM&#10;ee/N226cF8oCTZn33n1Dslo2tTWDE3Qt4kjVP57wxefGd+nSsa1p1cBxQa8GnRf8d8Of4XmULX6Z&#10;iId0oN8yTvXlO7VvJQ3q1pJa770j71d7Uz6o8a7pv8Bl2bd7h6Xzi8+H2XPgWxEXz0JrCC2a0SOG&#10;GJcHLhDn0Kn5tENr41ttWLvKjuEXCn4WdZM8sV299L3pIKF3BF9GJzC01MuO+dPVIFO7TF8T/48I&#10;RAQiAhGBiEBEICJQGREor+/rx0lzeq4R+0I4h0w/lP8ZS4SBONL9pPT/2BHpa8Epwf4Kt8NtjdjX&#10;wxDeS9y27v+hTs6qqeJi0WWZPGmKrhMcItt1zX9i7064JaTL+/thfOFcf5h2fMgwr4z/EfqH6H3A&#10;c/CxTtI3TGyhnlaOwf8otf073yJ5IviQBvJA2kuD2pmUl5FoaiRxknbnQYTXkkZsFOBNSM4lHAps&#10;/GG60MdI/hez//HsdLB4NCkPdU00ekBZrT5Sv0KtZeeuzXopNuiydqkwLcSVpIO06LPgDBXrhtpz&#10;1YaMT1zKlLxhV6dsQ/t6unyJ83mHdJ0Bw7L1WctN12iE6QL/JG1Jefys4wF4FKX+oZLjji9pBt8Q&#10;Y7fN2TXwboo5VWCFL+HkXuWLFNvqPI6wHnKM+gVfI9R2oY6BK22GQByMzz38Oo9ammpD93rj1yV7&#10;6ukDNXX4mCfJm9c/7gkx5B7wcwxpF2jIen4y7eFWJBywss/gWuKnHXt8vvfnUOeetYV4+b3kNXw/&#10;0Wb8/zQO4JvgGJZp+JuUlA3YkDy+smcSbJgn8bqQ5tWAJefSmKbjeV7/86yw3MGS/x0r8uG/eSbn&#10;w7TBIaN+UP9K3ykJPrQH6h11PbyH8vT6//ge8zX6kuGVV7yxrh+OBuv6eTZlmC4z0gJ27mvpkT7y&#10;qdmn9WWv7xbRd8of4cjwHJ7hwcuA/HtZcY78U76OmfkQp+0q1415JuaeSuo46bB5guT7Vfo7/D/h&#10;3oT2dtLh7fX+LdWuUYxM6wC7LVuIlz4BfEiXB7D2+kdcIfZ+Deeph4a5xofdEr6Mayp4Wfj1FbX3&#10;fBJ/mAd/HjpG2dnZxkdF+8bz5ef53+9DJwr/ZlyP9hFzkR7AgDL2zY+zd7xCHImTa8sLnHOtN9JA&#10;fQ7fNeF9Yf3hOO9jr//md0SLbq/q3vTqpvOi6vvqhyLmmPTC4r4AaSlvC5/zZ397XeZ+zwPPQ0em&#10;a8dO0vaTLJk9bbrcBM/idNkevzQa0m2T/Ho8nAcf2sxv4ck9XlfZc4+XTbrcw/Lhd5gHnuP/l4eb&#10;H/d4+d/aAwnOEIiPMkuX5f3HmtdflN+t97A9eqpz4U/U5k+aMsRDfjxtGU5XyCFw5F1JgNuDfyw4&#10;3ps3by7zziNdYdq8LNLHiYeyAg/qcljWnCOAJ/XCcS5vn1xdcX/JA3Pd8Nnxw3b27NmSh4FLCRdG&#10;67W9+4J3q7VNvZr8eR6pW+TZcQJPP+cRl1fPuSc8R9rKw8WPe5wVtYczNXLkSGnRooX5S+Od6eUe&#10;PpN0h2nnnL/DyD/tiDR7IA673t4X+v5CqyfwY2XvDz0Xxpl+b3hbI37/Tfzg6M/yvm14jHPEG97D&#10;fRznmJcdx6ijHuCLYQuCI7NgwQI7nAkL8prpuMcT9xGBiEBEICIQEYgI/L0I0HfI9K3mGOfoE/yV&#10;jb4AfQri8v6dx0fOOccYl/E9fSt4MWizoN+HnjCjBrRi4FHcv3tDLhcVytJF80wfpNVHzSRXNdN1&#10;IsQ4FuiZwFth3nTz+q9Nq3zb5nVyruCE8WRYc3bnpvJvzhdYHPjbgfcA5wY/QXAX0BK5qmskmZeD&#10;E3NIdX+3b1lv3BrtpNlaRtbnoWcDz2bevHnmY5s1KoypWacCl5hAH8vzWt7eLqzEfxjzMR/FPAO8&#10;6I0bN1q/lrEB8wnoooArvCK4MvhFgitz9+ZV01tB92Wn+hYvOHlMc5mMAuHJ+Fw3eipwkcAdHRh0&#10;WvK2b5avli4StH3wy4Q/ergs77z5b2nRpIH5SKpZ/W3juODjiHM133vbNGvQm8F3UvMm9eXN1/4p&#10;Naq/ZVowPbt/ajoyLZs1NJ9NHEcb5t//8//ND/j0yRNkx5YNgh8n9Nwpc8p/184tpukNBwc9mWaN&#10;6glxoYuD/yh8RaEXg04y9QHtmbZZLU0vh3WO+ONCowbtIXgy5iNM58LAAh9g1BHaBlvY16/EVSIm&#10;LSIQEYgIRAQiAhGBiECVR8BtA0VFRbZ+Fp8N9PWZ36Xf5oExU2iv4zjjmnS/jmPMuTOPylpc/FXY&#10;XHtxROG8bDgX6895Wffkk3ESvi/w1eFjwpc1PzHdEYGIQEQgIlC5EcDnEroX2dnZNn/l32Pf843l&#10;242tE39qw4cPl6ysLPMjk9Zuqow5ZW6Rvgj8nyFDhpiOAVoOhNB++yLS7nNZPIt04a8K/Y327dub&#10;n7iXAc8XgdPL9gzaivdL4RQwF9y3b1/zn0cd45y3p5ctb78nvatXrzb/a19++aWtD/V7qOOvemBc&#10;BN8f/0L42PR64vuqjo/bdsgnbYN10/BksJX42LGqYxDzFxGICEQEIgIRgYjAH0OA+WB4MvSjw/Ea&#10;6wvGjBljnIqbVy9ppMqdV40X/CQNG9xfevfoIkMG9ZWvli0ynzRwWNACOfXdEbsHLgIcBfzbHNyb&#10;Z76Q4GLA0UCTGR/maH4sUR/os6ZPNv4C9549fdz4MBzv0qmtcR7wwzNv1nTJmTJRlucuMO2Ya6or&#10;jn8lOBxohsC5gavDOh94DocP7DbNkO5dOkifnl3NPw+6IqwJhcvjfBBHi7FjOH8OJunAGIOtsvW7&#10;4cigmU5ZstEnZgzu9gH8U8Oh2bt3rxQWFtp8P3mwcZVqZKMX7D6vwAXdbDg06PvwP+W/e+dW46bM&#10;mTHVtGC+XrXMNF3AFi4UXKZ6tWuYXyP4MLXef8f0YKq//bod+7h5Y+M6LZ4/W4YM7Cu1a1Yz7RfK&#10;GM0h4vmoeSPj1aAJg6+lRvVry//+938ZpwWODPULv0zwXr5ZtdzqHf6Q0MWhPsLHwf8TujLTJo23&#10;OoUODnUDHRrqT6/unYW0UIfx0UU/ecoU9QGmYyywIzAfAz7sY4gIRAQiAhGBiEBEICIQEah8CHh/&#10;HN5+nz59zN6DJorzWjL12f0ecpPu69Nvpj+IhkynTp3Mv4PbjrgvnFsm7qoS4MiMGDFChg0bZvz6&#10;9JiwquQz5iMiEBGICEQEKgcCrLubPHmyfbv9u813lu9P+J0mtcePH7dvVOvWqg08d26ZOcvKkZvM&#10;qaDPsHXrVuOgonWBzvOLDOFclvdZ6B8x/9W0aVNp2bKlzJ49W5grDK99kWmMz/pzCHh5eVuh/wof&#10;a+bMmbJ+/XprI9Q/L/c/95TKexccuiVLlhinfejQocb7Yu1oVc3vHy0J1jSPHz9eevbsKatWrbI1&#10;tWl7xx+N82W6nnbhthDSzVpv7Fuh3tDLlJ+Y1ohARCAiEBGICEQEKh4BXwdJH8LnlHnquXPnZPny&#10;5QKnAY7LvTvXzb88fnYG9e9lehxwDtAo4dz82TnS5pMWMnbUcFk0b5bApdjwzSrjvHANGjBHDu6R&#10;g/uUL6O8FnQ9cqZOFLgP+NhZ/dUS8/UD5+H29R+Mi9Otc3vTBvm4RWPp37uHXY+WyZkT+XYtejPw&#10;YwYP6GO8CzROLn1/Vh7duy0Xzp0xv074/sGXD/olnD9+9IDxP9C6hksDjxgM6FOzeXCNQfpXvnHO&#10;fzMuedF9cH+2p9H35AGeDOWHnyX6f6zNcZ9SHEc7hz4hc/1e5sn9iXZMKWdItdy1vNCa+eHiObl1&#10;7bLtC09/Z76X4JssnDtTJk/4wsqNOjBu9Ajpk60cl2aNpE6t96Rh3Q+M14Key8hhg2Ti2FEy/ouR&#10;MnHcKONFtWjawDRn0HyBQzVp/Bjp27Ob3d+8cX3zzdTt0/bSuUMbadqwrsXVq0dn0ybiGXBp0KKB&#10;IwUXirQ0qFNL3n3rNenaqZ3xrvD5tX/PTvnhwjnzvYWPKfhV8LbgyMC1ydux2caSOTk5smbNGtPV&#10;BeMXXa5ejnEfEYgIRAQiAhGBiEBEICLw+xGg34afUbRf2rRpYxwXXyPIObcjECP9YjQW2QqVM+6c&#10;F67zsGnTJptTbtu2rfURsePRL2QL51urUl8Rux3642hv4pOWfKb5Q45P3EcEIgIRgYhAROCvIsD3&#10;F27MpEmT7BvOfBXfa7496e8t81royLRr1860MsI5y7+ajoq+n2/qnDlzZNGiRSVa1hX9TI8/nPPz&#10;vhBzhnBk0JDJVg0fyoB1gnEOzFF7Ofbh2k5PMf51WBfJnC/tiL6cl7tfU5X29OVnzJghK1askNOn&#10;T5exZVSlfP6ZvOAvbv/+/cKY5sSJE69kn96/JY4f35xwTbgfj/uIQEQgIhARiAhEBCICaQRCbXLG&#10;nidPnjS9F7gI925fl1vXL8va1StkYL+eMmbkUNm84Wvzk7R8yQJpp37s0f/Ah86APtnGh5g7a5qc&#10;OHZICk4dM57Cvt07ZNP6NbJy2WLj0MCbGD54gPEn0CnBtw1cDfY8E586n7RoYnGiE7JqRa75/HHu&#10;BjwXroMDg9bMmpVLzecTcaCLcuTAHuPifHf0oB2/cfWiaY+EfBDGiYwf2LN58Hnz8sYWjDfCcaff&#10;97z3Pl71Ph39On4zd+Bz+r7n2ZQhc92MjZznw3H6iIylyE8Y0N3BN9XTR/f0cMKXeXjvlvkxQjfo&#10;xpWL5j8LztGJ/EPmYwk/RnBYKOc5M6eaLyO4MHBjXvvnP6R2jWrSqV0r473Ap0GvBd0gfB3BWYL3&#10;AqeFsocrRT0hvqaN6sqnHVrL2NHDZeqkcfLFqGHmy6nVx82sHsCNqfdhDdOr4dmUNxwuODbo0MDJ&#10;mZ0zRY4eVL0c5fTAxzp5/LCV/fUrFyT/8D6BlzWgb7bpEuFfivHU2rVrzV4CXpSrYxTiGmIWf0cE&#10;IgIRgYhARCAiEBGICPz9CDBe2bZtm2mKDx482Gxt6AL6PGjYV4cvzlx6bm6u5OXllfSj6VfT/6Pf&#10;t2/fPhk9erTp1TP/fvHixZL+ftgv9L7i34/AX08B/d/8/Hzj17umYlXiAP11hGIMEYGIQEQgIvC8&#10;EWC+Cp1jbPse3Kbv33D+LygokIULF5ouAvyOcI7L76tse+cw8C2Fa8v6Q88T83IvIoT9FP+m82x8&#10;V9EPWrlypaXN0+Lzn/5/3FdeBPAf48HbDHvv/1L29H/9nF9blfbklXdHiAX5q8p5/qPlBxavarvm&#10;nefvPXBjDMf7LxwX/lE84/URgYhARCAiEBGICLwaCNBnCPtQyRqNJ/L4oWqtKB8FzgSaMnBX4Meg&#10;w3L8yAH5bEBv40fAX6j+zuumJYJWyAfvv2s+beBFoC2DX6bJE7+QHl06GvcBPRo4C8ty58vJY4dN&#10;8wPtj22b15nGx8Z1q82fE755Jk0YI+u/WWn8B3gP5wtOCryH78+ektyFc4yTs2j+LLsPLRk0ZuBm&#10;7Ny60bRj4HigKQLnAw4I+WGPTyLG2awtpY/t/ShwCOfC/84aQJooG9LJxm9PJ+lKp5Mx+bP6fvSV&#10;uZ/9o/uqP6O+p/CvJD//ZGV9uajQuCXf5R+UTevWmJ8l8L566XvZvmW9DB8ywMpw2Gf9jSs1bfJ4&#10;Kyf8J+EbiXrQNqulZLVsavo9xPPjrWsCR4n7+/fpIR3bZpn+Cz6R0KCp/2FN878EF4r6sGPrBtmy&#10;8Rvzz0Q9GTqon2nSwKVpWO8Daf1Jcxnz+VBZsnCuHNjzrXFi0ClCP+bw/t2yb9cO0w1aMGeGcaXw&#10;J4WWERyt+XNyrJ5QnwnMWeCryoOXfTiv4OfiPiIQEYgIRAQiAhGBiEBEoHIgQJ/Y+c7YzrBF0Y9z&#10;+xSaMm6XIsXY5NAgD3nxXOvXMB7ANwJa9VzrnJEwt/S7w/FSeO5l+h2OH8gPWHp41jjCr4n7iEBE&#10;ICIQEYgI/FkE+OaE3x2fn0rHxze6ULXf8KsIbzX8dqWvrSz/u55dpvS8KB2ccC4r7LOgMcEcaDj/&#10;Bfbeb8qU5nisciEQ1qGwDTk/hD4cZZqprWQ6Vrly9/tSQ149v34H+Q7x8OOv2j5s7+m2HZ57VXCh&#10;nvhYr6rU/1el7GI+IwIRgYhARCAi8KIQCPtI9BfoQ5UNCUcGjoH8otrbyqm4VHRW7t66qpcluiPw&#10;XNq3/lhaNmtoOiJv/uef0qh+bXnr9X8ZnwEdELRHRo8YIu3bfCzV3vqPNGtcz/RC8JXz9aplxqWA&#10;B9Ore2fp17u7acugI4JPnOlTJphPni/HjZbRI4cYzwbtEbgO2zatMz9P+HaCK7Ny+WLZv3unnPru&#10;iGmUwOWBd3PsyH7JP7RP0JT5vvCUXLl43vwJ7dyp1+pcOf6Jdu3aZXPrcNHhonj/iT4Vc+ccYzzy&#10;d8wb80zSwJZ+PvP3+NjEVxTlGY4VwrGxlytxkMeEc08Zoi2T7G9evWScGHxToc/TpWNb02aBN8M1&#10;D+7elFXLc2XwwD7SO7uLacmg+zJiyEDTEoIXg54LXBbqALouaMhc/L5Arl0uMj4L+jFowuA/qUnD&#10;OqYLU6P6W1K/Tk3jz6AzhAbMscP7BY4LfrzwxQVHasLYz81Xkvn10ucePbRX7ty8YnUTHk7hme+s&#10;rNGnQWeGOkQdgTNFfEsXzzOOF1wv6jKBOQwfZ1Lm3iYyYWc3xD8RgYhARCAiEBGICEQEIgKVAgH6&#10;bdevq0/Y26V6kJ4w+nf0e8PgYx3vT3M+nFP3vj79ZL82fb/fGx5/2X6Dm491wrSHfeHwePwdEYgI&#10;RAQiAhGB54FA+rtMnHyHy/u2Mr/F3AxbONf1PNJSEXFk6jv4czJ9d/3c89z7nBZxhn0cf0ZYBtiP&#10;M13j18Z95UIgnKcMuU1+nPqXqZ1w7Fl1s3Ll8tmpIS+8L6i31OWwvj/7zqp/FruAB+pEWEf8eFXe&#10;p+s+dSPWj6pc4jFvEYGIQEQgIhAR+OsI0F96Zj+5WFvklycP9GEJJwauzL07ie+lH29fk1nTJ5uv&#10;GzRA0PeAIwGXAf0XjvXo2tGOdWyXJe+9+4b8zz/+n7TJamGcFnwlffH5MPO9A0+iRZMGgj4Jfpiy&#10;u3YyvszEcaMsPvzwoFECrwKORNtWLQVfPvBlVixZKEsXzTM+zZJFc40X8c3q5ZK7YI5xOtZ8tdR0&#10;bOBNbN241jRmNq5dbTqj+G1l27Fjh/nrvHHjRkk/kn43c+UcY20pXBQ4Kc/E7K8Xy69iYCzNM9nS&#10;42rKkHUgronDefqFjBfYwj4i95Mf7AisIcEX1pkT+aYRg88ltIHwU7R313bT4KEc1q5ZYXo9N69d&#10;Mk2WmdMmSecObaRB3VrmUwldmKGf9TMfXHBn0Jnp3qWDcV4oo769usnIoYMEzRj4TtyL5ozxZJQT&#10;NXiA3qO8Ge6Fa8N1C+bOMD9KU74cKzlTJhqPCq4N5YmuDMfhx9y9edU0hfCrBQ8KvaArl87LmZP5&#10;piUDZwoeFlo2K5YuNN0b0kD+4AMRKFv4TwT6zj43k8bZLoh/IgIRgYhARCAiEBGICEQEXhoE6AfT&#10;p2OjH0w/jzljtwd5nzmdoUz9QK4N+9Xpe16m/8kfWICJB36H//vxuI8IRAQiAhGBiMDzQiC0V/It&#10;Cr+rfJf4PvMt4pyf973P1TyvtFRUPKSffHo+fF9Rz0vHG3JgPB3hNeF5foMv4WXBN8zLq/bby4py&#10;DduSz2nSnvwax+Zlaz+e7kz7MG/kn/lw5wdluv5VOxa24RCrVwWH8HtC/l9FDF6Vso75jAhEBCIC&#10;EYGIwPNCgP5D2IfweL1f/cvjgBvjHBnVHbl1/bKcyD9keh/zZk+XcWNGCDovaI/APUGz49C+XcZF&#10;gbMybvQI6dntU8EHU8umDWXU8MGyef3XpvuCBs1r//qH6cvAqcA3E3F1atfKdEw6d2wjndq3EvRo&#10;6tZ+X6q9/R+pXaOa6dbAwRnQJ9v87qBV80nLJnYtfAt8+BBHt87tjW+DRg18DPRs4HTA3Vm8eLGc&#10;OXPGOCbot6IpU1RUZHwY+tqMFxlrwMVmjSq8Ev5njFuZgo8Nwv6wjxO8X+hlzbXkAZ4M/qzwfwRX&#10;5t7t66bHIk8fiXOi8LH0w8VzVtbLlywwXZZB/XqZZkzN6m9L4/ofGl8JXhTcFcqia6d28nGLxuZ/&#10;q/rbrwvcJ65t9VEzGdi3p2kJwa+hrNet+cr8I6Ebs2XDN+Y7aVbOZJk6aZzVA/wpUbfQroETgx+u&#10;mdMnGW8HLSN8Z327fZOdx89SUeFp2+DIFJw6Zroy8LjwE0V9g1OFrgy6OI/uJeuNQ04U2GRqD5Wp&#10;rGNaIgIRgYhARCAiEBGICLzqCIR9ttAW5bjACfeAvY1+fRicI8MxP0c84X30Cb3PT3+a31VprpW8&#10;gAPjB/LmY4cQp/g7IhARiAhEBCICFYGAz0uF8y98h9Lf2fB8RaSjIuJkHjHsZ/AM8vGi8hL2ZfjG&#10;OyfG0+R70uX9HH4nWtP8iqGyIxDOS1OG7h+U9pNuQ/zPNeF8cWXPX3npC+s215A33iX05Z/l56y8&#10;+KrqccqaDXx47/A7bPdVNd+er/T7lvof64ejE/cRgYhARCAiEBGICGRCID1W8z61+Vgq5sY8vHdL&#10;7t+9obcnejJwDJ4+umc6JF8tW2Q+kND/OHJwj/h9jx/clYKTx4wLAfdh0vgxxqNBzwUfSGNGDpV2&#10;rT8yvgt+euBWdGjzibTNammaM/z/7luvGS8GjkzWR03tN3o0cGvw3dT103YyZJBq1qjvH66HEwMP&#10;Bj5Mh7af2P/wZYYO6ieTJ3wh+GWaOHaUadTk5uYaP4b+NFyZI0eOyP79+83vEv6X6GvTj/TN+5iZ&#10;MKyIY/TjvCzC+DnGufRcdliOnPfA8fB/7mNscfvGD3Lj6kXBT5HxYpQf8+DHm+ZLiz0+qfBlhO8q&#10;NFzQb6EcRw4bJM2b1Je6H7xve8pgQN+EH4PODxwYdGI6ts2ycoIfQxnAfYJHw//ck7d9s9UfngMf&#10;5+jBvbInb5vxdvCthP+sxfNny66dW4znglYM5Yd2EP6S4PbAefl22ybTujl/9qRxZnZu3ShnTx0v&#10;4xMMnsy5ghNWZ70Og084TgAnxzvEy3GM+4hARCAiEBGICEQEIgIRgYhARODZCNCf/j3bs2OJZyMC&#10;EYFXEYHfene8ipjEPEcEIgKVAwGfL6wcqYmpiAhEBCICEYGIQEQgIhARiAhEBF4UAvAH4JKgqQL/&#10;Fr4IXAO4FPAa4E/Agdm0bo3pjuDfxrky8GngYYhq0KBT8tODO3bv44d3Ze7MaeaLCc2XRvVqm/bL&#10;qBGDBd2Xj5o1krff+F/Tn/lsQG/z5fRhzerGb1m1IlcWL5gtcCkO798tmzd8bX56lucuMP0QtG5O&#10;5ufLlvUbZP2ar+XogQNSdPasnD7+nRw/dNj2rKe4cOGCcWKWL18us2fPlunTp9s2bdo0ycvLk4KC&#10;gjJrSl8U3s/jOZQXXBj28GKcK0O+k3UGxf6zinlPxh35+ZFcv3JBjh85YLg+uHvTdFfAGWzhyOBL&#10;CU2fxg0+NK4L2j/wVtB/cb5S357dTK+HchzYr6f5TKKs4SrhkwsuDbwZfDmhEbNo3izp37uHjB01&#10;3MoSH1DXLheZ7yR4Vvh6wrfSwnkzZdjg/rJrxxbTjNmwdpXp4cCBQTNm3+4dxsnam7fd1sHAcwoD&#10;3BfqblJ/wzPxd0QgIhARiAhEBCICEYGIQEQgIvBXEfgtG3f6/F99Xrw/IhARqDoIpN8P6f+rTk5j&#10;TiICEYGXEQHmVZlf9TlW8uDHXsb8xDRHBCICEYGIQEQgIhARiAhEBCICmRHw+Qg/yxjAdUMTnY2E&#10;Y4HOyOwZU2T0yCHGdcD/zYG93xq/4af/Y+88vLJItrX/533fWt+595w550yecc44hlEx54iOOY85&#10;g2JGzGLChIKCGDBLEFABRQwYxzj71m/j5tb09waig07VWk11V1ft2vVUdVNd9bx7P3+s/Ab84NTf&#10;va38i0a+jOMpvHwqZwvz5djh/eqjCZ4EPn02rVst+FjCl89Xn/9DuRPbt2xUPs2q5Yvk0P49UnLl&#10;gvp6Kio4oTZF4ExwwO/AJkp1VblcKDojlSWl8uTBQ3nreCFP7j+Qmqqb8uBunaPrvFY7MfX19epj&#10;CfsxRUVFcs5xabAnc9nxay5duiQ1NTV/8PMKJh9LgM+ELyHzEwUvBn4TPqPu3bsn9A38pccP6pSP&#10;Ag/lUf0dqSy7JoX5uZJ37JDyY+DL4FMLDtScmVPU1s/3X38uv6SOkrQViyX/+GEpu3ZJ+2P3ji1q&#10;6wV7L/Bh8MOUOma4jg18J00YO1L9buGbiT6F44IdopnTJqrfpkH9e+v5qmWLlHuF7P3ZO9Qn09VL&#10;55Qjw1irvV2htmKwb5ORtlywMfPmt6fKk2m4f9d1kfMJ5tpvdmWtz+i/wJExNEIcEAgIBAQCAgGB&#10;gEBAICAQEGhfBOwbMl5stfn32V+yw+6HOCAQEPjrIeC/F2Kd//UQCS0OCAQEOhMCzFVYU4zano5e&#10;dyadgy4BgYBAQCAgEBAICAQEAgIBgYBAyxFgjs+6hB+45ntAbZE4bgX+l0qvXpT0lUtk+OD+6vNo&#10;+ZL5snXzeuVNvHzeoHZj8KdTWX5Nis8WqE8dbIJgtwR/TOb7Brsy+Pa5cuGsci/w1TN6xGD18wM/&#10;4tql81pX7a0K9a1z784tuX+3Wh7U1Shfoqr8epMs6srZu1fKr12XV8+eybvfXsrzhsfywvFE3r10&#10;tkXeNdoApx3GJcH/LjwgC7W1tWpvxccgFiaWv7PF+BHCT21DQ4MenJttmUZfw/9rCwheCb6z6At4&#10;M2AJf4l0/CDt2ZGlPJk1acvU1gtcGbhQ2ICBj0SfYE8oc2OGrE1fIdsyN6jPK2zFjBgyQEYPHyxD&#10;B/ZVP1pwZuA6XS4+oxwZuFHYmCENrszYUUNl1LBB6icLOzRwcdJXLBFsB8G92bZlg9ytrhL8f8Gf&#10;wYcWPCv8RmH3hsN1spSVlakvLdrt9yHn/nVn67egT0AgIBAQCAgEBAICAYGAQEDgY0XA5trx4ljt&#10;8vPGuh/SAgIBgb8GAv67INb5XwOF0MqAQECgMyKAnW5/zdh05F0VQkAgIBAQCAgEBAICAYGAQEAg&#10;IPBpIeDz4OHKW4BzgH2VY4f2q/0OeC/42en243fy78/+Jr26/yjqRyd7p9yprhS4L/jNOX/mlPIs&#10;8M2Dn6Tnjx9IwwNn8+Md/nDga7wWuDTlJZfVXxOcCOyM4HcH30nwYZ49vq9+m7BtUn2zXG3GULai&#10;7Kr62CG9rvamYF9m785dUpR/Uq5fvCQVJSXy1NlPET5d3PHY2ZSxQDv9tlo6/Bk/3X4v4GNheTtr&#10;jP7Gi8HvENfoT4z9GLhE+CUqyD+mOIMdfrIO7t0l2Tu3NvbFlWLlouzalikcWzPX6z369PrlYjl+&#10;9KBs2bhWZs+YrH6wsAGD/Ze83EOStXmdLF34q9qfYUwMG9RPfTDBi9m4Ll3mz5mhdmCQc7emSnL2&#10;7Zapk1Jl8IA+akcIXs3SRb9qHXCxyHe7qsz1IVymNwJ3KnvXVuXnoDs8Gfgz+F4qLCyUq1evyt27&#10;dxWDj6nfOut4CnoFBAICAYGAQEAgIBAQCAgEBBIhEGtf209LVDbcCwgEBP7aCPjviljnf210QusD&#10;AgGBPxMBODL+uiLvKNZZOfgtaQgBgYBAQCAgEBAICAQEAgIBgYDAp4MA830L5msVbgWcA3wTwX8o&#10;PlMgVTeuq/+jcaOGyddffCbfff1vSenVTTkTRw/tU87FmYI85VdMmzRe7YlMmzxeeSy5hw8oRwO+&#10;C/Zj1mesUn9NcDeeNtQr5wFbNXBjsBfz7vVz5dTcqixV/g22RLAbgh2RubOmqg0T+B3IOVtQIDec&#10;HZlbN25IZWmZPHL+hYwjo7Zk3jeOdvrfOZzzjRMNtJ3vHj9vNE9nu6YdcJqwGwNXhn6kDfrbhzfO&#10;ho7jHsEvwlYM9mPgnWCf59SJo+rjCj7M3t3bZPP6NcqN2ZG1Se24wGUpPJmrPrbo9949ukrXLt/I&#10;4P591IYMPq/wpXWrolT5Kwf37ZI1q5YpP4Z+wndTj65ddKwwFkquXlBdqGvc6GHqz6nPzz/JxNTR&#10;6pPpwtlCuVFyRf114UsLPRkX2Lu57jg88HU03fGt3r1y361unFy5ckVu3rypdoJorz+eO1s/BX0C&#10;AgGBgEBAICAQEAgIBAQCAp8CAsy5m3N8Cm0NbQgIBATaF4Fk7472rS1ICwgEBAICLUcAm938pvJj&#10;WhtueStDiYBAQCAgEBAICAQEAgIBgYDAXxsBn1PANwDzf9LgHeTk5KgtkYrSq46u8Jvagzm0f4/y&#10;VCZNGCOzpk/Sc2yRHD9yUO2D7N6xRfDJtGzxPOXLwGuBzwIvApsjlJ8+eYLAmYB/AUcG/g0cjhul&#10;V9TP0pNHjT6aXjx1NmEcTwK7M2cK85RHkZG2XO3O5OcelnVrVkrZ1WvqXwlezLOHj6SqrFxqqm42&#10;+lp6T/+B9wJ/gtgCbYz+BoA0a7/l+1hi2ua3D71pD3Z54MZcuXhWsX1YX9vkO2vvrm2yaP5sOXJw&#10;r3KZ8KMEFwVbLuSnXzZvWCNjRgyRL/713/KP//q/8q+//z/56YdvZdG82XL2dL7yY7BJg/0g+hof&#10;XEMGpqiNmOlTJsjQQX2l508/KA+GvqffsBkzYexItTvDGEIWvpWwX4OtmnNFJ1VHfHXBmYGDg+2Y&#10;t68a/UQxJuzgNx6x2k0/hm/Zj2X0Bj0DAgGBgEBAICAQEAgIBAQ+JgT4zkh0MEeHu8/3Jd9hYV7+&#10;MfVu0DUg0LEIJHp3cC+EgEBAICDwZyHA+uK1a9ckOztbDh06JLdv3/6zVAn1BgQCAgGBgEBAICAQ&#10;EAgIBAQCAh2MgM8T8e2qVFdXy969e9VXDvY9fn/daNcDrgJ8FWzD4Gvn8IFsuXbpvPIq4FdUll2T&#10;y8Vn1K5I6bWLyn2pvVUhJ48fEeyT5OzfLVmb1qm9EXg1JVcuyJGcvXI0Z59yZgrzcwVOzqvnjx0t&#10;56lr/Rs5ffK4cid2bc+Ugrxj6q+n4f5duXzhjNwsL5eHdffkzYvflCtTUVIql88Xy/07zr+TW15h&#10;jYU2JrKLSZ5Pl1PRyCd5+/JZo32e9/wSsC27dknOFuar3Rb4KMZNAvNXLx478F4rfwa/SN9//bl8&#10;+e+/y+ef/Zf8/W//R+3DzJj6i2xcm64+muDLwIGaP3eGdP/xe+nbu7uer1u9UqZOTJXxY0bIvDnT&#10;lVOVOma4xnB0KIcPKGwVHXB+u9JWLJZzp0+qHaFnDfeFsUNfv3zeoDZr1MbQW8flcjZksC8UK/BN&#10;G9bhYyET0gICAYGAQEAgIBAQCAgEBAICbUcg2R73Q+f/9tGjR/LkyROBLwNXhjl62P9uO/ZBQkDg&#10;Y0cg2fvjY29f0D8gEBD4eBEoLi6WBQsWyA8//CADBgyQ/fv36zyGFjGvCSEgEBAICAQEAgIBgYBA&#10;QCAgEBD4dBDweTHqm+d90+rq6mTfvn0yZeI4td9SXVXu7jhfNs4HDv6Q7lZXycN7teoHB3svymlx&#10;fnfgVzQ8cPwVx5O5VFzUyLVwaeeLTqm9kD07s+TCuULl18CbwffSvj3b1TYMtkjg38C5QcbrF0+U&#10;B4P/Huyd7N6+RW2M4ONH7Yg42zZwYcqdr6Vyx/Pn/PH9B1J3u9r5XKpXjgzNgS9BOzl87oRxY8wv&#10;UdQeCWU7e6DP7PDXnGkT69HY/4FLgj0Z7PE8f/xAuUd3a6qUn3L14jn1YcQ1fBTy4vPqTnWl9i82&#10;aNakLZP+KT2lZ7cfpOsP38i///E35cyMHDpQliyYK/jaqr97W8fE1s3rJXX0cFk8f47gewsOzYRx&#10;I5VTQ9n/fP+VcmhmTZuk/Co4UowH9NizI0tty8C7elR/R8cB3Bj4WYw7eD7wdrTv33N9jPtEvxoX&#10;yh/Hnb3/gn4BgYBAQCAgEBAICAQE/gwEmPcar5h5lD+PbI0+icpzD3v1BOpk/+HChQty//791lT1&#10;Qcqgc6IjlhLkB0v/eyNWvvZIS6Qb9z5EoC+Zf+PztaSkRHbv3i2rVq2S5cuXy6xZs2T69Ol6zJ07&#10;V1auXKn7TNgq9QPlY4Vk7Ut2PyqTPjF949Xpl2mpfL9sc847Wn5zdPgz83yI9pe739IcOXJEioqK&#10;dIxaexmvBL4Z/bUQ0hgnzRkf5P0zQ0vwI68//tvjW9m+wZEdDc19/91wvrJ37dolJ06caOoHbE+1&#10;R0iGT7L7UR18/Bgfyconux+VH71uS3nKoi+xH7i2d6Cf7p9z354L2hmrL6Ny/fKd7Zw2MPfg8J9r&#10;2pDoIC9YRNvKtWGbqDw4UJ7nhNgCZUhLVJZ7iYLJI5+NS9JMr0Rlm3sPeYn0sPriyYuW5dofT1wn&#10;OqJyo+OQ/jRsrS5i9LK+i6Ujafb+pw6u/QCXt6amRucr3bt3ly+//FK+++476dq1q2RmZjbNY62M&#10;1W3XyEOvDxmiOvD8GgbRe+2lVyK5ie51ZP3gzrigD2k/OHD4+nD99Cl7Fo3B8tFv5ONgrCHDAud+&#10;n/rnlicam7xoerxrq5dy6EQ7OCdwjzSOWAF90Ym22XNCGT8gi3YYPnafmLIcfppftrXn6GIykeGf&#10;m0zy8D+fZxIdrD/QMxqsbdF05FpfE8fDKVouXAcEAgIBgYBAQCAgEBCIhUB0zlJfX6/rSdj1OLhv&#10;l9TcuqFcBXz1wH+B24DtEa6rb5arX57a2xXCwX14L2tXr1AOTc3NG3L86EHBHsnoEYMla/M6tRWD&#10;TZpH9+8o5+benVvK4bhdVab3yq9fVt9L2KXBBxM2Y/DplLkhQ8quX3IfNC/V/w7rrNu2bZMNGzYI&#10;6ywE5kXKD3Hn0fmiZvD+0O5Eh5e1054yX2TOy9ySg3mmzZGxB0Mf3au9pf2ldljeue82h5/6z3I2&#10;WkgDU/hLeccOKbcJ2z6b1q+W7VkbZWvmelmxZIGMGTlEevfoKv379JRRwwepbRhswcCXYizAbTpx&#10;LEd2btssG9amaTxnxhRJ+bmb/Njla+nxUxflxyAHP1n438IuUPHZAu1f6l6fsUrSVyxROY8f1iXs&#10;m+iY7bQdFBQLCAQEAgIBgYBAQCAg0MkQ+BDzKH+tkrkpgbnq8ePHJSvL8eYdT4braPgQukXrjF4n&#10;+j6IpR9pzMlZi7a17ajM9rxuqX7tWbcvC3sx+fn5snDhQhkyZIj06dNH+vXrJ3379pWUlBTp1auX&#10;dOvWTdhvGjVqlKSnp8uxY8fk8WNnMzTOmj/yk7Uv2X1fR879vklUr5VrqXwrZ7G/Zh/rvK3y21re&#10;9IwXf+zy4d/x2//JkyfruJs3b55e37lzp6nJPKfRsUC7P8Tz26REK0/a0j+UbWsw7Bjbtt4ClqTH&#10;28vy6yTv6dOnZcmSJbJp0yahXygba2/ML9fc82T4JLsfrSf6/khWPtl92proSFY+ql9zrpFJnWBv&#10;+77RvjOdEslDTmcPtIu2RANp3EuGr43leG1NVj5aL+PHfy6SlY/et/IWR+V39LXpQ/2xcOW+3TPs&#10;yMc57wjGGwfn5DN58WJ4DKzn8j5ABvlaE9Ahlr6k+eunNiasDuam69atk0WLFsmECROUJzNy5EjJ&#10;y8uT2tpazWbtszLEtA19OzoYloa1X5/fXtMH3MkbK79ftrnn1BE9kE09HB0drP02lhLVZ2MsUR67&#10;R5sYC8kC9VrdzRmbpgNlqMP6wWRE6yM9VjA5yEhUL/dbEnxZLS0bqx4wjNeGWPkTpSEHeXwz8OxV&#10;VFToOe+H9tA1Ud3hXkAgIBAQCAgEBAICf00EmKsx/+BgvZP5B5wUeA93ble6ST/zRfdN7Wx7wGm5&#10;XVkm8Biw64IdEWy/cK08GcdpOXniiOapq72ptkI2r18jHJfOF6mdEDgyL548VI5FZbnjwpRckYvn&#10;TiufJvfIAbUpg78m6kEGPBl8MVEPemAT5fLly/r7sJMnT0pDQ4N2HHMl5s0Em3/68z694f6Qluyw&#10;vJ05pg30GfNE9hn4lrTvT3DCVxG2Wq5fLpanDc6+zruXyk2C54Q/IzgyVTeuC5jT17u2ZcrE1NHS&#10;vev3aidm2eJ5smDuTOU4TZ88QdNWr1oqq1cu1f7C7gx9cq7opOzYukl9LE2bNF5WLl2ocsaPHSFD&#10;BqRIn54/yfAh/WX5kvnqV4sy2CTCZg08q5sVJcqzuXj+tHKr6N9PoX8689gJugUEAgIBgYBAQCAg&#10;EBBoDQI2R4tXlrmov99JfgI8fOyNTJo0SWN+sxtdS2X+/mcHa1+82NePPLSBg++QD7FuG08vS/f1&#10;68jz0tJSWbx4sfTu3VsGDhwo2IxZu3at7iXxfZabmyvbt2+XpUuXyuzZs2XOnDnqw6CwsLDp2w39&#10;6HN0J1gb2hKroPd/TE5L+sfKxIt9+a05jyfX0pPJtHzx4mTlk92PJ9fSk5VPdt/kxIuTlW/OffY5&#10;09LSJDU1VblbgwYNks2bN8u9e85PszfemiOrs+WJh5ulJ9KXPO0ZkBd9hyeTz34Xfr1HjBghM2bM&#10;kKtXrzbtoycr25z7hkNrY78Ok+G/PyyttbEvP9Z5c+XGKhsrzeT590ijTXb496Ln5P2UguERL7a2&#10;2n27ttjS48WWz2LmQ6xP2nMSr5ylWznyx1rPJF+8kOhevDKJ0pnPoIMd/vwG/WzOw7lfN+dWxk+n&#10;Lq4THYZTLL2oj7VP5pesf3LYbwStHtOZfKyP8r6Bd0MfWB5fNunIQF8LDx480Pkq/0emTp2qfF9s&#10;5J09e7ZpvTXadmQn0t1ktzWmXdF6YrWLegwLX9eW1I/ceLKtvVFdWiK/tXmpk/6iXdFgenGffjXO&#10;ld+/0TJcI9O+XThHto0x0sHdt0MTlWH1+umGP3XH0tfawT3qIDY5xNFAHmRSLl7gXqyyJtfKR/Nw&#10;HU2LV0eidDD35XDutz1Z/ejP8x2VE69Oe87xg9aZ7ZPG0z+kBwQCAgGBgEBAICDw5yNg3wnMWfh2&#10;gGfCuQV89Pz29JH6TMKnEnwKfN5cv1IsmRsz5PTJ41JUcEI5GFXl15Uj8+7Vc0encbx/57cHPgx+&#10;fPDLZFwX/DLBqzlbmK9ld23PVJsl2B/Bbsn6Naske9dW9b+D7yVsyTx/8qDRt5Pjcrz5rdGnE/ZR&#10;+A1qTk6OXHO+lux3qP580Z+bWZtIs7kq54kOK9OZY/S3uTzzSPrU5s5wZMAZ30erli1SngxpHPQt&#10;nKa3r56pHRh4Thz4Tho3apj857uvZOG8WbLg15kyc9pE+SV1lMyY+otgWwju1OYNa5QTg42gnP27&#10;lf+0dOGvaito6MC+ypXB9xLcGfoW3gz3OScN/0nwrrBxU1F6VX0+YdsG3bhHPyfqG+6FEBAICAQE&#10;AgIBgYBAQCAg8OERsPXOePMx0lm3tGDz87t378rWrVtl+PDharsem5DMyy1Qzv8WsfQPHaNHouND&#10;6xOtL5Fu3PtQ4eLFi8p9wUbMli1bpLq6Wtfu/T5kHNy6dUuOHj2q/JgBAwZIRkZGkw1QdCWPjQNb&#10;30/WxkT3rf3RPMi2sWh5YsXRctHrWGVakhaVF71uiayPMW+0vdHr9mgT/cx+Cb/72blzp4wbN07G&#10;jx+v9gFY87DxRl3NGRPtoVN7yYjiFevaxrof02a/3e2lT0vlsO4Edw5bU9hp4HdP6OW/N1oq088f&#10;C4+WpJmsaBnDMpre0muTHy9OJs/0ICZvNIAj60G8Vzm4jpWPcqSbPJMTq7zd+9jiWGM+Gb7WRvKB&#10;heEIpoZlIhmsx0WfM8M4UTm7R17Tm/o4554FW+vz0zgnH/faM/h6m1xfv6hu0Tx2bbHlt7bGii1v&#10;NKZe8EgWkuXxcTNZlLF9eUuz+Pz58+o3Ej7fjh07dM2cdhCQRVl0I1isFx/oD7qwDsw4JZg+fjsN&#10;u5aOD2RQ1j/8ZpHu1+Pf6+hz2k39Fmg3nBafn2/3/BiswMF0t9jPE+/c8CC2g/LUjUzrAyvPvXjy&#10;KU8bKEvMNYH8yOI9wj0/cM+ClTX5Js/uE3PP5NHuJ0+e6G3T1/JGsbT01sTobYG6jcdGut0jnTot&#10;RPUhHQysP7kfzcO1vZuRF0JAICAQEAgIBAQCAgGB1iLAHIm5EnMPbMewXmRzF86Vx+A4C9j0KC+5&#10;rD6XsCODDZL0lUskI325ZKQtV14LvnqwAQL/Bdsl2JMpvXpRuQ/YC6kou6pciLqam3LzRokUnTqh&#10;vIqpE1Nl+OD+MnH8aJkycZxwvWXTWsG2DBwc/ABhbwZ7Jfh84hy9blWWSnZ2ttppZ/2LuTDzJALz&#10;w+j81DCyOSL3yZfosDKdOUZ/mx/Sd7SLa+accF62bdkg/Xr3kF49flQfSPRFI0/mtfYB9nuw0yNv&#10;G/kp+LZam75CbcfgY2n54vkye8ZkGT18sIwcNlBmTZukfb9xXbrMmzNdliycq/HCX2dpXuzGDEj5&#10;WSaNH6O+lODBlF27JNiewTfT4YPZyoHCrg3jijFz5OBetUkDr6pRt0YeT6K+4V4IAYGAQEAgIBAQ&#10;CAgEBAICHx4B1i6Za0bnY/66p79mSV4CNhzYG2VfFHsy+Nggn5Wz8w/foj/W2NnnoJ1Fv9u3b2s/&#10;wkGAi2CBPXC+S/zxwfcmdmVmzZol06ZNU1szjCMC3y72HccYSNa+ZPdtHEXzmX7J4mi56HWy8oz3&#10;REdUXvQ6mfyP/X60vdHrtraP/vf3yTjH99Kvv/6q44+xyhqIBRuHdt3Z4yhe0euO1h88wQycLTDe&#10;WYfwcbV70ZjyrONg22f69OlN7w6TF21P9DoqL3odzd/S62Tvj5bKi+ZP9G7gXjR/9Nr0szh6Hzws&#10;jTyc+4Fr0qnL3r2cmzzLazKi5e1+Z42tbdH2WRv9dsU699vFfcPQcIhVxk/jf1/0+TCZ6ODnjXXu&#10;r+fZfWsTckmLFxLdi1emvdNtTZK2+oGxxjzA2hQvpv3IMDmU89sFFtEALmYzhpiyPtZ+fuTzDiJP&#10;VBZyCMiwc/Ixx8GezIIFCwT7h37bfP38dL/Ojji3uoh9faNtsrppT3Pezz5+VtbiWLJJQwc7LG9H&#10;xfQHbfHHBHVRP+2jP6KBe5SxPrX76M548NMZG8ixMWR5LQYf+x8Y1cHyJIrRz3SJpauVtefDrv2Y&#10;e+jNES+QJ1Z/WX7/nmFq99oS+1gi1x9z1l76w68/UX3IM7wT5Qv3AgIBgYBAQCAgEBAICLQVAeYo&#10;fK8w38OuJL8JZN36VN5R5aLU3qpQuy7qc+k9Zwb7IevWrBS4Movmz1abI/AmDmTvlB1ZmwQfPfAt&#10;sBFSkH9MNmSkSdryxWpzBL7Mo/o7Kh+ezZRfxknq6OEyYsgA5WHA0YBDAZ8Gn0zYpXn92xP1zYPd&#10;E3gU+Hvi+4T5UjQw96qrq4sm6zVzMeZZzCdt3hkvjimgEybSJvqQdvsHGJ8pyGvirixZMFfycg8p&#10;36n8+uUmX1pXL51TuzLYDMLf1ZaNa5WntD5jlfpewtYPvpXgxMCFwZbM2tUrlPOyb/d25TphW2b3&#10;ji06DlJ+7iY9unZRTg5jB7sxWZvWqb2hqxfPyb492yU/97D6aDp96rjyeHL27VabQWYniD6O1y+W&#10;3gm7IqgUEAgIBAQCAgGBgEBAoNMjwHyRuSMH80jmVi0JlI+ub3LN/NrWQ8ljci0vHBnsyLDXcODA&#10;AbXzQB7yUtbytUSXjshrc814cUfU2RKZ8fSy9JbIak1eWwOnz/itApwYC9g7t0A++tYCdurxwYQ9&#10;j8zMTN0bZwwSbDxybu1obWyyGE8mA7nNDVYmXtxcOfHyxZNr6fHKfSrp1s54cXu0k7UN9mcsYMuI&#10;9Q18gxUUFPzBJr+NZ/KiU2cP8XCz9I7WH7zsuW1NXZQ/ePCgYH8K3hL2xAgmk+c20ZGsTsOhtXGy&#10;90dr5Vq5tupv5ZEHTujLe5bDH8uWz2LyW9s4b2mgrkTyWyqvo/KjZ7zAPeuHeDEYJcInXjlLj1W/&#10;3UMvO48Xx9P9Q6Una38sPWgLY8N/5/r5uG8hXrst3fJFY3BFN+MocJ4oII+1Yg7mKuhHbAF5pPm6&#10;2T2eJdaTLT8+lvAlCb8XuzJmj4P8vh7+ucnqiJh6oljHGnftWbfhBTYdXVciveO9g2L1IzjFSvfl&#10;0x7rZ9IpYxwZy0dac9pMXcnqJA/1MYb4JmJPAxuMtbW1+rsB+jWqM9fUb+nUEWvsIpfxzp4Ocvkd&#10;As+LH5BD3cyRLFCnfbtZWmtjH0v/HHn8Lvv69ety6dIlqaysbBrD5KMfCOhF++ycuRv5i4uLdZ/q&#10;9OnTansOjj7fHuDAgf6JfGGpwPAnIBAQCAgEBAICAYGAQAIEbC7FvIQ5FBwZ1q/hV2ATBh84xPhM&#10;etZwX/krm9atlo1r05XfwDn8C/zy4E9n5tSJMnhAH1m5dKFkbV4nu7dvUX9K+FGCH1F8tkD5EHBu&#10;LpwtVLsi6SuWyPw5MwTbJblHDig/Bp6E2jdx9cOdwJaMprl0ODPY5S0vL9f5H3Zv/MDc0OaQfjpp&#10;zLloK+eJDr9cZz63NjDftbbpHPN39w3o7MNgTwbMscuD3RZ8WB3ct0uOHzko1VXlyo/BFxb2gQ7t&#10;36PcFnwiFebnNtr+cXZm4NScOJYjWzPXax/jO6kg75hcuXBW+S57dmTJ/uwdsm71Shkzcoik9Oom&#10;a1Ytk/NnTknxmQK1WcP4aXhwV/lW8HKc4y61E3QkZ6/KxqYN48v62NoVL+7MfRJ0CwgEBAICAYGA&#10;QEAgINBZEWANkvVE5susLdp6ZHP1jbVWjBzksmbJPJQ1WJ2PekJZs123bp2MHDlSbdazB8E8j/op&#10;H0uuV/yDncabe1o6304c6Ewb0R/d7X5HK2r1xIs7un6+F2l7vGDjiTys1dtaPPyZc+fOycSJE/X3&#10;2EePHm1avwc/kxmvXc1Ntz6xfomnZ7z0ZPXEK2fpyconu29y4sW0L9ERr1xz0xPJ5l5bQ1vb39z6&#10;GU88pwTed3l5ebrPCVfGeBncs3HHeXu0DzkdGZLhRxsY+60d/8l0t2eVfTXbf05Wxr9PX2DXB597&#10;+C/BbzZ9gCyC6R4v9mXFOk+GT7L7yfBLVj7Z/XjtsvRk5f020xfoa30BtryfuY4V4o1v5PCeZk2N&#10;foiVD/3seYolu7Olmb7ozLmFZPjGajtlwRRsk5X362IeVFZWJlevXm36DV+y8tSFDNtDZ5+7vr5e&#10;r+0ZIY/1O3rF05l8LQ08i4wHPyCftjM+bHxF81CO8ecHsEd3uLSmY7L2M0+IykEm8m0uYXWAB3NO&#10;9CIGM4L1veWzGBnkizWOTS/Ly3671XflyhV9V/HOwt9Spdvft2DtsuuOjmkbY4L5tNUNxowx1vHP&#10;nDkjhYWFygUtKirSdPycxmpzIl1pP/wEZJ46dUrtAB45ckTf3cePu3Vllw63w56JRLI66h7jCu7E&#10;UTeXRLf8/Hydc4KHz9e2+sELngbjwA+k0/9+4NqeQ/qb/1PsPTB3gM+CHMYHZcnHwTmyo88G6fb8&#10;MJboo8OHD8u2bdtkzZo1smzZMuXvLlq0SNsCj8R/BpCHfILp5euL7NLSUm0//FP2clavXi1r165V&#10;m22MA+7Tjr179+oB18vqQGf/3eLj0NJzH1t/zDFe9+3bp7bj4Jthmwmei2Hj81t4nhnD6enpMmbM&#10;GOnVq5f89NNP0q1bN/n5558Fn63YI125cqXiRX+EEBAICAQEAgIBgYBAQKC1CDCXYl7E3I7D5l18&#10;W1Q4G8TwUIyvgF+cqvLrymnZsXWT8mDwiXT2dL5cv1Ks/AjsyUyfPEEmpo6WEUMHSPeu3wtcCuzK&#10;FJ7MlUvni9ROyckTR+TA3p3Kz7hbU6V2TXIPH5DsnVvV5gy2R/DpRN0P62vVN1Nl2TW1aYNNGUtn&#10;Prlp0yadD6NvdF5n81V//mhYkZbssLwfU2zzZ9pufUf85OE9efygTjkql4qLJHNjhpwvOiXvXjt7&#10;p69fyJWLZ7VP4DthP2bv7m1CPnxs3awoEfgrly+ckRNHc5T7MmHsSLUNQ5/CpVmTtkzgOW1a7+bi&#10;zsYMtoCO5uzT8XKrolRtAD1tcN/2Tg94MsaFwX8W/B38MT15dM85TWUds1H3T7F/PqaxFHQNCAQE&#10;AgIBgYBAQODTRID1R+b7fAswf2beGGu+3JLWsxaKTDgRyGeNOrpPV1VVJcuXL5eePXvq2i3ro9TL&#10;/LU9dGiJvonyJpuDspYLdnw/8S0FhrSftWF/fThRHW25l0y/tshuSVnrO/Bgr8LWw/21bl8e35rs&#10;ufBb7MmTJ8uWLVua9jGQZeMlWfuS3WcscVBfdK/C1yfeeTL58cpZOvtRiY62yme8JTpMj9bGiWRz&#10;r62hre1PVr89g/S/nVOGfb5x48bJhg0bdN/a5DBWLNgYtuvOGCfDjz1g2y+Ovqfao//Ye2R8V7r9&#10;NvbdWIeB79hc2ZRnf4x9rtTUVOF34aTZe4N+S3Qk65Nk+CS7n+z9kax8svvsFSY6kpX328/7jTEO&#10;9vQ1GLJXTt/472S/jP+/iv9f5Ltx44byF+GR0ae8p2PtJdMvnT2AH23C9gB7+Ryck5YMW+5HA3hR&#10;FkzBNpkM+sECZfbs2aN71nAKwC9ZeZ4l9uJ5LnJycpSTcOzYMcGWCXvn9Dn/K22exVyLc9Ja8//O&#10;dLWY8eTjgEzGFc88/AB0gxvBOyZWffa/l/kgYwnbcbQFXgchWfvXr1+ve+n8HpJ2+cH0Yp4JHps3&#10;b1b/efCueZ/07dtX+vfvL6NHj1beATbD0AM9sdlBH7A/D0/A9PHlc047CZSxdxocg6FDh8q3334r&#10;S5cuVV6G/d/w/8dowQ7+A/4nTpzQcc058+pDhw7JwoULZdKkSWqfC10HDx6sOOAfCm4CXC2waE7g&#10;2QffjRs36nxtyJAhylPo3r27/PDDDzJw4ECZM2eOvsfhqIAl75IP9X5gHMCLoF1wJX788Uf5/vvv&#10;Bf1SUlJkxIgRyjnhueFdxrcG45C9A8YizyX6WqCvbWyRHy43mOIbFt4KWFJH165d9fyXX36RFStW&#10;qD1MuDP8/7KQ7PmBIz527FiV07t3b9UZ7gffRXBBfDuL9nz5+tnzY/Xx3PNeYD4N55Ty/fr1ky5d&#10;uigmPBfY7lyyZImkpaVJnz59ZNiwYfp7BXAhIN/Gs8ltbWw6U57nB7mMO95lPJdffvmlthX8GLsE&#10;ytjci/cnczX8ssKLYbzBTUN/2kjM9wNtpL/pa357wbvZviFUaPgTEAgIBAQCAgGBgEBAoBUIMEdk&#10;PmLzWuYy8FRePX+s/AZ4MPjMOVuYrzwJ/O/kHTvUxGUpu35JbckMG9RPBvXvrcfo4YNl9vTJgg+m&#10;Y4f3K8ei9NpFtSuCrRg4Ny+ePlS+BFwL7JTgi+dOdaVgY+bpo3q1P7J/zw7lb+CfB3snD+pqlG8D&#10;b5j5EHNf5si0gfkX69UE+/7352k+NDa/jBf7eTvjuc3jfd1Iow8bv9Xc2rDzTVV7u9FXFlwXOEn4&#10;yZo5baL6SKq5eUPvw3v6ddY0mT1jsixbNE/tA23fslHzwHnBfszJ40fkcvEZgc8EBwZODLZnLpwr&#10;lEXzZsu0yePVBg33sVcDn4YD31qPH9YJXBn6z3hO+HbCFxdcHPQybgzxm5dPk34/++0O5wGBgEBA&#10;ICAQEAgIBAQCAo0IxJvbWvqd6gdyYP8hyT91Ql6+Yc3c8Tuc3UZhe+j9Fhh7Qqyf+uvI9p0QxZn9&#10;Cn6/ybyc9XjWzufPn6970azlsz/F3hv3WcPt2esn2b7T8SMe18s7Z/fwNzfvczt9Tqyz4e7ihodu&#10;Ls/PmJ0+9ffuS0HhKVnu/LvOWzBL9uzdruvyWVlZuj5uNghMJ74D6u/fkVdvGnn1buVV3rxjX/9/&#10;+eMvXBvzC4rc98Vuqam85u45P0+vf5Mnz5xdhPc/n6at9m3EOevm+IeC4zNo0CD9bSPrzunud472&#10;e0zWydkvKHTfTLV3b/2hzsa2Ofszjp/eHoH9Htbw+e0s+NO3tsbcHvITyfD3hPxz1qfZE2OPif0t&#10;cCFmP40AjuxPsI/Dujb7Fehu9/TE+0ObKMt+1uzZs3U/nf0F9tD4HW6l2+dgj8j2J8h/4cIF5evD&#10;+ef7Ut45ewpw8Bnf78cAvwP5/c0L/Y69W12lXP1zp0/qbwRWLV8ks51/2Z27tkp5RYm81P5qHDuM&#10;zd/ctxV7g7GeBepnL/G06//FSxfIqNHDZPrMKbJg0a8ybcYkmT13hmzYlKH9xnjiGxU5fr/5ewVA&#10;wfNn97lHv7Nfx34D+1d8D4MH38PsN7AngX4WKOPvnZrexLZ/gd6Uoe/YU0Q2v5VHtj3H4GrvAp7Z&#10;ispSOVd8Wm7XVLrHtPHZffu7e34cPoToXgV9xb4H+1TIXrVqlcrnmaJen1NnZdGLZ9DqRS7XL588&#10;ldsVlfLskds/de8I9/KSl09dvZxzuEC7LfAuI7BewN4K+4eMPXSK7gsZPla2M8Z+29CfgzFC+2zf&#10;mPbBBWJs4NcMnLkHF4IxCo4WuLZ2+9iThlz27HnesL+DXGQyNqZPn657bTzL9Cf7dH5AL5Nr6Toe&#10;X7yTHduyJaV3P+nfb4B71nbI4ycPXZY38vxlg74z+A08ctmL5F3Pb+9NZ4sZF/5Yt/cAdfHe4N3I&#10;vjG/Q8enE3tr9D37avD0sGVje4SUYZzQztnTJsjhA7vd+kW9S3W/q3J/X75xflvca+CVuwDnw84G&#10;AHlpI+OUum0/3R+vvn4887m5ubJ61VKZMfUXGdD3Z7W/y9rLgrkz1ac1fqyRb4F3KWWoj/LRYGOB&#10;NTD6mDayn8j/YK5tv59y6Eq+Zy8a9P/s4ycPJO/kMVnkfKSPHjtcBg7uKyn9einu4AUXgD1i4xLQ&#10;TmTECowb/hezZ81cwMaR5acs+Ji+sWS0JM0fV/Z+pDwcjvPud13zF86Rrj91kf90/U56p/TUOUev&#10;Pt1l6PCB+m7esStLeIfZ/wSueUdvdWucjANbTzSdkMs4TE1N1eeK9zCBNtn/QGubjQnazDPHWOP/&#10;F+fgYuOX8laWc+plTPKOYt8f3gd8D/bN2dc2zgP/95HFO5/nhH1j22tGTnsEH1/OrS2MLZ4hxgXv&#10;bEJ0XHBt6cwBmBOmu3kS/6tNrmFFPus/7pGf//FwMDIyMpqebxtH5Ac/ngl4Bl988YXalqAOxju2&#10;J/ifha2Jzz//XGWRxnsPXt7o0aOV68BvLeGpWUAfOyzNYvqYeR179p999pn2BfY/bO5i/U1+a5+V&#10;bU3sjwkfJ2TR9sP7D8jEcakycshQSVu6THZmbZXd27bL5nXrZcGcuco/5z3AmOPdB6/nm2++UXsl&#10;YG3vKeShu68z93l/0b/wYhiDYMW45P0PJwnbJGABHwkOA/O5o0eP6v8JyqI/Mm0cUI+FWGl2ryUx&#10;z9+uXbt0nHz11Vf6bOBHkf95fHMwN6Lt8FrQk7k64wr+DDZb7H8V7bd3FfXDDaI8XFr6mvzwSsCD&#10;7xd4Hfzvo83wWuCh8LzyfUNZ5NF+Yr/v+P/A+APTHj16qBzmWnC2GFtwchi/yIa/wvOOzoxd6x8f&#10;O/rJ0vnfOGXKFNUVvfh/zxyOZwSbMhzw9Pj2gp8Cl4jxwHPCc0H7TVeLW9IXsfLa/0CTxxyP/+WM&#10;p5kzZ+ocmD6Mjj+w438W31ngyzOenZ2t/1uMh0u7eVfy/4YxwDyBfuB/Pf8j7X0S1Qv8qC+EgEBA&#10;ICAQEAgIBAQCArEQsLmCzV8sj84t3ro1xd9fqy8e/PPgNwe/PQ/u1ci1y+clZ99uuXbpvNQ5Xzzc&#10;nzoxVb7453/Lf77/SiZPGCvwLvCpA4di8/o1uhaAD6b+7jt18i9jVd692lu6Lonvn0MH9sipvKNq&#10;ewQuBeXgzWS7Ncq05Ytlmft+x18Qfp/wEbQ9a6Pk5R5SOydweewb1+IPMT83vDpDzHzRvmsav73d&#10;HND1ITZbXr9g/6Px+pZbD4BvhC+t06eOy+YNa5TfhF8s7MdgYyZzQ4ZyV+DGjB05VPr17qFrN/QH&#10;9mewEVNwIk9ult+QkstXZHvmFlmbli6Fec6+5R1nJ+Zhoy11vnOZ+5eUlPx/vzdh7CU6OgOmQYeA&#10;QEAgIBAQCAgEBAICHxsCieZX3Ltw9pqkr1ojmY4PXX3nhrz+3fnO8TgyrKHDZWD9kf14f5/Px4L1&#10;RvY9WMNkTZM1efZN+Z0u5+zTcU4aeyusp7Nv0b3nj5LlvhMeOA41++uvnW9Qm7/rfrvjsMCRqbt7&#10;3/Ej9rnfgy6Ssamj3DFSVqQt1n0O5LEGzjoverLGzD4W+zaZ7hvhtPtuqXP2KOHfvIEn8Z4fQXyl&#10;vFrS16yXeXNmyukTOW6Tht8qv5UXrxxvwNVra88uUfcLkM3aNftV//znP3XNnT0c1rH57edot+/C&#10;ngRr9KwDz1swWw7hO7a+Rt46PoFbmW2qn+u2BnBnbs1+NftjrAvTr77eba2jJeVZrzaOFBiwZ8C6&#10;9ahRo7SP2E9hvxqd2Uug7+AZob/9Ttxfu+Z7hv0n1viRBcZgz/o6ZfldLDiz98h6O/tV9D37v+x5&#10;8x06d+ZUyT9+WH/vgc3MJo7M+7FQfbNcOf/DBveT3j26St9e3WVAys/Sv09PGTd+lNtLHSTDRw5W&#10;fku++15qeALPorEf0ZXD/35mT5W9Cp6FAYP6ynddvpZvvvtC+g3oLUOGDZCu3brIF1/9S7759gtt&#10;O7/1hWvAOr/fds79PVTrB/YN4JewR8U+SGpqqmLMngt7KuzpgAfPG3tZ7K2w1873MAFdGR+ME7vW&#10;E/cHvHnO2f8BVzBmPxYuAXsp7NHOmzdP98nIdyL/qGSsS5NlKxbJseOH/oBNI9etUTJ1sb/OHg3v&#10;A/qPMYG+9Ce/A+ac55gxwj4UfDp/fxr9rQ3oz75KtuPYZG3cJOdPF8krODOO4/G8wa0FvHUPb2Pz&#10;msqgie2BsY8M7uyf8r5iPFqwPrXrzh6DreGCrraHb+2z36TznuL9RDpjhD5gLw5+h+2V+u8NsLIx&#10;glz20Hi+6B/GHDKQRz8y9thD5LfwyGWfmvGJLvZcI4OATDCmrjfudbwvO0f69Oor//i723NO6S0L&#10;HU9kw6Y1sn7TapWN3owP3hMcjBP+nyDfOBvItbGCXPYhLfC+4d3BOxr92B/kHc4zwh4pYxybADxL&#10;YIG+/M+jjuGDUpy93AypcbaNf3/nbFG5MfXSPfov3fCCI8NzCH+E9xfPGHXzDPnvA/Qg3TBmzxCe&#10;C+Oua5dvhPcOtpcXz3dtcutk2GPmep7j54E3e5y8S/i/wjNJbH1m45n+h9+EbNZceMZoK3uwtJPn&#10;Dh4Auvmhzq3l5Z/KlRWOdzppygTlhsCTSUtfLqszVqocbCew78q4ATfGDP/rYwV7zuHHgDN7wbyv&#10;SPfHU1SPWLKam+a/M8GZAA78f+md0kMGOXznOUyP5uZIqfu91gVsJjv/3lvc3GDQEMfNGpii7+bx&#10;E8YoBj/37i6Dh/Zv5O56fCfkIh8bHHADeC/S94xxAm2y54V8/nuWdOYO4Eh/sCce692OHMYx44p9&#10;XsYm++O8jxljHOzT83zxHDIeeA559njO+Z9bWVmJmHYLhikCOact8HLQjTrhr4CBvTf9d5Epwdin&#10;P2gL45f3rWHlPys2LqiHcQw/iP8P8H/gHRCQb2WZ78AD4B3E+OT/BnvwPP/gy/8IdP0f9u78W6vi&#10;yhv4P9a/9A/dvbp7ddLvmywT27SgUaMxDlFU4KIX5zFoNFFR8KI4G42oiKICguCEioqz3GsURZll&#10;lEHr3Z967pbyyQUU2hXT76l1n3vOc54ad+0aTn2/tUtfoU2kzQ7yyjNb5H8sjkymIX95L058JH3c&#10;P/3TP1XsHhcDZt/vWr3s/+3bfm9l38pJeHMc664nn/Cr8osjflYuv+ji8uiDc8pbr71eNkSbW/tx&#10;zHlD7mRAJ+icPsd8jO7oV9q+mVzbuhM/Dit9xYVSb+pEGH2N+hgeHq5xmwvoG8zH+HW+D5mKL3Wm&#10;v8wp0/7n3+U7mVhfxuPT1xmPcHjUh7SVQX61WWXBjaGzuEI4Ivoofak8tvUsD2RmTDDm0EPy6n//&#10;UcfkoPz6SeMU3TDvIve2zpSXTPT92q96oK84OupJ/6jfkm951sf63bxWnORPl/vzIA3txnwXd88c&#10;Sp3Jg/FRfyJ++TSXNk7RYfM4fBL8H3IhxxxDv0sdHMyvtLmUr3kdeWqvOH76jn5d8F3dGffULRkY&#10;w7xfkA9ZuWa87pWLvJRf3Ppo/UDbhmqA0X//E+2zja+77yTQSaCTQCeBTgKdBP73ScCcxDzL3MPc&#10;wfc9O7dGQXtrgTtib0/yLJzPwybJow89UJ57ZlG1JYI3wV4M7ovzlezBw49Zu+bD8s6brxZ8lisv&#10;vbCcdPwx5bhjflHXAJ6aP7fyX5zFxCaNc5vmPHBPeWTOn6pdEeHwOPA5nM30xGMP1/OW2J5xBtBt&#10;8R6Pq8EWSt0jOJrXmucve/bOv8/5+d9aC/rnlZkfc1HlbnlDe7/YVnlF7PQ418h5VrhGOE/PLllY&#10;Hnrg3vLic0sKuy5k+9EH79W6Vwd33Dqz7mt6bO6DlS9ljZk+bF67LuQe+/tiHrp00dPlkZifvrr8&#10;pbLxs7VlS8zFrUOOxHuGq/m7dwbvVjk3lf8DfbI83bWTQCeBTgKdBDoJdBLoJNBJ4NtL4EDzK78t&#10;Xby8XHnFtMCQppVXV75Qtu3cGPBy4GhfxdQuliCtmVprhW1Yc7Qmnq5d/8VHsYYJy7HH0j1bEXBV&#10;H7avYSR4HLBHOKe16mOPG1fuijNbcVjyXSOvlU8yypF5dunz5YrLr4y130vK0KwZZd7jD0V+l9e5&#10;pbVda62wDjgIzAh+BQfBS5gd7yXsgOwKeyEZd16XvPBaueSyq8qEsH/56J/vKru3xpy27K22Arb3&#10;4LZa3FyvhUkNxDq8dJQVXmjtHE6TafsdPvnjH/+48iFm3jK9rBp5p3JkMl3XygGqsR/6P2vDuBVw&#10;M/nJPbFZ74ce87cPKQ/eHa3d23dLV8gfvmBd31o8vga54CQMDg5WPpMrXMMz2J93Ay7XvjMH1sVh&#10;LrAXa+sLFy6s7xV4KPQR9gj/gFFIB1cKFwsG8atfjitTJk4oC+Y/WnZu2zT6nmhtPeQffBk2Lm8O&#10;Oy/H/PeRZdxRPytTzw1b7aFf9l54D3pm6aJy6+xbypTzJgZuenq55vdXVax1XZwX26vL+B/vy4nt&#10;yTN9t98atgKjPT/eiW8LHVwQ+wvYFcIl+VO858645caK2+Na2eNsvzM8uW1XbbzihrHkPmAYJYxW&#10;3cPp6CCujWewHzgBmcPD4EbwgnRtvC2GAK+Qd7LDexAXvYLppO6rA1gv3sGll19UTgpM+eRTflXu&#10;iL0Vn8T7ZE8ue+qVHnKwGvmG3cAp5Um82i28Bo+BDohT3+B3/IDE12sk8S/jgyWp+0umnl8uv/Ci&#10;suDx+cGRYXMq0tsTDVeyvaT/Sp/IF14Ie/3JT35SZUSnrH1wcFDx/724Vl/ohz5WH6h82g3cDHcQ&#10;z0xbUXbtBV6qHoeGhr7Rr2e56UjKAWYHr9Km6QGdU5/4VzBG2J149Yd0UJvnV9zGgRZ7E2/q38Z1&#10;W8vch+eXU0/5bfnnf/6X6DN/VM6ccHq5Yfq1wW/s2UTCF5BvOKSxSNz6Dnqk3pJrkOsK8p916Z4M&#10;6CxdpmdkROczT9Ym5NvvxiZ4IQ7nP/7jP5YzQq/vu+vWsG0cdm6/6nFkgj5ZdoR6b41hkqzhlzA8&#10;/VHbltr7Nj/GQv2U/oHdXusv69Z8VNjVtafJ+eLOtWb7Sp+AHyBP48aNq9hu4rqtHJVTv0kWyqj9&#10;woHVsfYFM5YfYRKzFObD1SNl5tD0wq7K5Clnlwdj7W3lmyvKB8Eb9Buc1viirslGvPItT2Phj3RR&#10;H2IsNr6TqfKSdeqSdNu68v1w3FhxybeyjzvmqHJ19Nn63c1hKyf7Jlxccw7P2Y2Zct6kctR//6xy&#10;F48M7uIFF50XNuueqWNaOx6RnTGWrSTjFpkkv67Nh3vhyCPHYvwCbUK/TG+T86FeMg335jPaV9pN&#10;oPtt380vHVYv+lD95X/8x39UrJte4QP8T7pWj90rT3JkjN/JkfGbctOx7KflgwzMn8yTBmI8Mk/S&#10;VtK1/Vf2C+IiL+0ct005rR9y/GQYdje0B/kw1xgZGal++v+RGT2UV/JiP6NytIP7ab4KX08n7Yzf&#10;M9/TGY+Mter+X//1XyvHAM/OWNQ64bNO2+eHc9/KVJ7oBLsxJxxzbPnJj35cOTJPP/lUXX9tx79M&#10;Uxi6q08xvuqz9H3ZN5Fr5plfYzY/5nPKqH9v+w7xtrIRN//6Tld6Kz5+2rxnfsZ6lr9926s4ngrO&#10;ibmh/ka7aeuyjcf8lA4aC8y3jjzyyDofwYds264w/Bp3jI/iZDuvdfqztlzmrua+9BVPxnjb78jC&#10;O5A+Q7wzglOkHR9IDvLhXQoHTDuQF/1ruqw77QsvUZ/Br/TTtlP6ba/GA3nRFtjewSsxvrZ99IHy&#10;1cZ1sPvMozZBf8wZ9IF0JMfi/jjI1m/atvl8//yV/7Hyp+7Nd8wjlclcPN8r+sP013l/HrrvnQQ6&#10;CXQS6CTQSaCTwP+fEsj3kSy9uUzO/Tz7+MNV9Swk7+3sUef7JY6Ms5DwZFy3fx7vnrGujlPjzJyR&#10;996qv428/1b9DVfDe/+K5c+VP8T76qSzfluunXZFuf+eO8pds4fK3bfPqlwb65XWC559ZmHlYGzd&#10;vK7yX/6y6p3y9soV5bWXX6jf7ftbEPtAcGScw+SsHjwZ6wyb1q0ZXWvo2T1t57FZTtex5lft738P&#10;9/sr2768x0JOrAXv2hFnkm/4rGyOdV11hS9TOUVf9daKyYxtmfo8/Bd7eaM+rSGrY+vLztZ6Mezx&#10;syEkPudg2a/w2eqPy1/ee78sjDXKeQ89XN589bXy+br11Y4MXTI/Nc/3MY83Bzc3Jf+DffaVo7vr&#10;JNBJoJNAJ4FOAp0EOgl0Evi2EjjYHGv586+Xyy+9slwS/PXnXny6cmRiAhgT5MAZt/dAZuuTsB3r&#10;s+3+8VxjNA+FEyVGD7fIddF2nm2NFMZg7Rl+BeP/5fHjqx2Kjz+x7tubr7bXL3Z8Wc9beujBRwL3&#10;HSy3DM0Mvsm7o37NX3tOXqypWu+G0Vozx1GBkQ3FWaGr++LHv4ndl2XFm8NxFsONZXDKpPLk3PvL&#10;nm3rI8LY87/7y5IcGbjjwsC0BgYG6jp1a5tf2dPhctjDbO0ZXgNHGRf7AWbdGmvha/aVDzeGjY3/&#10;CY6MtK13kz08sl3LT7wj8/d9XdUrPAUGj6eS2Lh69lz+4IHOWsKDIBtr5PavwnHZcIDbeF/g5Dv1&#10;hkzJHqYDV4AX9L+3CgMvgo9l/Vv7h4EdHXjnuZPPKsuWLAi1iveaRse2B2b68IP3lauvurRi1Yue&#10;fKxsXPvJPnszo373xPvQe/Eue2dwuSZFXOwYPbngsVqH0qYDqQepK2QAh/lD2GR4OmzYOPOrZzeo&#10;p+PO/KLzsHl8Hrbk6az1feXI+MTP0W975u2TxVGw/g9rofPKnv5dYSPwQNwE2Dpcm02CxHLF18qQ&#10;vGEXZE2+eCxwCfWpveJHeHdzD5eFM+EpOLcAB+3nR/60nPjr4yrvZ22UU7vy6cm6VzeLFy+u+4Hh&#10;o9JIzD77EHmiI/ylfgxEe4PbKF+/kx/7kQcDD7okMC/Y4De4Mboun3DSaMtLPrgNbOM4n8MV5p3Y&#10;Gr/Zf/Vi+OH+l89sK+oe5wgGSDdwI+ijd+7UjyxJ7lNXH3B1bYzfjIs/YXz3HD7Kr7jhb3RlLEeP&#10;6Ah+Ex1hA8a44Vn2R+LVZ3Br12wqjz4yv5x91qTA6o4MXmPggNFfr3htedmwGQ+t59r6sOcGro2H&#10;p1+A17d6lGGkI9/airGGbmUe0k+L+dJJ/ROMEeau/V40OCl0a17ZHWtbFIpKxdBQtsQhfWvWb635&#10;0G7hfdpclkv8KXMybPNvPMU/w6N86vG5X+8967WXZgyMdTd8B/2o9is/48aNq+3DONOmUb/EP+nQ&#10;Af2rfPHX4p78KbNnrjgi1/3x6nL+heeVR2MP2rZY2/lmPoTo2WXRf5O7dk+e+i59dltmfrUvdjtg&#10;1jBOWDkdamUwVn0JeyiuPy51TGbyeOFFg5WTuOnz9XF+4qZ6pmNv3E2OapyvEuuZi4ITOTW4jEeP&#10;P6r89Ij/LGdPPLPMDdvW1q3663F4ePhrDhDuIByWa3VLnoRT9ykf3Bf9sXw5MzA5H9LIOvLMGEBu&#10;2g88fKz+T91ZW9P/869OjKPyk/a3WnkfilwzTJbf9yxTcmS0bxy0Fo/Xfyq/cudH/dNLbUvZyCLl&#10;klfxZz8tHRwZmD89Yh+n7Z8zH+Kh6+xhDA0N1XFFPZAn2ZNTG798mSNpr+YfbMngvJinpBN3Gyaf&#10;i48uC0ve+h/jtr7WONXqoThafcg4DucqfR9O3GyCsKF23Ljx5b+j75x184yw6b2y7Pg8bIaHt6++&#10;2FV1xFiZeXHNdmyOQhb0j0uZuic/nBdzE3w4c4nkdPldWdUpR8bqzUd8xlLzQHMV6bXx1gCj/7Is&#10;7bPveq//MR6Z4ygPG4byIe4co5SFDDh51Tfg/YwfP75yf/Tb/U670kbp94zgsrTvPdIks1ZH3Gur&#10;dFDfLow4Wqe94pmav+F8GRMzX/zJJz/9cnFWoDpQRuHwmjjlzDowdpn/02fjubrjxJn67JqOHIyj&#10;8ovTY1zXplNP+GvvM9yhXLMfUi5yWxhzDe3amKbdZbvhL8tOxt4j5cvejH7+ab/sM1/KSK7eJ9Qx&#10;fTBvTdfKINPN37prJ4FOAp0EOgl0Eugk0EmABPrfHzwz9zD38hvOCZstf2WjZXTt8MPhdwsejLOW&#10;qg3reG4vDL7K+2+vLO++9Vrl2eBVfLFtc7VZ4oxldkmcmbR44fxqa+bZJQvL3Dn3l+eXPV1tzthD&#10;w94JWyXrP11d1n+2unyw6u1q52TliuWVL4MjY33Bh32TOfffU23QsEfDBsqXu7Z/7/Nz8vpbunae&#10;OHY+4j015MBezKZYu9wTtubb9Q9cp33f4Q2xXhD19PILy4qzr9gJevKxR+p5V87Scq7WB++/XeWL&#10;O/Ps4iXl3dgP8t6bb5UXli4ry599rqz58KNq83pnnBPPmfOai9Ipn3xnkne/HehTI+j+dRLoJNBJ&#10;oJNAJ4FOAp0EOgl8JwkcaH7ltxeffbVcMPWiMjBlYlm4+LGyZfu6iD/WUmONfTdKQThYK8wcDwNO&#10;n054Dobz1FNP1bVxZyvwY35n3teue2Y466T2usManGsw67aZ5YMP34+fG3xw9H5PmHbYsO7zcv+f&#10;2Em/KPa5/7lsjLNDe357++bNKTMv0rAmKq/Wfk848djgNtxW1q63T7gXf7zhBIbfm++uWr2+3H7X&#10;veW6a35Xnl88v+zdviHed4IzsCv2PAYWas5qzdU6rb2J1qrhjjn3HmtNWx5gKXCdU077dZxjdWdZ&#10;G3sEMn1ciWojp+aH78Nz3tXwFuz1tf4vz1y7Hnx4KRw8NJxQ+vAqss91fLhKruOLha7AEuBlbF3Y&#10;zw37Jd/Eatr6hOX7DecF1j4c+KTyWvu3jk6/+nXMejqeBbzguPG/KJdffH61yVDl/1XUe2DPe3dt&#10;K598NFwunDpQLrngvPr+WN91R3XEHgDvss7nynpbHmf/Tr1gSjnuhPHl5pk3jPKeeu/MKSGYtnzC&#10;QeBLr7z6YsVmxQGbhce6p4PrN35aywHThIeSw8DAQOVYwU6UMZ2ywvvhH3BGacAQs67TX16FJWu8&#10;AG0XXqCNZpz0N3VYmNRzOssuRu6D5r9fj+QFDwwOdlqcnYyHhjvEPs7W7ZvCXlPUS8i3J7dSsU14&#10;GZv5uBMtntqfD3VPhjAOOIorvEdfIh/ZzumKNnbuxEnlgnPPK088Oi/OWYo090a5dkan4RoYISdc&#10;ltv35FioI32Q8pK/ekiX6eT3H+qVXLIelRGvaUbgc/a0c+SZv2cZPONXu1wYeJW2oo31Y3bpP7E0&#10;uonbmPwMv4unfx1J/MLAjXEChgKHo7uJWWa8rrt2hB2A+U+XyZMCCz/hxOC8XFmWxV6czVuMQ/ro&#10;ni0zWFpbh3Be8cIj9Tcwwn5Hz9iNgGPDF9WvehUP/dHG2r5JeHnUh8K9x40bV66+/MLycqx9hBbF&#10;p8eR2RPD3ufb95S/fLKhjnn6JvqDg6YvatskWfhkGyIr+YWv4+7YD2bPkXUae9I+jzMHa7v5clft&#10;o+JL5VJoj+y34F2qX3UgnazbTANunmeKKIOxWDn5k4f0r9z66BumX1emXXNFPe8Qv63XZmMdL9qv&#10;/kq86YTV/8JitRl6Q150sHX6He2dHTd8u+yn2jbVxtuGPZT7Vt7Cq4OFodfsLjgn75lli+Jpb+zf&#10;uWtff65v374Tdr6nchgfjDPdp5w7Mc7G+3mcrTehPBZ2rpUlZSb/7umV8rHTRL8Sg5VuyqINk3UP&#10;i4fjw92FF06crQ6yyYQL6sMuhPkFfVVGusNv+4wc8UL1Y+Y7eGzi6JcJuRyqy/wL716ekyOjjvGh&#10;2vZHBtkvZT37bswwP5BXXIp+WYk/8y0deqONaL/GMFwBTji/kzEc3dimPeFsSc9vrUzl1zzCuMWR&#10;H14PbiSui/xnHfo9y+he2HT4S8YvZcDNY1tJ/ozz5r3fhmeTcR3KVV4yP8qprd8avJhx/3VUOWH8&#10;MfXcwY2fRv8R5Y/GG9eYwI7h9H3ahz4LX7WfyyGIeZv6GhwcrP3VyMjIN2KSj9Rx8iRfznP9LC4I&#10;+WR9ZL7bSMZ61v7+be7lU1vSXnDj27Joj5x20/J7cK1mRB+KUyZMlk1+5Jfj3ziAD+9dpa3bLDd/&#10;0qAvHB0SHw4cnlDmRbx0Vn9L1+SVPTTxZBsQXtr0v18u4je2kKf5HHlzOfa6N//GPTMe0kX9Fic+&#10;4bPN1Iej/7QHPCB9eXJk+vPT+j/U+3bcli/t1BzW+wLZ+50s5CfLrj+RN+8I2baUg7y17f58epb1&#10;rV3Qa+0Sf7C1q5X1qyxZb4dari5cJ4FOAp0EOgl0Eugk8L9TAjl3a+d85h7mct6BXnh2ccFJWf3B&#10;+2XLpjgnJ+y62GeHb2E90Tk87MG+/caKaj8GlwU3xp495yLhtbz0/NJy/7131PPe2X257pory32x&#10;Hw/3BQfHB1fmlpuuj3Ofb698F+cy/eme28O+7Ug9E4gNGjZm8GGcu8SuDB4MnsarsW7JlszsoZvL&#10;rTOn1/v33n69rm9+3/PzH5pWqEdlNlc073SekrUXawD4MaveeaPa8MVZ8qza9o2re+vG/Lzx6kvl&#10;puuvrXsvnYetTtThqneDCxNyVddszrBLs2dHgCjexeLjvtq6Hv3+xZYeH56OyZf5qI/7nAe7HugT&#10;MXeuk0AngU4CnQQ6CXQS6CTQSeA7SuBA8yu/LZj/TJlw5jnl1NNOLo/Mi/3AG+EQucbeW4e13mjP&#10;n7XoxCnabHhXgJ1a87Tf1HqluFucwry0XZ+EM+F1nHHmqfUsm/fjXaHOQ3M+Onp13tMnq9eWe++5&#10;P9b0rw3sd3HZEtyFHV9sCT7PhjYbdW7pgfV6mCIsCgfn9jtmlY8+Holpas9+y96vrJ335r3vf7iu&#10;cmT+8Ptp5bngyFQ7MnuDzx0iwJHh2AaHJ+APwG3SwRpyXmu+3ZbXmrX18NPP+E3l6IyE7Uv8iD1f&#10;flH5EZl+xnWoV2l6Z4OTqYN2f/qhxvldwim/uoZ5wefgX7gLnnHwicRofeefgznAqWBUbDbAFBJn&#10;Sz/5Xsrmx8DAQMUVch29XSOvEY7+k+7IyEjFNnBkTv7VL+s7p/0asZEjeF9bqp0Y+y+cK+v83xnT&#10;/1DtmMKq99VLTz+274w6rpym3WXkL+9Vm0fnnjepTL/5j+XlV3o2+jMv9BsPBd4AQ8Mt+2L3tm/E&#10;+dfnffVkAteEaeOdwFLFSY9z3R8uAqvBM9HOUsbk68OfjzyQX75nudfO1I398sPDw1/Xjd8SkyQ+&#10;ei7v2g2MixMfP/S7bb/qFE+BnYaTTj6hnkW1ZOnCaJdb/4ojgxNFLnhR7tMlZ0Kdib91cDZYPH3K&#10;PkU5U9bkQWZTzplYzh+YUh57+JGyfXPU3+7gIu2KTmP0PVTcPsKmw6GCderXpEO/7M+GPyWOym9b&#10;3gz7Q7zKp3wrIwzK+k2LCbZ5Vuc+6ZLbhnsFE1Qn7e/84d3A9eg0HcnfW65Txtde5YdMhYHxyVvr&#10;1OVX0cyeeHxhmXj25OCAnFnuuffu5ryuffyMNpx7cdMlvEVcDf0PnU+91xaUDcfq9NNPrzh62gI4&#10;UL3SFf70986vuWTq5OgbFtT1EUq198vAO0O3dkTWVq/dXNPWXrQv7UG7aHXIfcpLvuk5zA/2R6av&#10;LH+2xCJN/BKyCLu9/f2PMPJLhvhG+kv8OLhfW47sK+H4bOHgDcBr1ZExQrptvjzXriYNnFVuiLPm&#10;Xnrl+a/Hpa3bg08w2hcKJ+5sd+7VqXZJ9uq1jVeeYMP6Gpw/OGVyk5QlXfZr+f1wruJSb+nkASer&#10;Yr8Xnhucq8V17Cdb/L1WxslZ9Gz4g3eDrzuj/ObUk8rFl55fXn395THbEd3Tp7LTQ9bZj3medZL1&#10;IV8pO3WmXnBZ+m2vyDs9oRvqmD9ya3Uny9dexZ/ni1S7OaEj2nGm2fo91Ps2D+6lmRyZn/3sZ7UN&#10;aDN+U+4su/TafOT4QndwWzLe1n+OR34z18KTdHaPcU+/lk4ehDOu4B3hquinPOfadDNMPtMecpzW&#10;N+j/c+4hPH8ZT9anZzh/xmf5ZwtKW8ORwk0wPzYHS71uy5TpH+418yQe8tGfPjrnoTIhuFqTzzq7&#10;LHt6cbXf/VWM1zn+tWm24fFOzU/1JWPZUcFxxOXTT5kL9PfdbbzKnPXmubGHbPQL5CevbdoZdqxn&#10;+du3vYpf/vQz2qIxoZV9e59x4rLgEdIZHBhzIk4da8PpUifye16lmWVOvoqy0Gl9Ou4cDkzrcr5C&#10;T3Bz8d/Gylsbxn1yj9zrZ8g1nbymDM2FtAPpmxuSedsvZ5j2qhz0WD82EPNr7bOtx9bv4dwbE9O5&#10;x5HRVxm36VnKQX7SqRNtC+dH/aac/Z5lTr+u4sh4tG/ylQZ5q5cM05aPjDrXSaCTQCeBTgKdBDoJ&#10;dBIYSwLmDuYNOYcwhzHHsh6OD4GL0r672+fy2cd/qZwZ9mOc2f7um6/VM5c2fPZxtSuDU7F4wfwa&#10;ftniBXUN8qLzp5QLBwfKQNgwveaqy6ptEjwL575Pv/731bbMwrBp++f77ip33T5Uz/VxfnzvDPld&#10;Ze0nH5b5jz5UOTDSxNVJmzUvh73Ypxc8XqTF/syncXa0fYDmXN/n/Hwsef6tnqk/ZTV3Nzc2p9xT&#10;7QP31nqdd8UGzKsvPV95TfgueErxZlDXfypfJmyRk+vy554p6mLhE/Pq2VcrXnqu8mTYlHHmkjpz&#10;ntbX72FeS/s+ODLeOeTJx/w1dSxl5PuBPumvu3YS6CTQSaCTQCeBTgKdBDoJfHsJHGh+5TccmbMm&#10;TIwzU35T5sy9r3z82UjggKNr7HgisQ6LdwEftabecmTM76zbWkuHrVtvtubZOvNR/sxHre/mGrRw&#10;9qkOxL5tHJZ3goO9N/gj5qNfjnIS3Addpbz7dqyX3npHmTnjlrC5vTJg8J3BW7CWvc9GgjSsjWZ5&#10;0/bLyaecWHkNq0beqfgY+x11zmveG5/hsCMzc9bsculF55eFj8/p2ZEJjpDzNJIjY73VejqOTLsn&#10;MSL4hlPWfN+wVm/9GUeGnZw3g6OxZdvGyPc+fk4vH9+I4jt/SZyavQC2IOAEyn6w9fHvnNB+ApjX&#10;0wnYHh2RBzqgHrKuM2jqge/0AdZKb2CGeB9klvLjh3/vpnmuCjxnZGSkxus3Tp2nSzzXd3g13sMZ&#10;p/66vn/aT0He3onqucGha95f13360Tf3CgSPpu4r6DuXSdgPV4+Uu+6ZXc4L2zPXB67snBL5U+8c&#10;bAgu7QyVxPSc8cFWAWwWPwZHqlfvPf0jJ448cDdgVyk38SoTl/VLxvRxfxyI6rnvn/MoyIKM4acp&#10;M7LOtKSDV5Z4CRyjxTZESeaJQ/iu7A/EWVWTp5xdJpx1ej2rBaeoynm0nNKANanbFu8RPuMSr7Qy&#10;X/zpc+w1htHBPslHHhNH4Rdmed7ESeXC8PNkyGT39pBV33uo9LlcCxAHfBt3Aq4rbXgvHdO/wQsz&#10;X5lWjeAH/E8ZlSvbRGY169Z3ZfI7v+5dfYfrwtXwHWBk6qGNBzZKLokn5t54caZ8xOc+24K8qC9h&#10;1VPabEn/wnK+747mMH/egnLulKnlogsvLkuewWdQZ9rHN3mV2oq4lUv8xhNcDJi1PfbSkQdl41de&#10;ce/YXsGXoPvaTSsX8QiT7TDDWf9S5vNDt5c+/UTkM8aWL/eUHTvjHJnQsV3x+WzT9po+OzI4DTB9&#10;5W3lJ24u4ycr4x55w/Csd+mH2j6h3seeJdfsW5K3A9PXD+oPxnLqz3iM40PP+2WeYfTR2vvkKeeU&#10;+2JPWnsWIZ7bvnEyQ+y76oNnzJhR+QvSaG0skC1uErn//Oc/r7qV/KWMgQyyXPnscK7SFCfnStb6&#10;UecOTYs9eQsWzQ87cnEGe9iQ0T/tdpZ41a+Qb2NLec1nH5W7Y2/eMb88upz225N7ZzQ1vK6sQ/WL&#10;rwi/Vc6cE6XuyQcd5ITJOiBzfIrkyGgfGSe/+j3jJ/s36o9/fozl0uRXvKnfwqTDdxoYGKh9Jv2S&#10;l0w3/RzqNcsifKadHBnnFbHxgivV6v1YabFtpU/X39CJdFl3vmd7kY72NDg4WO3I4PC1HBl+yUO5&#10;2Spiz4ZOsq+UbZofNiXGcvIPP2d/Bl8puQfibMuR93gV2hUuhjGejnP6T2O9conHWJcyGivd7/pM&#10;XOlaOXmmrS964sk4D25quebKq8Ked3BrY68iG97Vhlr0UfrE1LG238OrwhHF16Av7W/ixitQLhwl&#10;c4GcT8qDtpt5Ea7NY6YlDo4O7k8e/X57Ib7bf/GTO9s+2o5+klyME+Lv57nIC/0wp8A5NC/KulSm&#10;nINkLtS/NLIc+by9Ske6+gLnguG4GT/a+Q454QjTZ7qC9yGP+3PilFf1l86zbB+eZR2oG/2w8cr8&#10;UN/H7S9+8SqPeiQH4eiB9iZ+Zc64a0SH+U8fJk2OHOTVPFP/rI9L1/ZZ5Dk0NFTHbXIba7xQhlYe&#10;GY/8e7egE8qFL5nlaePJPGW47tpJoJNAJ4FOAp0EOgl0Emgl0M4VzBGtA1tPeGLew9V2y4rlz319&#10;1tHts2aUm2+4rtp5YSfm+aVPF+ce4V7gpuDP4MzgybzzxqvV/sjSOI+dLZn77ppdZk7/Y7n+2mnl&#10;7ttnVTsw0ph50x9rWs5oemvlK/XMpdWx75I97DwfCMfD+UyLnnqs2qr59OMPqo1a9rLZPnnjtZeq&#10;7WxcD2G+iL0wOa81t+x3Yz3r9/P3+N1ccN/cEcawrZ61hI+0e8eWKhf1hEuEd+Qcrb2x/vNNmzKx&#10;hhA4hXOX2IxRl/gyD//5vvLAvXeGbeS51R7Njpi/b924qWxY82lZu/rjsm1T2Nv8MmQdf97R6FXO&#10;TceSpTo40GesMN2zTgKdBDoJdBLoJNBJoJNAJ4EDS+BA8yu/1bOWzr84zko5u8yb/2BZvWZV4IBh&#10;yzvmcM454qxpwiHgyIlTCGv9Fj5mLdO6L9wZLmmNMt8p9jf/E9bexwsuPK/ccddt5a13Xg/uS28f&#10;PQzra4wullbfXPlemXHzULll5lBg2G+UrTEvZUcGhtquaZv3ZnojIyMVAzwzsHu8BnZc/oqfEDjZ&#10;pxt3lJlDs8u5A+eUxx+6N0Aaa9I9jsznMQ2GncAk4aDW4GGT1nmtP1uftR4/loPN2Gtw1jm/DY5O&#10;5Ds4Mtt2xPx4FJtz3fMlrO7wXK6hk7l1eXsv4Ta4MymLw0vh4KFh6zAsOLH9sy1mKjQ50Rf1k1iL&#10;53gTwsEa7c/ut40gnDVtGA1sKvc8e668sA51kY4uSIeTB/j5xAmnF++s3her7EdtNrj3bsRGaRBn&#10;er+pm3jvqf7i3t6QXh0FThI6uSLOAL7w4qnlyKOOKJfGGSyvhZ2BLJN8wkrtjXV+FJswdCBKPQYv&#10;CjYbth3iPZVTT+JRpsy/9iNO392TsTV/eAZco13rr5H0/RNntkGcKbIgY/ya5FXxk/Fo1zg08B2c&#10;AzpEvmkjIaNXf2Se+XznvTfKVdMuq2eK/en+u7/W8ShRBMFz6JWv3oz+E2/mLdNvf5cXfYm8KC+8&#10;I9MlJ853eZx05oQyOHmgzH9kbtnlrKV4/6x2ZOq1x0/gX3r0Q/sdiv4KPpqcLPYanKEG66VrMJ2/&#10;F0eW6VKP8ntelZ2c/Z7Od/hh2lmBJaXdCnrIrzoWPz8DAwO1b4FdkX3Wfxtnxv1trzVs9O+LFz1b&#10;rrjsqnLN1b8vLy5/IaqwpzsbP481i9H6lp58tU7e4LzaBXzS2NP2B8qIuyfvyQGCW4pT2ulX3O5T&#10;J8nFWMcOymUXTok9Q4tDgaItVo5McD6ji8GRWbd5R7UVRXZ5plCbxxajbOWEv6evFP/1102r541H&#10;ZxNFU76wZRB7w/Lct8RZtQk6iz+R++/JIus20zUe4TTBH3ESErPnt3XJkcH3mztvTtmQZzxF+sZe&#10;Y2U9My1kyEkn60KenGExODhYdQIvIZ18iFsbO/LIIytGiY8grDiyHsdq9xnHd72Scxu38Ppieutc&#10;PHZy3ow9YSlfV2XEj2k5q7vi+5Kli8qZE077+oymHF/FmXWoLHBb9iLwCJI3m3XAr3sf5TVeceoQ&#10;ho0jw46VumrbEt6Cfii5N763Tlwpx3yuT1P2pUuXVvtfOB8wYc/avKf/Q7mKK13KOTkyRx11VOUZ&#10;6EsP5MiCzNhc0l6/LUeGX2ctmSckF6lNRx9AZuPHj69nkbEPQv+ybadfdaBfzzrR1xnvyFpd7I8j&#10;k3WOd2D8xO8xH07Ztu0S32Ik5p3ZTjLtw7m2cWVeMj51f9vMW8qZp55Wrpt2dVn7ceiL6Q87amFP&#10;zX07P6U/PhxZ4qHi3OFyK0/WszTxZgajfeN86E/IJ3U59blGtJ9/4tL3pL5muq33sZ61v3+be+O5&#10;/lA94jD1j91tH5z1L14cN/aJ2F5sdbeVF3+ZR1fyd1Umc7vh4eEaj7ECB/MXv/hF7RPYJcq2m+kL&#10;a+4ln7iR5hmpo35L2UuTy7Rc87s+U3/RL3/lMvcXt3GotQuU+ZXnLIs4M17tQJ+kH9OPey4daaT/&#10;moHD+GcOmXnW/pJfqE1rV1l2sqfTnDZszopTiAen3PKVv/NDttkOfU95utcnexdyxqJxMMvb+sl0&#10;+e9cJ4FOAp0EOgl0Eugk0EngYBIwn+mtvcQ8254Le8LiHR5vxXlHC+Y/Wnkq9uA5j2n+vIcqT+Vr&#10;ezOxzsjezPYtsUYY64wj779Vnnz8kRoW10Iczy97uto1wYtht8QZSmvXfFh5GW+vXFF5GOxjsxnD&#10;Lrb1TJwc5wWxEcMu9vbPN9Tvz8V77csvLOvtx8m1hrh+3/Pzg8nx+/7dvO9A81hnYdmjhOtCXls2&#10;rq2fXBPGI8p1g7TXg0eDd6Re/IZPQ7ZsApO935y5BZ/wDmZd8rPgx3w0PFI2frY2gsT7tNew3qtY&#10;3Izt5Ptgn7FDdk87CXQS6CTQSaCTQCeBTgKdBA5HAsuWv1EuuPiyMvW8yWXZosfKzs2fRnSxVznm&#10;b+yo2HdvTdM6qjXHxBK8I5hf219rjRiWATdr16gT/8n1SflMbMz6JJzkd5dfXHnzbwbfoM5F493h&#10;y8Cq3LP3ISyMHz4BV7Re2sYnzvZ7rsWK377IaddcUW6ZdVPl4NT4Kz4Wc1fxxxx2eCTsrt8/p8y+&#10;eXp5/dlFUWhz4sDyYhprKuusp9tn31UmTjqr3P/gnWXj52uqnZ1dX8SP8cdlmr1vvf/We+0VPeuM&#10;UyoOai5uzoyPnvPvXn7aUId2T6bWnsnTujNMAw/CerI5Nln4vX9N+EDvDt8lJ+pE/bMJg7dAHplW&#10;WzdtnH6Hodxyw4w4J2BCueGPVwXmsCLyub7s3Y13FAo4Cunjh+CcwKfG4uBkvHQ1MWXyt9/7jFN/&#10;We68fXoZXrUyoKPgZkS97w6Z7IzPtqjgxDDIwjtv6qc4xeFcYTyalcGPsb/jNyceV848/eRqT3Pz&#10;hk9r+0g54g/Q0aOPPrpi9onHZf7GupKVT/p1r97ki4xg8Ws3botz0OaXcyZOLgOTJ8WelMdivzgu&#10;Fz0+uIMLaJtnnHFGxQWHh4dr261ljld7aaxesy6w5Onl1yedWK6KNvnKi0vDLsvGg76jLVr2cvCG&#10;Li8Tfntqmffg3WXvjg2RoeCj7NxdNm4brcB40q8HyqbMXF7d4znAPGGp8Dkch+Ru+L23LtHrR+DC&#10;U886o1wc/LYn586Js343hY8e/h2MilCfXvyJi9AP3AF8CToL5yJvfRbekT4OT0a/kfklo6xf6XO+&#10;t/nvPf3b/G8xIzlIXSLT1G1l8TzLQcftnSc/55yx1YNPwI5Rq//CaKNDQ0MVa9KecM/E08on7/cn&#10;AXEaK7jEutyrS8/1kzBGWCfMk3/+0rXp5TPyV6/qTd8DS0uuhjhTp9Slc5DwEugV/eIyTnnnX1yu&#10;vsM34Zz4Bjf9YVqsbb0YIehSjBh7QquivdR2GXZk2K+Bw2n3uX9f/Jw0sg56T3r/YYZsH7BvYz89&#10;ncNrIG9O+ckmy+CZ/hxmCNOG6/bzEPnhjMfsuckP7L/FEOUnnTEVR8D5HPVMuEiTIwN5dq39z2ie&#10;5CXbkd/gjuQuLyMjIzWsf8KQAzso48aNK1dfcFFZ+VycSfd52O/aaR2x53XXnpD116EO70Z+yEva&#10;6ZSbPpAx/i6ZGB+ND+Sbfls98xsdx0MiF9w8ZeY/nXCe+Y0/fQYd48g3ZeR71r1xxD0+BR3XD+cZ&#10;TemHf7guXaB36lr/xNHJVhfqw/hXy0Ce8Xkh2vKE004vp57062pTq557bgJzmE6ZUlaioqPKqP+U&#10;T7wAOmDs68+j7z7ZP+BEa4dsk6iL7MvbOsjsSgPWT8fYiKGr5Ccv6rt12sZTTz1V27n2RPe1S/Kk&#10;5/g8+rZsX+Lg3ziAh8nvWHngT//HyTu7I3gYnqVMxKme8HeNWeYn2a8JR34H+vBzMCd8yjD9Sp9e&#10;sgU1MDBQ9SZ5GX6TrzaM+1Zu+gkyUB90bTjmBFl//C5cuLD2yc6r1LfizKSu0uesO/mRD/Hpu8lC&#10;3RlTR6JfSDnxl/rgnsv66H07tP90gv7pg/WpxnhOWuTG5dW9vCmHPcD0Fx+YPbqUVcqA35QX//oT&#10;/YO5iDkJLgo7Wf/wD/9Q+Vl0yfiiX6AfWefi4YzT9X0g9JM+41PRKe2G7FNXXcnR1e/6MHYAjQ/G&#10;a+1GPStHOu9kyo57Y/4vTi7lqxzZ5/XnS7uQd3N36QnT1lmmcThXdUKu4pUX7wjS09elzoo/31fc&#10;s0ulLLjx2b96rtxZV+Jr6yv1kz/yUx/Soed0VtmVL/Uh4+G/c50EOgl0Eugk0Emgk0AngZRAzhXy&#10;e3tt5w/mITnPMjf2qe8UwUPBpcCB+fos99inV21Vx5qCZ+y/4F/gteDAsEvCP74L7ov9OdYf8DX8&#10;7nwnfJrbhm6qXJpVYYPdmUD4NvyJy55APA1zR/Mt80dzV3PTnNe2Zfn/9T7nw/u7kovfzP+92/TP&#10;N81B/e79xzsxOec7o7Dmmwf68NO5TgKdBDoJdBLoJNBJoJNAJ4EflgSeffnNypEZnDKpLHlqbtm2&#10;EYa4jyNjnm89GeYFZzIX5MwNvSOYO1oztscdXpnrlO37A7/pzBc580r76Z27OnTzDeWt11+Jp4FD&#10;Bh8/OTLVxmGEhZW0HJn+OX6bVsYvTWurv7v68rATM/0b+8gDMa5pwdE/+MvaMueBh4Mjc2N5bdnC&#10;WPDv2ZEpAeCBmLZv2VvuvOOeMvWC88pDcRbVhs2f1LOedu8KD6PFaufNysV5R7JvesqkCeXGP1xT&#10;7TbixlSOTGPLpHo+zH/WjZXX2ri1d5wle2NzHV2eyCjzdpjJfSO4suOwWGdnT4GuWOu2Ji/Ntm7a&#10;e/XkXeLWm2eVKeecHeftTgsM7I2I2z5S74QhxxAxB1O2dxvWDQuBXyrjwoULK76RmEDPd+//yMhI&#10;xXZO+834csdtN4xyZLZFlIHbhRcpbA+8u1+XMg4YNEzivrtnl99dcXE58fjx5cgj/k/57aknlbvj&#10;bLBPPhwOrz0MMMPQN3I4/vjja3uwTt868lcndIOMsq20fty39YSntj7sVcx97Mly9jkTy+B558b+&#10;ksXRNMJ+SJzfdDCXcdFF+4zhXfKZurEtmgK8/73hD8vV1/y+/OqE46O8l5QVy+McqW2xxyXyfKDP&#10;khdeKxdfemXwhk4pcx+4M/ZMrIssBfcoOGTsMAlLxv1yVnbYibq1ZxgWBP+xHxouAueEO3qWfY6y&#10;ZlujS/Tu/LNxZCaWJx+ZU77YujF0Jrh7sa9H28aH4jJteqIfc2YaDIaOpvNdenAZ++qlKS3ppAzT&#10;r++eZ17y+d/yKk/qtC1Tmx+/+41ea6PsruDGwJ713/piGGC2Uf59RqIdwSDh+vpguqPO2j5dOtpz&#10;pu+ebISn5/zvzwljf/3g4GCVf+KLqZ8Zbqx6kEbVgcDB9AnOB5Gv1q/v2vGNN95Y+Qn4g3BldWy8&#10;gqH35w/Hw3jGRsb1v7+ivP7y85ENuhT1Hm0lOTKfBXeN3Qo2xvD34I3ylGWXdzJIR/75HbYrD7hB&#10;eABkK18wVpi+/jvlmNgsvYXDs2emHseqa/Yh6DE8H8/Huk6m2daZ+hYfzhj8W5/E8Zv+M9+uZJrt&#10;yHe4sr6EnLSdNpx2pjzsNEy/alpZ9WrYcNkV8iO8UXF8EX3CaPcuusNyykVfUndFZt6CD0We5AUr&#10;xYfACcML0L+Yz6h7OiosmfLLX3KHUqczg+qE/4Ux9uDf6O+ti5FN5iP9Zv1kvYs/OTK4Fv1rbnhr&#10;M2b0zrBKnmvG1epUPqvlNUkJma6I+rhgyrll4OxzypLgNDtzJ8i86fWQr9Jo9UY+lFX9G4uPOOKI&#10;r8+gbP1JMPUo6yV5NfSdjiefIeXUhpGOMUG7wnvBz86+odVDafqok+Hh4TpPoNP6K7Zl8JiOPfbY&#10;qovaGnsZxgD2yYzTfteGYej9Tr5T7mlLMc85pAfp5N/4qj1oc8kjFz7bxf6uGceBrsKmDNOfMkuX&#10;LZiBgYHK1cr5Ruoiv/KfzpibdUIX2TKhw2SrzWaZsk/Gx/vpT39aeXnGCRwP5VdG+mmsJjvh6bU2&#10;rz9wNb7ggemPWv5Rpi9PmV7m71Cu6lya6hvPM2XfptPKjjzIjo1HcsO9povpp81TPiMbY6R5CdtY&#10;P/rRjyoPGheafuozjDHmMfrRTLuVfcoUP+bf/u3fKreMDua8mW6yS0XX9T04OObT5IrHY+6Gr6Tf&#10;0qdlf01m5IvnRQb6feNQ65Qjy9I+d+/dSnryogzaUep8v99D/d7Wv7iN2foA7VCfl+257QfkS90o&#10;j/GJH3KVP/WXri1Xyt1v+U4iPA4o+XPiacPUh92/TgKdBDoJdBLoJNBJoJPAfiRg3mD+kh/zEPNF&#10;39N5Zo6CI+79hm0XtlyqXdhYm2KnGodlW5zBzh6J32OWXj84MOvWfFQ5MitXLC9LFj1RbZTg0Agn&#10;HmfGvxrrEU8/9Xjdp+fMJmuR7JewJ2M/H36MM5zwbOQDD9nc1PtwOz/t5kEh1tH1jv1dycic0fuh&#10;dZicq5pP4rKTbcoYH8l6kvpPl7qyv2v6666dBDoJdBLoJNBJoJNAJ4FOAj8cCTz/yluVI3Pu5HPK&#10;osfnlM1rP4yJY+A9gbvA5znYIzxtaGiozgs9y/m1dwTnXVgnhmebC3rWrne27xDtGrR10GuvvqLM&#10;mnnjKEcm9gc7Z2nUjox3B+8c5p3St0YNjxKH5zlfzbzIV8bvd3julb+7rMyI+N9467X4tfcu0nJk&#10;Plq9oXJkZt0Y+O+SJ2Lz96bwF2uwUXbw06b1O8p999xfLg/ewCPzHijrN30csol1Vsu0PuHa9HMt&#10;1tU67SXBrbnphmvre83unfFOxI7MaD56djdrFIf1T1rm+PA+uAWMFAaQsjisyA8SWB3Yf2pN33p0&#10;rrPLk/TbulcnvpMX/YAR3jv77jI4eXKZfsO0eId7K1LD+4A/xf717b36lwX4jn0Q8Bjr6/A5GP/g&#10;4GDFEuwZhfnAquBZZAD/OeWko8vsWX8sq953llfY1aksmV4K20cxRGv4cHG2EcQB/1Eedkx+8p//&#10;Xn787/9S/uuI/1suGJxc92/Yy0FH086R/CmT/RowE9ib/OEriRfWB7+ix9qIuvHRrtor3BFeA5NJ&#10;zA6HZePWwMIej3MqzphQLjh/apzNsqK+M2/b9JmkD+gSn1BH8JeBgYGKGSTGsiOaBI7MitcDK7n4&#10;0nLcL48t1/zuirLylf/H3p2/eVFc+wP/2/JTnjxJrk/MN2ZVkug1asziEmNEGTZlFUTcJRn33Si4&#10;LzjiBoIKIoILzrjhDghugGDd86rPHC0/d2aMwDc3iV3P9HR/uqurTp06daq63u+uXh3ryGz/ymfI&#10;x9c9V2bPW1A5MktvvDKaz5shT2DWe/bFOj3/WzTzBnQAW8NboC/4NduB1VjzAV6DAwXrIT+7yZBt&#10;jb3zBTNPjXUDzjitPHDnsuDIbI+KiO8ERN3gQu22/m0E9+DywUpwYKyvkfhsjRD/PNeqexgq7ByH&#10;QL62zDPj2jvXytVe+7841q5SXjrjC8yJsC8YE3zTGhlsEoYJR7axN3yNtp1qt/Qr4D+INynWBDnu&#10;uOMqXjc4OFjrD1Zns84Y3cnDBq9Tv3gAcFI+aTiwzAyt3tih/gP2B+NMu+/3XVm2TCP36gnOaG0K&#10;vif9r+tZButMaNvwRlgjngS8Eab4ox/9qJaLL2F/0mKPrvkW0oL4ptpTjz8SFd7zSbSSHJkt7+yo&#10;5bMeAfnZK7/GV2UZUwbyON/akrkVeDO54KF8hny1U+0B9suX0SO75Y/UQ64xIi/5SJMftsetwWni&#10;I+k+uV7yz/7SsfkcfSrsG1eIjlrZxGkD+2jv50+soYK3KC31lfebO2Jn/O+Fc+eXzeui78WRobye&#10;WUUbPXgcGTrOvFNm8tK3QB79wpLgn6hb2D89sxnHbIL+XcPrYRNwaf6aPbU25ZivoDN4Nz3zK9qc&#10;PMca96QtmE/jX2Dh+pjE88moDPBivkfdW/er5W5JI9MRX3DPXmvzBPdo49Pryznz5pc5M8+MNWUe&#10;CzcY9oqTdICh5hF5Z0g98+ED0ff+8Ic/rP4h+RkZr3/PdvgKNk7P2qr+X2jL1R7rB/XD2iafbY5S&#10;SF9FtrEC/gc+Dh/EPrVpHAR1jRPj2024Doccckj1A9bgSFnaNB0rrz6cz9TGc3zT+kgymIPmX8Uz&#10;ThGUWRoTbTXiV/xLOdpo9MTW+F19ujIa77LP1I/4re3ytXkNd4Xv4QuNqdhe+lx65rP5SHwQ7QPn&#10;hT6tk4OXI1++SZ2yVXarzeu7ra+CP6Jt6F/a9yr7y9D+3p9jdsc3aotk0OeljUrPcWtTdCmoI3bI&#10;hxl3ieNaf/vVZvlROmY3P/7xj6sd0Qcd8RH8S6vnmsHov9Qp/8AH8e14R/pScuMc4UriR6oPXBz+&#10;hJ3xMfpS5VIH7uO39LfSy0B2/ZuxkzIZVwrOK39uGT/3ZNN/8jfapXTVfeqi9fd5z/7s0w+7l55S&#10;VrqXf5ZFvhk8G+qf2BBbM15ju+5v42X89px6pEN+I58ZM54yZRvIc92+00CngU4DnQY6DXQa6DQw&#10;lgaMKYwdjJnasUaOR4yxHHum9yxhvsm4Z+s7W+r6L+Z9rfOS3Bj8GOvGWF/cei94MK8Ox5qBT60u&#10;a1Y9XG656doy58xp5fK/Xly/1bRz+zvl03gvDodGnDtv+3u54m+XFN9cenHTM2Xlw0PFN5pwa/Bm&#10;rDXzzhsxlx+BzOZVPLe2sudYeKzyflPO0cFEW44XPReoX/UsqGNjVONXz1Keccyjtc/sE6Wb174p&#10;eu7K2Wmg00CngU4DnQY6DXQa+HfSwOqnny8zzppTcGSG7r61bHvr5ZhcjeeAmEpOjox5YLgbPA1e&#10;YHyXY21jRhjnYOCm8NgcS+a8J13kXKu4OWfsPJxl0YI5ZXDJheXZ9U9WHBLv4PNvtgbOLeAYyN+c&#10;Kh6C9OSfaeW4Vdw85zrMYM68s8oll15QNsQzQ6ArdUuOjN+vb9lW/n7jreXiRQvLyvtuL/t2vBNx&#10;et9a2hPRP3h/d7n178vK7ODI3Lz02vLuttfrdVhfqKmG1IUfbbnpbf7smeXSixaXp9Y8Vt8fyDU2&#10;5e056WCELLO5X3PrsAp1kjyI/jzU38EM9Aw/Mp+NF5Tjf88UKZv8nM/5aXVGV8tC99MCVzl/8dzy&#10;yst4TF9wZD796Ivv5aa80oOdweJhy3BkuExi3HAC6zrAIeF3v/3NL8rlg+dVjsyne4PXMgZHBqbg&#10;HXAYCFwctguP9v75MUf9Mr49NLOseOCe+ryLP2bzTOt7wonpkw8ehPNx+OGHl0mBZcPk4EzWJXBs&#10;s4aBzXoQ8BI4gPdllYHMcFv4KW6CZ+wPdn1W3v8wvkdz933l+N/9oUwdmBLvi2yM3AID3vFuqmXc&#10;feITMG04y+TJkyuulXLjx+yKx77VT64rA1OnVY7M+ecujOfsaC97et/qyvoca7/22eEyb8GiypG5&#10;5brLygfv9drHriASpP9I4eCI8DXYEF1Yp0O54XvaN3wIjgSzap81837tLDEsPsB6KLPPOK3MDx7a&#10;Q/H9509rewqbGV1HZs9nX3Bk+BBYE4waRpN2yUYzeN5dEjg6m8K/EdirfJW9P4x1rj/OP+N3+ld5&#10;kUk54JZ0CuuHE9O5bxvA9uCcbB6eiBvR6kC7bNOjNxwZmLL68j0H9QW75o9hUN4HlxdeGq6afgLu&#10;BrfUjtg/Xoe5hJw7Iqu8YHLqnJzsPt/BST8hnqAOWj/bO9vj8Gi72j9MMe93XfrtPfgjy5cvr9+l&#10;SP4OfFidK4d2Cdv1/Rg4Lwx91vTTy6pHHghfj28R3iPMIEy7fBxu4OUt79Yya7dkgNfKk41mvmmv&#10;5GnLkGV3ng7Mt8Ao1Rs9wtrVV9YhX3HooYeWH/zgB/U6foV6yzTVmTThtcqD86GM+AKpy9zLU980&#10;GH0224DTtms1aRttXDbFj+Q5edK1PNQb/8+XZ5mlxQ7U/7yBabE+26qyd2dwQ3Woo81oT7Sr3mwT&#10;aQ5eIOtE7dI1c1l8Nf9B3/pLtsw/fu973yvf+ta3ql/ih5Q7+3T30jM9uD8xafWWdpc6UCLx1IlN&#10;GB4erv0kO4OHq5sM7tOvaZ/SxRfTVjLIWxyb9Py2VX3GbuO6p8t5CxaWhXPmlidWriqf4ciM6jrT&#10;2J995tt/L/vR12kn/GXLkWnLXGWMm51jM8rGh7C5tnyZfut7tAljCpv+PsczaYfSli57VU+2Vv/S&#10;FEd8GDuZ+RrtQ3uyBg7ODBvQnsRNefNe5/E1+TBtnG/N9tHGlbcy8UP8KzmUJdMcb5/lnmjvXuVs&#10;g/T5FvwBOh0YGKh9Vtpqxs1+zm8yZlBf/Lp+mC3yzak7/kgZXOMLjVGM1dkrfag36WZdwQWc15eQ&#10;h66SI2Pc4VqG1jby3IHsjSmUQ558TlsO6dJdlstv+Tun/1NXbCvXKXE9bcuxcql7tsJm9WHuS7vV&#10;5qWXftg9QvoIx5m38RbbU1f8oncK8G+kQZ7xgvTFw+MyNtTWPINlvvJ2jKfIh2mT+GFsI+2UDI6d&#10;a/OSt/qhAxwZfaO6z9D2XXluf/apL7pNPdCpPld7St+pHBn01ThIOD/4cX631+k4xy3KxLbzumMc&#10;GX2TZ4TkrEmbDG0dZ37dvtNAp4FOA50GOg10Gug08HU1YCzi2dszhjFojrt3bnun4LeMvLiprHxk&#10;qL4r+e5br5XXX95cHl2xvPduaKwvHiOT8km847X17S1l2ztvVJ7M+eeeXaaefmq5/prLy6YNa+sa&#10;MTg3vq1kHZnrrrqsrI932awj8+Jzz5RHVtxfzz94/92VK9N717Q3HvVckGPFr1u2/+T4xo4TbTmm&#10;FKcdN3oWHRkZqc/snnv8tuUzEZ3lvf/J+uvK1mmg00CngU4DnQY6DXQa+E/UwJr1L9RvpfjW0or7&#10;bis7rCMT78y3HBk4KRwJZpc8mJx/pRMYkblIc6w5H2pMmSHHjcaM+exgvG5ueu5Z0+M7O4vqs4M1&#10;ZHyPCE/GM0NvK/UdV/nD8/KdT2nnGDT3zmX65oUrdyPWAbjo4vPK+g1PxdVemvti3co8xpG58bqb&#10;yrlzZ5Wh224qn7wbGP++wMV3x9x3QOyfBRZ61533ljNDzsErLy6vvbE57o33HaN4H2zvvVPQjp3b&#10;eWV6mztrern0wsVl7ZqVlVfRls3amgcjtLqWJ6zAu6+wwFY38hI35+0PRt7SMM8NM8d3wJHJoC6y&#10;PvJcu2cDS4MjMyXe8V4wf2bM/a+Oy775oX5CwXaOQmZ21epWGWAv+aziuRSWYM4f1wJubz2X437z&#10;8/hu7/llZPjZwLd9g8cKI8ELiTR37t5Tn2fhkclfSazeHDs8xPql77/3Vtwxao/ahrWAGEack38G&#10;eZvTxyWAg2ovcFi8Lu3GBlu1wZysO5H8MvnD5PFy1N/IyEhN1joyO2Kxl3vuHyp/POHEcvrkv5QN&#10;Tz8Z10KefV/wO1KG/r36pyvvKsMlcEQSl9AucWRsT6xdX6ZNnxHfWjoq2uO58Uxvvf7eeiL0P972&#10;zPOvlAWLzisnn/D7giOz873XqmyWjcCR8WxOR+YO4E2wPBs54MF0Qh58jfQT/WXQvtiR+k8bEJet&#10;zZt6RlkY79s8uvyeWI4Wvwr2Hthk3YcQEWAmQ0NDFTOBj9J75tXWH14OXIZs9CUv8eTf345qwv8i&#10;/9o25nkd5gn3snYCvwlfpn/4l7htedQr+3DO3u82wFLxNGDJ0sRxgjmxXzwivp99q0PY3fBwzNfE&#10;PdYXgAN6X943T7RHvinrL/OAXcMOcewGg7OReGoro7hkG6sOYIPqK/mTLUasLHDO8ULagOvkYoPS&#10;gw8rq/f2z5x6WnnsofvLnk+inX8W/dee0FWoSJt88eU3Kx9IGeF9IyMjNSv5ktW+rRvnlCtDe5zn&#10;3KOsysEe8QT0edZwgK9OmjSprr8EG27xTPcJfCAuGH2yZfaQodWfvkGaA9EWxWvXetBeUjdZhrYc&#10;cE7rG5AHZsse3JPlkae2jjs0Pzgyz6x8vOz7MPp063aNmtfB+tZSljvLOJad9NtSxs29srJbtq3N&#10;4H3g//DdyqUuMp/c47MYj+CCGfe0fqRNt9W5NphrmvD7bD/Tc89I2I9xFAydn8q1TVwTL+3nS2Wk&#10;z7CXx42lYg2Z+bNmB0dmZfjC6DhGde3+AwltGTKdOrYJzoj+CkeBDWRZyJe20LZ3vgIWjzeHm5Y8&#10;zbxPPmln6oT+rZthXIF7oR5SBylH5pO/7cUxthirTsQ3lw13l641oLQDfsd9KYt0yKCc2hKZtSvj&#10;jIynnG3ATZCmust2J72Jtvb+8Y7dL882yJtu2Sz+Brsdij4udSpuK19/GvpOHBF+y32tL2HzdWw+&#10;Wr/acvpl6crXlro3Nkv5+BW+2HhG+9Cu1EUG96VvyXMHsue39HH4beTk/9pyS1vZM6Ts+i5cavZl&#10;PZy0u4xHB3gZ6hP/Rh4tp0287Guyfp2Tt/L2y0BXdCo9HGx8G/aZaeS97X2pXzaHP8rXaDd+C/SY&#10;ZcOpxmUy/mTPrT/PtJUp68k5dZ4+j1z67OSruH4w6ol8+Uwob8f6e7pnJ/q31IGyZ5nF0xfzw8Yf&#10;fEHbnsmWv92XeiC39q1Pw2mz9zuD+1od5/lu32mg00CngU4DnQY6DXQaSA2MN1YwjjCeymBc6Znc&#10;HIhxot91rBXzhdadvv+e28tfLz6/3L70pvodJPyYc2KN86dWP1bXmanzeaNzio6tFyPukpi7vvXm&#10;68qqRx8sm5/bUNPCsdm4/qly/9231/vzndIXNq0vN1x7RVl09pxYG/36uj6NcZExlfEtmXP853we&#10;Zxm+iXt6mGijI9fpztg4nxOcN35ux9TitSHHsu257rjTQKeBTgOdBjoNdBroNNBp4F9fAzgyZ82Z&#10;X2ZOm1JWrrinfPw+PkC8rxzDPd9KMe6DB3m3HRZpbt240JjRJsDwzGOax7Vme39ox4o5xjTnjstw&#10;xmmB288PXMf3LPDp9wYxxRbPCb2t1Px9lwUPw1xp5pv5tGP9TN+zDY7MmbOmlQviW0frrFMzmube&#10;hiPz1ts7K0dmwVkzy323XFc+ehtHKDDxPbHuOo5GwCAPrXi0zIr1YM49f15ZtwGPo8eR2bm9x5HJ&#10;PMmTZTVPDjOZPuW0ctH555Rn1q7pcX+ash2sdWTkm8E7/DByc/r5Hnyrn3xeyvgHY+/Z0LoH5tnh&#10;DYmJyLfNu81L/ZjHv/ySwXJS8EnmzJoSOPtjob+tEQ2mEgb4ZQiqvX3cY/Zqfl3dV7zx2MPLVVdc&#10;GGvUbIp7gvMxypH5MJ4bt374UX2H3Fw628KLYJdftq+eHeLF1O8Cj77zkbaUgigPvof3eK1HgxNg&#10;/r8/kE/cVi84BWSFw8Gd6TBxBd9C+ijs8LHHnywzAgM9ffJpZXmsmbLrw22RdK/99efR/xv2Pzg4&#10;WDGxxE/UkS05MuuffS54YLPK0f99VLlg8cIy/MKGmj55J9o2vPBqOefcC8opJ/2xLL3hivLB1i1x&#10;X+B3QSTIdWRgvXga8NHEf2E69KDtkMOcQhv8TtxOnGxXZBH8xmGaM2VyOXvG1PLwfXd/zpHBj2k5&#10;MuYs4GcwJvwHbUSemVa751/UHTwUpk0O9tDWVyvnv8Jx2hM58VXwvJQVRwVGORFPJOVXvtRDnpMe&#10;fMk3RNglG2WrGTLf/N3vB+WtPeBKwO9GRkYyat27n2z4At6R1w7xl9IuUh77fv2rf/3QUOC7fA8Z&#10;pf/ltvtFdv02Jk3y2twjzwxwZtjh5MlhW7OnlTUrV/TWkQmOzK7g1SVHZvMrb1Y/63sl5Cd7Bum3&#10;aZKXLaUdZzw2nufT1vJa3i8t9TAYbRimaw8LHqus/BddwB/xWPAwMmR6fvMv1hwbGBioa5bQXYY2&#10;Hr23v8WB0Vqjhn5gve4lS5at5cgsmDajbFz9RLj0Uc7GZ71cPuZ79vKtBzfQla0/qGf6ZTPmulJW&#10;e+fgrWxbu+enjDey/bveH+hAe1Dv9NzyWehsLL3xV/gW6sZx2nTu1Z02i48mDnuCH7f1nHaV94Sj&#10;Kx9EHS+96eZy2sl/KnN9cyd8QNxUu9B+uffn9+d5xc15zH9rr/o6ZdIO01+LkzaTulMO4z1cBmtS&#10;4WawafrP8rkvfQh94rHgn+Fy4KyqP+lm3X1VWbLOxXecMrnPmJbt4sLh3/BD/bZDZuMIPsx32Ix9&#10;2U7aF5/SBvbDboyT+eFMb6J9e/94x+5PvWccZaEPtmdNOv2qtUb09RlSl+5tdab/S46QMTs7b6+7&#10;n37wC/CMcX3xFTKoUz4yZVBXeT+7yHXxcGBbzo773ZtxM70D2Wsz8sETwgs3plTeVl9ZX/JRZ+qV&#10;7+NLcZmN+1JXKQt/QAf6UfbN/tL22Eqbft7DjqWd5ZNvmy6foX1nX4or3QZx+21KHePzsCn8F2se&#10;9fNfpDESPpjfHwh/Lm5/2uKkXI7VAzwHx1Eb0w7YbJt/G989+xvSB7hfv6O/x9fm49hV6zfSF9Ad&#10;PZOPn1myZEktU6tPccjYtmtpqU/r5uHX4K3nWFr+7f0Hq3zS7UKngU4DnQY6DXQa6DTwn6OB/nGe&#10;MYexoTmlkRhzGaM4J3g2MNYwhnLe+PH1VzbXtV5uu+XGuu7LmpUPl+3vvVnXgvn7DdeUB5ffXV7e&#10;/Fzls/gO097d8f5dzF+9veWV8kDM882aOVCuvvyv5cnVj/be1Yu56x1b3445wDvqGuVXDl5atrzy&#10;Uv32+9NPPV7OO2d+OfEPx5WLz19Utrz6UpWr/UfWHMfmWKu9/k07po+JNuNFelLn5jWML9MmJtJf&#10;6vmbps+uvJ0GOg10Gug00Gmg00Cngf8EDayJby3NnregzDlrRlm76sFYmmJ7FKvHkdmJrhJz8SPx&#10;LGBu11y5eVTjRuPEnJv0ri0M2vvE3hH0rNCGjOdcjjnhCea2/3j8MeXM6WfUdSjrGiu49A2HxT24&#10;BuY8YSXL451t89BtyDGrczkHKk/4xowzp5bzYp2atU8HTjeKnbccme3xLaVbbl5aFs46s9x/63W9&#10;dWSQM/ZF7Ng5fOrJp8vieOaYe/bMcvd9S8u2+I4sbCpeEagh8/TDvCt5vINqzvqUk35frJnp+7Dy&#10;z/VHHPe+u1ST2O9/bd7G7J7RrPmvLvABYKQ5723cbs49f+93pn03eh6Ez5hnhzHC9tp5adHppK0n&#10;uErFnwZmlqMmTSqzzjyjriOzd++28tneWLMh6g+BQ/lSp/ncoZzOZ1nk5RlGmp5j1D2siE3+4fhf&#10;lmuvuri8/toLIYX1RawjEzyaeI59+/0ddQ4e9gDbYucZ6Kj3DBTYb6wh8fHObfV7wLUOR+tx14e9&#10;dYCUi4zy1E68Q40TABNpyyxtskm3bRPwbrLCW3HNtKdMMzksLw6/Wi6/4soyY/rUWBfn0vJSrK0a&#10;Ckpxx93TGe4O3Mp73Y5hFnTnWnzOqvJkNj7/Upk9Z1458te/LAvmzY7vHD8VafbeUxZvvO0ZHJnF&#10;F5RT/3Riuf3mq4Nj92bcF+9S74lvaWk/EWBy8Cs4Fi4SrLEtfy/W+P/HsldlUJbpfz65nHX6X8ry&#10;O5aV3bU+Qrf7omzaV2zshP9Qflin9U/UVZtm6oIEOH7qAE8G1iKeNL6OvOOX5P/PFeWxaetwaHrm&#10;q+GVAltSRniltsJ/qk/B+YnKpvwwZFgh7o3vpZgncL88Mx176dOVoD3Cv+CL1mrAsWTnQrYJ96e/&#10;0mbEWx7+XTkSVxPXlvnk/foYbR3G69tOQ4HRZ532l0c+8m7xWufaIP2US7qw59oez19YNlV+JWOO&#10;94k+DasK1fnW0qtvbq0+3vfZ4IzWySBXppMy22ebJxv9y4N/oKc2pE6lkeWh0+Hh4bq+VGLBfO5Y&#10;Qbqwf20dz6flyEgvZSMPP61N4HqQHd7cH8ie5XCNvPDXwcEe5y7XQ3EtdQrD5Qfhz6f+9nflobvu&#10;KTveeqfs/Si4Jj2zC8pMtKn84eYDDK2MmZSy0l1bbtfEZfcpb8ZnizDoyZMnV5vih8Xt9QO9WJkP&#10;fgduljLy3Xii6tZ16aaeM235sVG4rb6m5RJn+mQVh90NBNaNo6A++8c78kg5qHDzpufKhefG92Z+&#10;c0w5O9aR2bQ++gYfBdsXg5iDEDIv+5SVT+XLfYsH10B9mxPub3vpD1zD28Xn8A1E9+Aj8iVZPuln&#10;/JGRkapfa3jwIfi+Ar1mHo7pRzryVw/6lradt8XPcjiHF8In6Res7zHWmFUb04bwY6zfoX3IO+uW&#10;XbVpGn9oD9YKUlb9nusTba184x27P/PMOORgU7inOFV4R3y+MZXzQurSPnVmbSpl0r/x53SX3zWU&#10;R+aT/tuYzmatvbG4GSmPPV+Ta3AZf6qLtBfXlaP97dyBBuNsYy3cK2MM9tCvryyTvORvY0+4cNYz&#10;0eekXO4V6Mx4bsmSJdVGjKnZqn6pta+MT1+ejegz9SRf57M+pKtPZqdkzrUe0/ak1e//R6Id4CPq&#10;f/mNtn6lJ7iP77KWE7vjvwbDP/Mx2Y+Kl/VLHuu+6Se0rx//+MeVfyPt7HPET/txfCAhyy9/bYKP&#10;xSv1POe7lzkukEfaqWPxtU1t1NhA+Y3ftMs2nrqTh7S1B/aaY2lYlnQEuk1Z/E6/47gLnQY6DXQa&#10;6DTQaaDTQKeB8TRg3GG8ZsxsbGHMn2PAHGe41zgUt/mKwUvKbbfeWL+r9GzMI1gDZs8nMQ8TPJcX&#10;Nz1T54XxaPBmfGvJWuq+keT7SY8/tqL8+oif1fVmnnz80d47ejGn9cZrw+XaKwdjbvM39f3LDeue&#10;qOvOPLHqkXLF3y6Jufxp5YZrrqh5Gc8ZH5GNnPZ5PF4Zv0nn6WSiLZ/ljRuNO8ca+4+lr07HY2ml&#10;O9dpoNNAp4FOA50GOg10Gvj30MDq4MjMnR/fqph7Vtnw5KMxkQiz63Fk3o/XZI0RzUObIzevC5c2&#10;/hOMLY2/4UOwSvgP3ovfQs5HZnznzLsat8NPve/4m6MmlYHJf67fUs01I2HzkXNk0Hs33bwoPMZ8&#10;tvn9xGilJ/Sn75xnGXO+02cOBL/lnPLUOhgLdkRg6A0HB2x329I74ltLs8sDy24sn27vYfwBsH/O&#10;kdn47PNlMLj8s+dNL1dfP1hefCmwZ1PpoxyAnF+Xr/KZl5a39x9//9ujy+Jz5tVv9tQyjZarHvu2&#10;1AGGdp7Xs5vfQ0NDVbfm4s3Xm6enDxvZ2nnzA8y+1r8yw85hSd4NhSfAENvAjlo9sRHY+wnH/aH8&#10;9P/9sMw+64wyPLw2bol1+/fsLPt2fVI+/ZAdlFoG2IN3eWFb7XNKjTDGv+Hh4SrPCb//dXzPN961&#10;eP3FiNXjyOz+bF/ZHnp6Y+u2iimQG86euCW7/lxHOFvqLDbPrr4t7BvDX3wzq/f+SIpgzp+d4t04&#10;hl1IS9npP5+5Mj5cybuucGrtx/vd7hG0k+TIvLttZ7n7nnvLnNmzysL5c8rKh5bH43QvXqY11l4b&#10;pDdYuDKOBOZChmyb20PH8nh+80iZM3d+mXTE4WV2fLvombWPh433MMCJniHXx7eWcGT+8ueTyp23&#10;XFt27Xw7xAg72723fBCqU1fWTOAXYJ3WsdF+BeVsMRn6Ed9GPu3axn4zkIX85ijqty3++Lsy9ZST&#10;yt233lQ+DO7a3vhO26498a5/1FcwZOp8BuyKbmGCice0tqgO0qaki9sGl4FN1ToI+ybbv2Kgn6xL&#10;euWH4V58tXLR11hBedynnXj2zyB+f1n5MhxF7YRO8Bszz8T33K9eMtAzvNjaUnBxOs16b+PRO59u&#10;DaUjjzyy2r9706+J2y+Pc2TGMYEJLgkck41laLE9PBA2R24YonTJnvVPJu2z1ZO0Yb1kv/qyS8rL&#10;L26MpNV/zKfEfxwZbeatrR9UbuARRxxRv69m/S6yp27Ik/bqWFBf/IwyaxP8pu+TtPn3Yn7xn/0r&#10;h/bLt6hjc3P9enEHHJ+ucWTgheJlkE6W2zly6KO0SzrEfcn6lDZZ7d1jc4294I7BwAcGBmobzDac&#10;9WruEKeAHf7ku98vV1+ypLzw9DPlvS1vhN/s2cin0k/BDnCfNtvqkNzqFcZqrhLfJcvWZkd2m2t0&#10;bN0C/A06TBvMdOkjbQvnQ5vwHTFtzb3SoQO6ElcQ33n4Ld+ea9TwwxnYS9YlDF264uExwOnTN2V8&#10;+5Tpk2g/qx95tJw1bXo5+le/Lovmn11GXniRqUZ390V7bO/9useZFxnJqmwwdn0KvguOGH/JfpS1&#10;DXmvdTuM4XDh3OMbTfRhfNKWL+0TBwfXRF0YJ9JvhtQVXWu/y5Ytq+tS4Elo5/yCOK5nfbmX7NqA&#10;6/Lml9Sd/qFts+K6zzw3XN53jMRXNum2+WfflO2DH7JOCFmMlZV/ok1eXxXcn/aUcclAZm2R7/zu&#10;d79beQE46vy+kLps/Rs9si/8BG2enl0XlLnVF1+GRyGuus61Sei1v561FdeN/5Sdvsjd6jX1UDOL&#10;f+21PPd198l/tVYZWdWZkPqSZ9ZXe97zBy6FcRofkbpStgxsiz1Nnjy52rd1VzKIx3bpgc6U3fiC&#10;jePfyDdDq1Np8sv0pD/VD0i3zde90lY2z13sT/nS70tXHOmyv9av+V6SNVr4Dxw7dZhls1dPzmkz&#10;0vU9QbZDF56z0hbk0V/Hzu1PSD9KTmMHdidf3C7l1w+1+mrz4BvEx8XjO/BrPAPkGFlcMuuXPHco&#10;02GHHVYGBgZqvbZlcNzaXJtGm2d33Gmg00CngU4DnQY6DXQamEgDObYSxzgnx5rmEDx3/umE35Wr&#10;Lo/n303rywcxP+UbSs8/+3T9RtKaVQ+XdU+uqmvE2L+wcX0ZjrmGZ2Ku2reZ8Fy8Y3lxvONpvZlN&#10;G9aW4Rc21u8sWUdGumvXrCyffLi9zke+9vKL5fFHV5Q7lt5cHo35QevSmFswlsx5DvKON9aaqJz/&#10;qdfoYqKtLTfdZf3meeNJ48r+86njidLOOJlWt+800Gmg00CngU4DnQY6DXQa+Odo4KvGaI8/sa7M&#10;nDG9zJ5+Wnl2zVBMXMcc8z7rtATKPDrNa64WPue9aVhHzqPmuNA8pnlmeIN5X2uJwJCEnKuuP+If&#10;zG55vLcJmzv22GPLT37yk7rufq5jL17KnPfUbxYFxm0e13doMv+c8814zqdM5mPN+ZozhUWawx5v&#10;TnRoaKjKDheF7wlkyLSMgd0P94PXwEL7OSDuMV72bGT+nb58h+CInx9W18v0/dhAV0MhFufxnm8c&#10;V/6FO/c/tONsc+ZkhZPSE+xT2dr1AbJMcmzni/dfgp6ucF4uu+yyWqcwEusS9ELwkvbE+vq78Byi&#10;zLF9/MG28sB9d5YFwcuCMcLYYAuw+CxPO5+NQ+LbDOqSbSWuI64UP9oT649+HGvcj+bw6ptvlGtv&#10;vKGcHDjB4YcfXnGOFoeLaDWwEenBjAYHBytWkdfYbQ+3iFSDy+T58547lwbf5vLyyIP31+8C17qM&#10;G1qdwt/gq7DsY445ptx/513lk51Rdm0ptg+3Bz/EO/6jv2Gg4idmBXtMTCFlsSePcsNNfVcBp2Zk&#10;ZCTS2/55Wrs+iDUsPgnbGk17Z3CAcItgN96rxVnwrEy3idukDcAp4N7apLqAG2Y7a+XoP4YDavPw&#10;Du2C/dNbpi++53RYj3jKSkfqDr7z0fs7CjlTZvsNa9eVpTfeVG685tpaJ4n5SStlko+1PiafelL5&#10;yyknlL/feE3lLqWN2VunSbn4rcmTJ1cMRZ7qK+usf85A+vQM4/NePmydvoRsX/VH/CPD/3VQjtQ1&#10;/wbTs7aFumRbLfbW+mK2D49n97hq9JTpZJkyPt4QTA2eqA7hsuyohqivTz+Od5U+Gl0jJH7vfG9r&#10;uS+wr/nhf+B12liujZRp556t0zX7gYPxHfxs64eVobVZdca34wCSh42nrMqQPsSeTpRPG8CnIUeG&#10;yh8JebXP1gafDftbMGdu5RzwYymL+9JupE0v1hyib7Lrn+iJ/0+sNvOyJ5vNffoa78Zrx/rD9NHS&#10;VVZlzDA8PFxtmI6UFw6qTUgrbTPTF1cbwwnTV6mntAGy5zF90T2ODhlgqnBb/XDGIQNZM+Tab/yw&#10;srqPjaUPyXhkU6f836GHHlr7Qf29Psl8XQbyuzfrznnlJ6f9PxLEm2iDE8P3cYb4VkF8fsA+9a5/&#10;4KNg0dZsMM5pdZt5pEz6Kn3SIYccUsunD+EzW90l9wkGviRwXpwMemOPrX24J+ubTnC5+CzjBz7O&#10;2EM90FPWm3q1PfzAULl68LJyyh9PiPXYflnOP2dReWXzS1HI+Nu1O8Xd733KJQE6ENQZHwCzJuPP&#10;fvaz2o8bb7DN/r5We1AHuGS4Mexe/+h+uD9dtkH5+S9rM4kD+84+MfUrfrZFvkD94orwN9bnSJ52&#10;a1v0RT59qDZLHuvf8X3SovssIxvWLtUZWfBd27bQypvH8lJWfib9Dftq7Ugc+aTsee9EezIpd3tP&#10;niMjTs7Pf/7z2nfr5/hbXBj9k7pSbnIZn9EP3pG2y7dJZ6JN/z4YfUTWGd+i39B+9JXsWBzntQc+&#10;hE752dZ2JirfgVzTNuRpTKR8bR3Rs60/qA/cDBy+r7Iv/GLpsxfjAbaZ5aJbfQj71K75RTyd4fDB&#10;dCqkvfpNFnnzmXgyfLS6y/4x5WQz5ONTku/BZ+iH0gbYUWvbmRcu3lCM+flbbZNOtFVtTD3JV91r&#10;j/pz9m0dGf0K7oky2VL+lGl/92n7qXM+wve7lMu4X73hoRnjt+M85WS37mPL1omyhpp71Rt5lYOf&#10;VA7r0lhLyZ4vwBXTX3Wh00CngU4DnQY6DXQa6DSwPxowhjPWzXGfNJwzPhGMVdprxnnGgOYlLjp3&#10;cbnvjjvLa8MjdY5kb8zPvfHyK+XeOLd4wcLKf7H2i/mre+9cVh4aurfOjd5w7RXlgnMX1O26qy4r&#10;K5bfU7kz1p6x4dlYm9xa1h/tiPdl4lvwIVVMFO4qO7bFe5HvvxsPbL33Nclpvtp4qH3uNIbvQqeB&#10;TgOdBjoNdBroNNBpoNNAp4FvmgYmmv927R/hyMDN4ATmMs2zZvCc4NlAOuaKzUvCBmBM8HLYkHlP&#10;c8LmOeFx5s/hRfA787jWDnCPa+aGc04587CHV5mnNvcpXo7tzeUmZi6e+dScQ4apwLphAuRWhvEw&#10;bTiD+W+4XuL3yqRsOccrPe8FeM/c+83wWZiYOWnPROJ6BpGG+Wd4jfelj/zlz+valxvqt56Chx7f&#10;m+19Y6n3PEPugxXIoPxwYXP7MAvvXbZzxeJkSF3l7wPZwybMv8NoYFvytn6D5zbltbaoNUV9M/eW&#10;m66t39c6+sgjKocFVmXOm37VqdDO/7MLGAG9wnfYIpxmrPBhPPctDzucEpyQH/7g0Go3nlUz3bbM&#10;6s3cOzuUJrylDeLi9jy3YV259KLF5fhjjyonn3B8lf/9996KqFGHEcRLeXEPcLrYU8XXzl5QHn1w&#10;RQ+D37svnlvjhtjqs/Irve91KLv45GTb0sp2oL7atLUx7QseA+t74dmNPd6NdBvuzY533ytrV6+p&#10;bQZ+0/IDpJd2TX4BpqWNwVXgGDCLVle9WP/7P+xNfHUO70weGrm1IQG2o12QA+7zJUx0VB/7As99&#10;7823yooo34LZc8rpfz41eHszKn7ZYicpNz1rt9OnnFamnn5qXc/WezO9OlEvwauItWuVA5aS6xyQ&#10;R+A3Ur7emS/+m9/gp9gbbLSdV0g7ErttS1/c/c8/ynLQCR4CPcONYMXeGW99pLjqQ3viT/Eu8Pnw&#10;B9LOlMCx+s8ymmeBBWrX7A6+yq+nPdd9fJzutZeGgx9zV8Xqp5z6l+oTrK3Qj5tnXtLAYcQxwafA&#10;q9Ae+Fe+nr4zLrnYAt+mz4CH4QQlH9N1ZW3jO8dXaN/6Ajbu/uwL8Hs+2x0+MeyQDT7x2Mq6Fse0&#10;088o50bbJXv2N9LKtOmRLHwcnJPsuAI4PtqD9oafAZM3P9W2JX5HurBRGC3Zsu3LQ9CvwCylj4cz&#10;OfyqtNWVNqeu+QhpZSAPH5o4JN6LesYBSBvJuLnHWWEzbJ1+1G0/H4BOcwzA/7IvHB/ryyV3IdNj&#10;L2xO/w/LxDmBbbpHv6nelIdu1K9yKMN48mW64+3dN9EGH8b5ozt+QJ7GBS2WLm3l02bYH65vu2ZE&#10;5p26tjcm0RZwPoxh+D/65t/4waHAqfkemLlz8qe7weAb8C9toLNsZ84bg9AvXcHRtQU+Uz/ILrRV&#10;6eNjXXP5FeXs8Je/PvyI8sP/OqTMnjGzDD8fPLBRv9rmsz/Hrd2yN7+1HXxLvE79hfLTm/KzH1wj&#10;3B66V3b8ClxYOlAW/aPNdXWi/WsLxoXKzA7pFX/aORyYlCPrIMtCJr5JexKXvakLvo1+tH2b+sW9&#10;k/akSZMq1u7Ymh85151p2uNCsAPcCG3Z+DXbvuuObfxTW3fak75Of2NjZ22f4R5laNOS3kSBfSt/&#10;e49j+bJDdqsejDfoWD3wAeyev2On7Mi6WPZ0zTb5i4najmv6c+Ncfsf9NumqV2N4+Wjb/JO01QGZ&#10;0r9OVK6DcU1bxgMhB1+pjQh0TPZWZ1lPzrEpfuir7MtzDb4KW9dX0jF/prwDAwO1PXsm4MP1RXxz&#10;6xMzTzKlDdvjcOmH6FCboV/9tW8laj9sRz36Hpi2NjIy8iVfn/Um3TYoN39vLO65h40bK5KVHWhv&#10;8tH2+Hn540XzzdnXGWNJ/2CE7Pf1Ccqmb8dl+fa3v115XXRKf96xMBZo23fqixzGYNowHYuvvtk9&#10;m3NM//SmTLiJXeg00Gmg00CngU4DnQY6DRyIBowXjUs8axgXGR8Zz3g+N9YwbslxvvGea54zjbOX&#10;33V35cfk85h3iTZv3FQ5MpdfuqSseOCecu9dyypH5tqrBsuyv99QHn7wvrJ65UNl5cNDBVfmxuuu&#10;LHcsu7lYd2bLqy/V9WHMdW17942y9e0t5c3XRspbr79ctr6zpbzzxqvl1ZEX6n7PxzvrfIjnG+NN&#10;zzCe2dsx6YHopbu300CngU4DnQY6DXQa6DTQaaDTwL+jBnIudbz9V3FkPB/AZ8w/moPO93Ppwtx/&#10;YtZ+e1YwNwtbsOEfmBeFi+AA5Ny630OB8Zindt68pzn7sTgy8jB3C3ODW8MuMk9zqC3+4DjnVcWB&#10;RZkDhlmYS+/HijOuuVeymovOOXblUfb2ecI1aVmTw9yudyDNlZvjhvOYpzUHbD7aZl79d8f+d1k4&#10;b1bxzVjf59n90Y4v1lTZ2+ODyOtAQyurcikTHMN8smNlZwOe9cQ92MHzI1yRnSg7fJSOvAtx6YWL&#10;y98uvaAsuei8cv6is8uis+eUcxfOLRcsXlB1CXcxn8/O2vokY+IN6tM8On4IPM7cuLn+lfEe/eoV&#10;D5WH772vXH/Z5WX2wNRyyvG/L3/544nlzMC54TtZp2RM25E2fcATPMvCL2Ef9MU+pY1ftHD+rDJl&#10;8inl+GOOKif+4bgyuOTCum7q52sBjabDTqQnwAXYN3zq9Ehz4dx5ZelNN5f1Tz5VXg0OwXPPbCgP&#10;3HNvuf7Kq6oNsRmYReIJ0kisQLp57LyyaAd0Rr+LA8e/4epr6no10rSuwKNDD5ZbYx0W18SDBcEC&#10;27LTRQZy477ByWGT8BJYexs/4/bv8a/gLngC2jrMW2h1zR6lry3CfcRXl9rnK7He1BMrV5U7brm1&#10;LLnwonL6KX8ux/330QVH4bpokzDhVi8pE53gFcyeObWcNWNKXeOnfs+5RLniXRprF/kuFgyMrWib&#10;5jQytO3auaw7x3QMF8Od4s/aNaPaehb3XynQOa4Tu4URKzdbYVvwOBsfp42yOdh24tYjgcFlkE7a&#10;R8slML8C84djq0P5PHjf/VF/K8tTqx4vdy27rVxwzqL63Rf8kqujPZqfae0380h9sxd8AD7V5r1w&#10;dWbPr7IpaxTAt7VT58RTNj6D/aVNkFl6mXbmJX/8Nzikdg5D1y6khb/2dPQ9z28IDuf9y8uc4Bj4&#10;Zs3M8GH33H5Htb9Mxz59pzxgsOwEhs624Zn6EVgk3BEWCGMnPz/T+jb+WF+qn2Rn6kNfiF+hn1VW&#10;OClfh2Pguj4G/qxO5G9LO3bMTunLPd/5zncqbg4fpV94uEBH8s76dQ7+qBzaPb+tLasDdoPrQH66&#10;0n+rF7wbfb0g3wz0TP/mCNmZcsEs8SH8Vj7cUWtesDttkg7VX+o10/pH96mH8fbS5cvUiXULcJlw&#10;VycFT0L/rX7IpK5wNfWZxgpjBeXLMhqT0AsfpHw4Y+p+IOwGdwsnBG9BXfCpzsFy+b2ss8zDb+lm&#10;UDfsBb9K3asPPAQb25eHtNjcmsj/thiT8Je/+sXhZdb0GWXj0+vDUKNe9h54P9/KmnLyx7gAxm14&#10;KGyHnfAr6lQ/wpboPDkr/L7r6UuVkZ0oI5tlV2xVu2GDxk58GD5Q+n912bYh+mp/8wXaCNvSzmHo&#10;6lW923zf5fvf/36tb/GMOcfix0jXWEYb1LbZMDvNIM/Ui+NWBjKyDXrhe/v9Hzt179e1d/HbtqZP&#10;la92RVfW5dFm1QlfyT+rA21QfbAX/hLPsfWZ47WbPK/Mym5sZgzOD0hL3fJPbJBfTV4YvY2n09Tf&#10;wdzjL7JF7UqboRehlT/z4/fyuvu086+yL/fi+0h/MPht/DA7NQ5l6/S9PLi6yp126h75s/HMz7n+&#10;Ouf3yID3rM7Un3Enf60PcMzPtulK56sC+3KfskmH3HyvcSDfrf7TLvn49CfGynleHv3yflW+Y12n&#10;B0Efw4boC88IJ5Zfw5XUN7vOnjO+e/hEnDP6pyu6VDb2yHcMx/hRnSurc/TtfnHorK4TJ6EudBro&#10;NNBpoNNAp4FOA50GvqYGjDvacZw5Sc8xxp3mpzyPG08arxg/ea4wJvbsNv2MKeXOpcvKOzFG8T5O&#10;rpv8cYxXdn/4UXl7yytl8/Mb6reRbl8a8yn33118T8laMHgw3sV7YdP6smblw+XZ9bEWepw3v2Wu&#10;641Xh+s3m1Y+MlQee+iByqt5YtUjZd0Tq2oa2999s46bPJMbR3mXyJxD+87P11RFF73TQKeBTgOd&#10;BjoNdBroNNBpoNPAv70GzBlOtH0VR4YCzDXCl+Gv7Xxtiw14PvDbdfOW5n1hRuZ+bfAk86HwBteT&#10;+2Bu2VynZw1z2G3I5xKYtfzF7Z/3NB+awXHO6zqWpucVzwat3OLnfKtj7wLA8MnVlsm1DHSojGSB&#10;ieU7mvAcuA68DSYBUycnLg8d+A4MLohvLcHtd38c77bu8S2rwPLLF7JnPvu7Nz/c6sI7A/AdWAb8&#10;LjEecdp4+5tf3iffDOax1aV5eFwTeN4RPzus/PaYIyvPZNGCOeXqK/5av607snlT+Wjn1orbW8cA&#10;jqm++kPWp/Oe9czj0z0MrGKaA9PL2VOmlaknnFSO+ekvyhH/9YNy2nG/K3dcc3156/kXP7cz9yt3&#10;W7/qVKArWI86xBvI7z/BNX962A/KsUf/qpw958y63imZe3XXW6ekJhD/pNXqlZ3Ar6yn6jk516W4&#10;cNG5gb8Hjye+jfGn2HItfPyDDHTaltvvbAvygXGwMxjen088qa65MjkwslNOiDUeTptc17+wxus5&#10;8+bXeNqOtuXe/rTlKW02q73C1HCEYDdteVK2/r1yqm/tW92kfsnf2obz8H11h2ORmI1v2kwPOznt&#10;5D/VctANrsyaWM/Dt6P+h70z8baiuNr+v5e1vuRNVj7zaaJv1ESNEE3QGINDREA0cYqJigkOqCBR&#10;4hgcEEUcUIGA4iwYQcU4gaiIgIipr391eS6bsrrPOdx74d7rU2vVqe6qXXt4ald1d1Wdbvpc1EP8&#10;Sdn7dcnsZr34ohnp0aX35/1nuW2ab2OxH4130KIX/YC1It7PoBDxVZ5S5hC0zokM5hcU1A46P9Jp&#10;aQftzHjG2jPtyFowa3mMTTOatXX2OTB/w14X1qsYH5nvAWcCbRb3LMQ2pP/hp2DCGjD+ctnFzVp9&#10;sweMd1nMvmBGmnlesyfr2rlpzdPNO5E+3p554nfgVuqaC5sfePK/K/ZxMYezefPmfEz/Ye2ctTTW&#10;2s9r9iOy7s3eM8Y0dJPe8OJY/sE5cnWd4Zx2ZD2f9U36Od+YOOr7P0g//N7/pGP/39Hp11N/meY0&#10;/reg2evCfjbeL1NekyIeyGJ9j2uH/ruOTNYCGf/Qmb044My1s5ybAhP6D7ZgE3v0sI99Gqw/02as&#10;ybJ2Cg3XJ9ogBukDtrQj6/LsB/jOd76T93+AGXsQGFuhxR54xD4FP64P+AJjCvigN3syGGc5J5/+&#10;Sx+CB7rDL8onn8i1ljGKtePYHuSx7sveB8YB9pvWdIn29ToG765IffyZdmKsxf+1xk8K3ox56INv&#10;aO8P9cAk+hdyFCijTXknEzYTSBk32S+CLHiyV0H9jXV22lsBvQhgGOUoj31N7CNe0ey3pC/rnSD0&#10;afa7gSc++uGWd9M9dyxO5zRj6KVzLk7r/7U2v9d7z46Rv0tbtqGTcOaYfhXHU/KYH2ZdnnYHS9bf&#10;8Rnu+bg2bG76dbQT3vDEX7hH4x6AeybGLuafGQsiPbRx/C3HE8rAjOsdfOh3jFXci9FW5HOtL/VG&#10;d3hhk3gii7alvaIO+DM+S7kCddQPyMMe6nGvCs9YJhtiffHpSkt6eMKbcZg+zj4YfJw8dGTenvfn&#10;YCv3ZODLcTkGwbcrSifGC8ZPeNLGpIzb7FXAztjPVedwpbRP9NM2uegYxz3aLbYtOHT5F3XBFZvx&#10;dejL8RjZ5MO3xAR58JCPSU9oGZ8Ze/Bf6cn4EPURfaxPOTyjj0FHPr5AABvaDt0jHXrSzxiPeU6g&#10;/0V7Im1mNIIfbCTSp7kfY18XY2T5PCcR6Ib96BDtVblS7IS2DOTVsCvpfG4EjIARMAJGwAgYgRIB&#10;7iFq9yDcm3DvQlm8z+D+mvtj9oxzT3XLDTem1U+tbN6R/H76tHm38/vvbEkfNHFHU5c9Mux14XtJ&#10;vAPm7Tc3pK3vN+/A+y/zws2zdfg+PfnbPnh3+B3kO7Z/lN7c+Epav25VWvNM8x/BFY+k5Q8/kJY+&#10;cG96cMnd+d007LfhXpV7SvTiuYT7Vt0Xlrb63AgYASNgBIyAETACRsAIfBsQYK6wK/azRwac4MHz&#10;APOx5bwkc5jlfLDWKpiXZ36WNaWSJuJf8kQec6oK1OW5hPwY4vwpPHROqvU35ame8NC55m91Dn2U&#10;Q3mpO/POrD0w58vaxIpmHYv1LNVDV9aF+BYM70/hez3s/x/6ztLQMxDPQaMV1Dbix3opa5Cs/7HW&#10;rLlo9Ku1oeoNmoIL+ESMaWvWClnHW/1Ms/bdvCP0hXWr83d0+d8E+4SGbB9as+V/ojy7xWdN+MVz&#10;8OY5j8h6AlizDrbsH3enpx9cmtY99nhau3xF+tcjj6UNq9emL97j/xYHW1P6mPiTgg9rPqxv819r&#10;/vPO3q4VjzyUnn5ief4PB8+xzaLksO7sw1B7Iyn6K+f8N3bXZzvSxpdfyc/Jq1c+nd8fs3jhbenO&#10;v9+enmjewaE1JtpEIR6TBxaRt57PweGxpQ+nB+5t3rVx8y15b8LC+TenR5v3u7JO+lqz/gGuCvgI&#10;z8dRZ5XRjps3b85rJvg1MvoJ0LE/gPVa7EVG9IXIBxuQwV4I1vzB+a7b70i3NToTsWPdqtXpvaYd&#10;GkYN1t/UQDjQt9mrNvP356SLZp6f98js3b2jqUC9oTair+EvWh+K7S2M0bfEAxn4MOuczCtACw31&#10;o23i900tD19OxBepsoV2ZgxgfZg1atZS2aNIn6FvgkstYJ94xPJoN/lgw5oz3/Na2by3iHeu8I1t&#10;9jbxve0GtNx+1ANP9ATrWqBv0/9IFWhf/Il9IYyj7EPB31nn29T4J8eEqCvtEc9pN/w6thPHjDf4&#10;IXNZ2cf2fd38z+u99NG7/0m7Pm32MO5pvv3T7D0gyk+QRV1skQxS8tBbfgkd5/BnjGJMKcc2aKir&#10;awr0XCepQ8paKWv62MxeLa4xZTurnWQb/MCGfsV7NHh3CXttljf7FeibyICmbMdSN7ChXdnbAC/e&#10;k4IPoRNtUtZHvnAAA/V//I82ol2lI3ajI/ZgJ/cIpU/AizzxpU5XgL4rYrcCPk+/lg2lbOWLHh3A&#10;Hf61UOZDj7+Ag2wGT8aQ6B8lL/igS8kv0lGO/vCjHUSLjzLfyvfNfj/9nHTJzFl5DJUPRx6Hclz6&#10;neR28QJH4YCPR1zBRdiUPKBDHm0GXrFeScu5+ib8avO++Bc0EVvJwO8ZX6IMaMWzJo88ZMU6okPv&#10;Wl3ySvp+MBTfthR88Cv2F7PfgL1fjOsxQNNLFuVdMfLTcaQHj5oMMO/yefEaaQq+yIoBn1NbRN04&#10;Ltsi1iuP4cF40eavJT280aVLBjzxVY39JY/yHPqSH+fRLs6hK2kjTcmXMnTgOsO7gVjP4b4sYjla&#10;7Qcf8aKf8D4i3gM3v3m/DdcVjTHoFOXXdMZGaOR3pORhC7GrfsnP50bACBgBI2AEjIARaEOA+yvd&#10;b5Q03G/o/kY03M/w7Mu+9C2bNqcvPmn2UzfPafzni2+g72j+O7Rz+yfps20fp+E5q6925+/R7/mC&#10;+TruZ78aemdMkzJfyjuR2UujMuj4rtLunc3zZbNfhm8wvfj8mvwemrv/sSjdOK95D2/zvm7+v8Y8&#10;As86Ctxndd0bis6pETACRsAIGAEjYASMgBGYjAjofrgt7bVHRnObwoZngji/q/lNlSOHOcuuwDMH&#10;PFjrUZB+8ZxnjrYAj3I+lDz4KMRjytCLGPNr+rNGQz51ynJ0KjGRvJjyTML/8mfNODd/a+jVl57L&#10;e2QOfKNn6Dko1jmUY9lCGnFnfYh1Tua/+U83+xhEK+xIRxr0jFi2Bees4eiZrpbyXh2Fmi5gDR9S&#10;Yo3m650Nj68aO2j2WpSASgq/uIZaIWmy1E6s+Te+s/9dQGrHqBPH6HlQqOi0u9k3wxpm1vcg4gMn&#10;tBVR9qvtDlDsP2r472t8lf+obG3W+T/5aGv+f0r+zgayQ4i6ks1aTcm3PA/V+zrE/uiH8VgMsIn1&#10;XtbLmS/Y9l7zf/1G953NXEL+Rsh+zJhXKAN1CfgWe2TOn35W3of26MP3H/S/mwPtdoAD9pdtxDgU&#10;ceG4hgH52CJa0nJsOCDp8B0JDyRyHMdm8qRnmU8ZgXLqRT5DJd/c86V8aIf9vGkr2gmfTnubttnf&#10;dqS5PfdXqmFKHvLhNcxvPz35REJtvKUtqC9dRLu/ek7ke5RxranxYa5qRzNXxTtv9jb/64r6cyw9&#10;5NfRB0pZ0inmx2N41XCINOVxzS78jnELXuJHin28J4O9MbzDi3fKcB2Qj6Nf2c6yr1/dwAE5Nb2k&#10;O7pQjjxoJZe60jfS6piUetRRvVhWO4ZfrxjroQsyJIc1cPII8AGrEiPxp05XiD4MbVufY9ytyaAO&#10;smKoYQYdOmf+fFOp6Xfrmu/VXdzsj2GPDN+uy2Mn/XGEIdosuciWXmqr0h7EQh/v8cijXrSfY/jJ&#10;buqIN/RdAZmqRypMSBXgJx2VF1Pd58U87dFRHjwkJ+ZF28pybGhrf/EYSYre7PNhDpzvLPHeJ/YS&#10;ko9sInZDQxpDxBe9e0XsJ5YBnMmnHZCBbKLyS/qxOKcNYnujCzqgD3bV9O5Xj9KnaU/xRSbYEpBB&#10;PnmlH3AO3jHAV7xLH0F3bFJ5m/7wjHbDX/ZGHeL+PPLVTtKJdRze6VfbI1Pyjzb0e4zMaC9yeQei&#10;vv3Fcwn2Qoc88Ij6c5/IGIHe/QZo4an26bee6YyAETACRsAIGAEjEBHgPoz7E+5lavdk5FMe712o&#10;/2Hzvxv2wvCNJf4v19wMHjzH8DXzgHvz+2PWrl6Z97nwjSXmF/mu0vatzTsLP27esb5je9r3ZTNf&#10;3uylYa8M+2M2vfFqfncy+eyZ4T0zvIuGbzI9vnxpuvP2hfk9vHwTm3kB3VNGu3xsBIyAETACRsAI&#10;GAEjYAS+bQhwz94Ve+2R4b6aec3II2JYzvGyvsC8pp4VqAsP5i2hJcZnDY4jf54/as8gUSa8oaGe&#10;guRJz5gPnWSKTuXxuYEyaBUpo14M/I+bd/Cz9ohN/F+AOVzqohN1wID/R/Iec9bwr/nz5emF51YP&#10;fWOp+Q6M1u95D8lIQ8Qg6grO/EeU+W/WSnlGQi+FEj/lD5rCJ2Iaj+HFnhKe4fL7c5rnPtneLOzl&#10;7+FInvDTOSl55bcOyMdOsEe2wn+b471N3peN3fuaNlCo8VUZqfQlBR/WFCKOQ/riA/DcH3kXavNO&#10;oKHz5reRJz5N5kF67W6+d7Gn6Q9fNby/bnT76otdiW9gkKavvrlmTH0CtqmvRDuHSod+c9uzpNoW&#10;WT9tAnxi25NHXTBUv4z9gHJkRt8irxai3ZRTp8zjHP6yg/Nh/ujYnMe9Mdme5t0ee8GoCawblbqw&#10;BsL/ns8/56x00YXnpxWPPjT8HtpmgbipNdRWtCWysRMMDm7bzD7/oFOp94HSA0eyBT6lTgeoDu+R&#10;8EQqOmFrtKXUEzwYo8GVPQLgoraJmsMDXhF/6lIHn8qB9mv8eHhPFi5HbPKYF+oVop7QxnOOGVvp&#10;k6x3IZfzaI/8KNYr+XBOHdmIDfBjjC71/m+zd43vhrPvLO9jo3ITqE9EDnwkDxzEd4jywC9ywJYI&#10;hpyr3gGqIZspwzb0om04V4i6kwfdMP77iUTP+1nmz5+f1zxZiwQzyaUtiQT0QCcF/Jk+ha7IU+Bc&#10;vJVHis21fMpKfclDXuRLHvVLHtApvw1X6ipA3xWhq+mj+thXk4MOwgpajSPIioF9ftwTlO0hGujh&#10;IzvRBX+O2IuWFDpklTqRjwzKDtJhf397641/5+/68a2lvEdm/7uQIu9DPUYe+ihFB+FR8sQ+7AVX&#10;/KnUl3LsIAoX2UNKOVFBMkWjfKXClXN01FgR244y8YYG/uhH3yBEHpxLd46hqfkIPJBBO5a6lfzh&#10;QyjphnIP7ReduAflne5Tp05N06dPz9dDYSqu6BLlyr/IJ1DWFZFDG47XEG0bREfsFzby7V71wQFa&#10;hdJvlE8qTDmWv3PcFeBN+5V9hjo1O6MuXXxjGXXU9uTznrO5c+fm6wV76uk/CofCX3XLNOrPfwf4&#10;dhzvtYvyqINuyCWWfVg8wYdrJOOu7mMif9E5NQJGwAgYASNgBIzASBHgHoP7E+77dO9Y8hSNng3i&#10;3Ny+3c1cQfPck+e6mv8v8H6Z5ukjvydm3Zqn041/uzYtvOWGtPHVF/Nc1r49zbzp3ub7r837kNkb&#10;w7wWc8afbHs/bXj1hbRq5eNpy+Y30vaPmv+Xfbotsbfmq93N+4GbuUm+Cf/Opo35e5bM/3LPpecd&#10;dPb9UtlyPjcCRsAIGAEjYASMgBH4tiDAvXBX7LVHRjiVc+/kaw4V/uW6HXmskfQKtXlQzZP2qhvL&#10;kUcglV6xvHasOpSxFsB8a8wjH16sg1Behq61A77vsnr16vTbM09PV17WrFs1/xHgvZpD704ZWr8f&#10;+uZQyXWw8zhPjz5gR0BvvuPDe2Ruu+22rAtzyjH0i1OsUx5LnvLRAbwO5O/fV6L9JUUa8S71iWUc&#10;K0oW6a69zZpCU9YmJdLquJSj/JhqHp5nWJ474/eh8rNqfgfO0Do2fhP9gzYZXgPdv4apfR/xmTkf&#10;B6HohdyafuBJX4mY5KoN//82+V83z99NYRObXCJ7Fxp+BNmiunrGz4XNT413DWvRxzT6H3ofaHfU&#10;GZpTqI0dwzx4V8x+nbGDbzSzT0F50LFvIOJLHutOfBdrxnm/S5fMnpGefGzZ/j1XTZswn5A9oo4l&#10;9QmMWQpgFHXnWOsww225nxhdauOWeB3uFF3QX4E2ifqhL2tRoiuxVD1S2jC2KXnUA4tqQO5w+w29&#10;T5i5IOXFOvgDepb8oZGvRPoaHe1e6x+xHm0HP0LEIdIMHzd7sXjnxt7GF/J7ZPKeraaU6uz9qQRh&#10;VPo7tiFPsqmKvmWATmNkzcZIjwyuo9EHo59CC43kcN1ZsGBBXvPk+1rsMSzpxR892/ChjnyKY/jr&#10;XPVJ0avMj/LQjfKShrqUCQfOCehEfr8B+q4IH2SXOiGXegTaAP8usVAd6Eo9c8XwIzvhAT/xhoT+&#10;pvYJVfJhaSt1oZVfIBeeJR2Vyc/vb2p8dsPLzfuDLr0s/fGiOfn7Z7X+V8ru5xw7SvxiPWyLuoGZ&#10;cIt0jLX4caSlvDzHbuRFDNFBeJKW/DkXXlEmtG3YRTpomD+WjFgW9aMcO+J1I7Yr5egR64gXZTX+&#10;Kh80RQe+Y0ZfnzJlSv7ekr61hPxSljAqdZNebWkNa3xSeKMHGJR08CtlDWrjoPSlDtIRPiUe6Cb9&#10;ZLvoIh/2wOEf0OCXkQ+2UxYD2JAf6cjj+it5pFEGxyVv8aQMGfAAZ/FQuXSI8lRGSj141wK82O8/&#10;b968/E1Wvo3Knv/SplrdfvMkGz3gi0y+n5i/w9o8HyEvthPl2EKUHhyTDxakbYHyXjRtdZ1vBIyA&#10;ETACRsAIGAEhwH1L1z0H9zfcc5SBvFw3zmXtnycZfjbLj5/Ns+cnW9Njyx5MF8++IP3p8kvS82uf&#10;PWiemPnGA3NaQ/OR72zemOeU//P2m+nTbR/k/THskRmeX272yWz78N20cuXK/K1t/q/Jnnr04r5K&#10;92Wl3j43AkbACBgBI2AEjIARMALfdgTWr1+f3zXCu9r537n+16f7fuYnmcPU/KbwIq+fPTCin2gp&#10;dsf1jzb9hRflca2A9YtVq1alCy+8MF1++eVp6dKlrWsrbbz7yUfPrrhs2bJ00003pSVLlgzL5/mI&#10;fQcORmC8IxCf5bVmgs6sDfGd5Tlz5uT9AE8++WR+/qcvUOZgBL4NCDB/F9cYN23alBYvXpzXPUk1&#10;h0e/KEMtr6Tx+fhGQPvdWHfmPoPIMUFl49sCazcIAtorQJ8n8h71adOmpTPPPDN/a0m8JvO9uWx0&#10;OnIEeO/Y3XffnffS84zAu9Xwq7G6NpT+O3ILzMEIGAEjYASMgBEwAhMPAZ7T+OYk7/omclx7duNZ&#10;nvt6/uu4devWxP9h+Fbm5s2bcx32G7MPhv97aE8y87zMUVOPvLG8t5t4yFtjI2AEjIARMAJGwAgY&#10;ASPwTQRYZ77++uvz2sqKFSuG973EvfPcj/MfVe7fuQ/X/plvcpt4OTwzME8MDuwX4n+Vg8wPx/X4&#10;uEeG5xL27s+aNStdccUV6cEHH8zPL0JotDBE16747LPP5va94YYb0oYNG7J4nrVa3wshBZ0agXGA&#10;QByH6F/qm8wT8K2lM844I5177rnpoYceyvMK0Pezt20cmGYVjMCoIBD7CHNkfDODvZHs0fQemVGB&#10;eNwy0V4I9kbNnz8/R44JKhu3yluxgRGgr3PvSOTelb5+3XXX5e/lvPbaa8P8mA93MAK9EOBe6eWX&#10;X87/N37jjTfy/uKx/J9x6b+99HO5ETACRsAIGAEjYAQmIwLcE/Gsxv8qiRzrmZ6U+3zu08hnzwvz&#10;8czDM1dN5Jg8yqCBljrUZX6a/TY8D2guYDJiaJuMgBEwAkbACBgBI2AEjMBoIcD36JcvX57uv//+&#10;vIeCe2tC3MPBN3tYbyNCH8tGS48jxYf5YPb/8J4XcMC+QUJ8twXPJsKG55F33nkn3Xrrren2229P&#10;7FWJ75wZREYXbdf+GMqY9+Z9/FdddVV+vzk66Jmri6/LjMB4Q0D/g0Ev5hLY18b7r3iXzIpmf5/6&#10;osaw8aa/9TECY4GA9o2JN/8v49pDH9G8WEkDbS1PPJxODAS452AulHlS9ksQOSaPMofJgwD9lUjb&#10;cp9J5N6c6+CaNWvyfLmshcbXQaHhtAsB9svHZxPGjbEYO2r+26WXy4yAETACRsAIGAEj8G1HgPt9&#10;nueZB2PfC/thiOyDIY/5L2jicz3PAHpW4Jkgln3b8bT9RsAIGAEjYASMgBEwAkagDYFt27blufY4&#10;L8q9OPfUBOZQedcKe9b13hTKdNzGd6Lkswefd6ywriib0V1r7l12RHrw43lEgXln9qgQWbeMYbSe&#10;VTTv3Jby34IVzf6BRYsW5fUzfZM26h318rERGK8IMCap3zAm8U0Rvg/HO5r07gR0l2/HvjhebbJe&#10;RmCkCODvpa+rD3iPzEjRnRj1mSPl2k7k2GFyIVDe39G/ifRv7juZK+eaGMcByhyMQBcC+BDPObpe&#10;QKtrRle9Qcva/HdQPqY3AkbACBgBI2AEjMBER6C895I9ui/TeVsKHVH3V210zjcCRsAIGAEjYASM&#10;gBEwAkZgZAhw3x3n2yM37sc1Nx/zJ/IxNpWhnz0ysQ6YgJuCeMY8ldXyVDZIqmejrlTfutV3bqXX&#10;IHJMawSOBALyVdKyz7AHjXdlsH9P+/ug0bjl/9EfiRazzMONAP4u/y9la71T/SiW1/JiuY8nBgK1&#10;dqzlTQxrrGVEgOsZkfaMUTSxnRkD4v4oX/+EktMuBPQsF32pi36Qsl7+Owgv0xoBI2AEjIARMAJG&#10;YDIgwD0690hlII+yWuR5X7Gsx3ntOaFG5zwjYASMgBEwAkbACBgBI2AEvomA1pMpqd2rx3lTjtk3&#10;wpzqZA2sM7StN/ayWfPBvehGszw+D9WOkaXnrVr7jqYu5mUERhsBfLpXv+I/9NAReAetxjT7+2i3&#10;hvmNRwTwc67JzKepH0hP75EREpMzpb3LeVb8oeYLkxOByW2V5sJpU9q67N+0swL35nGPjK9/QsZp&#10;LwTwo+hL0I+G//Ty3156udwIGAEjYASMgBEwAt82BHTPX973C4dYzv0aUfdcmgcTrVMjYASMgBEw&#10;AkbACBgBI2AEeiPAmjKBe23Wmst3p5DPfbfmUEdj3rS3VoePItqLbeBBbHsmqWkWaTnm2STmUQfe&#10;rFcSy7Iaz37z4NUVu/iMph5dclxmBEaCAH2n63mfdUH5Mt9/0zF9zcEITGYEYr9QP5H/Y7f3yEzm&#10;1k8HrWvT/kSFcs1b+U4nDgK0IX2cGNtWFrCfW/0dGuh1XqNXPadGoBcCo+E/vfy3lw4uNwJGwAgY&#10;ASNgBIzAZEaA+3bdu/drJ/doXXFQfv3KNZ0RMAJGwAgYASNgBIyAEfg2IMD6cnyHitbf2ubnP//8&#10;8wkPS/zfbTSGZ4t+54hLOtYla+tT5LMnR88tSqPcQY/h0RWjHsiPurbZPqgOpjcCY4kAPhvX/srx&#10;CL9WiHve2PPnYAQmMwLR37Ezju+c0zfoL7VrTS2POg4TEwHaOo6FE9MKax0R4LpHLK95oqH/E8vr&#10;o+qIzqkRqCGwffv2MR0zevlvTSfnGQEjYASMgBEwAkZgMiPA81q8R+I+X+d6dicv5sdynveJ5Ryw&#10;MFPdSKcyp0bACBgBI2AEjIARMAJGwAgYASNgBIzA5EGgnBsozyePpbbECBiB8YYA85XlviTp2Jav&#10;cqdGwAgYASNgBIyAETACRsAIGAEjYASMgBEwAkbACBgBI2AEjIARMAJGwAgYASNgBAZBoNwTU54P&#10;wsu0RsAIGIGRIsAYxN4Z3u/B//j0Hz6O9a6Xrr01I5Xv+kbACBgBI2AEjIARMAJGwAgYASNgBIyA&#10;ETACRsAIGAEjYASMgBEwAkbACBgBIzA5ESj3xJTnk9NqW2UEjMB4QEB7YMaDLtbBCBgBI2AEjIAR&#10;MAJGwAgYASNgBIyAETACRsAIGAEjYASMgBEwAkbACBgBI2AEJjcC5Z6Y8nxyW2/rjIAROJII6Nvw&#10;StkzwxjUT+CdMg5GwAgYASNgBIyAETACRsAIGAEjYASMgBEwAkbACBgBI2AEjIARMAJGwAgYASNg&#10;BPpFoNwTU573y8d0RsAIGIGRIsAemT179qRdu3alnTt35m8tkUeMgf0x0DgYASNgBIyAETACRsAI&#10;GAEjYASMgBEwAkbACBgBI2AEjIARMAJGwAgYASNgBIyAEegXgXJPTHneLx/TGQEjYARGGwH2y/CO&#10;GcYlgtLRlmN+RsAIGAEjYASMgBEwAkbACBgBI2AEjIARMAJGwAgYASNgBIyAETACRsAIGAEjMPkR&#10;KPfElOeTHwFbaASMwJFCIO55YS/MZ599lrZs2ZJeeeWVtG7duvTEE0+kZ555Jq1atSo99dRT6ckn&#10;n0wvvPBC2r59+5FS2XKNgBEwAkbACBgBI2AEjIARMAJGwAgYASNgBIyAETACRsAIGAEjYASMgBEw&#10;AkZggiJQ7okpzyeoWVbbCBiBCYTAjh070uuvv54eeOCBdOWVV6bTTjstHXPMMenkk09OU6dOTVOm&#10;TEknnHBCOv7449P06dPTokWL8h6aCWSiVTUCRsAIGAEjYASMgBEwAkbACBgBI2AEjIARMAJGwAgY&#10;ASNgBIzAtxIB1p+//vrrtG/fvuE4KBBffvll/vaA6pVr2uU59ES+WbB79+58jA4K0KOPaEjJ6wqi&#10;h994CrIF/bCxlx3SHdq9e/cehKvK4NEVRUd98Ni1a1fGuvw+BOdqC/QbqyD/Qh46SfcoTzSlHjW8&#10;VL8tFV944WP6Nobye6VtfJUf65OH7kSV90pj/bE4BmdsR48YpKvySv/CBvxlpPrjU/Au21JySZFV&#10;yld5qff777+fFi9enBYsWJA2btyYPv/88+G6X3zxRW5f1SUt6ysPfZCpAB15impDlbelvfCJ8jnW&#10;ONaFR00W+vQTorx+6CMNdUs5you4xDocgyO+gq/FQJ2aPuRRFvGP9cbTsfpPqRP6l/bKLsra/Icy&#10;4ngJ0qdsd/SLebX+WWvbQexqa3/4gi19JQZ0xc+I/WIIr64o/sJB56TYLx02bdqU/vSnP+V9Mcc3&#10;+2Bmz56d5s2bl8ci3iPDmDRz5sy8P+bEE09Mp556alq4cGF68803h3nAM9oMb/beRFuQGXGnDoG8&#10;SDeUmxJjHnxUzrHORRNTYaE8eJIXA3lcJ+HdK0jfkgf1Sn27aHvJGWl5Tb8untDHtoJW+tfqQQtm&#10;pRzOu6J4iUbnpKX8WDZax5LblkY52I9v1dq17JP036g/50TkEOBBHQV4k0cag+jJoz510EGBvF4B&#10;HqXO1In69eLRVg7froiMaEMbH+Wr35W6wSPiB33Equz3ohffmJb6iLYfLCOffo7h3RW7ZPKsAral&#10;vpIb7Y95YFHip3KnRsAIGAEjYASMgBEwAkbACBgBI2AEjIARMAJGwAgYgdFEgHWUcv6ZOUrmekm7&#10;5kfb5j7Rj7LIl3PNozP/KRldPEbTzrHixRyxInaVsUsutvcbu/gc7rKo80hlR1614zb++FI//lnj&#10;GfNK/vCVn2p+P9KXx2X90T7Ht6RHF2/0KkOZJ91lI2m/gbroAeasczFu7Ny5s7N6lC9Z7777bl57&#10;vvrqq/N3TpQvRvDXuov0lN6iaUtFF+XGPPGLaSyvHbfJ6jcfWzQmxPGwrI9O0Gnc5bhGLx1lA20Q&#10;982RLxpSAqnoVV7KL8+pQ1uIXrxqdG1lJe1kOcfe8WQzbYSvEEu9yIttqON+2wL/xQ8UNR7Bl2P8&#10;j7GAMYHzMuDP+LLqkeq41LWsy7mwbktrdco89OObSrNmzUrTpk1L119/fVq/fn3aunXr8DeV0POt&#10;t97K75rRfpkrrrgirV27Nn+fSTyjjWAQg3RUHlh3hbZy+MBbGEOnSF5bvS5ZXWWSp3aJspBHOUF0&#10;5B2uEMfD0m7O0Yk06hl1K22CPkbVLXnDA9mRtnas9iCVn8MLudQf61DTKeb1ki9d1b/RmSg8xKvG&#10;BxpdI2I5WLD39eOPP47Zw8fUE24cS4byKSOvDLo+cr3jm2nbtm0rSQY+R1ZXLBmil3SXjpyDGeMM&#10;uoFJLWCffCTyIJ9YC/ArI/wlu1ZHecgYaUBOV8TP5euyvyYXnT/99NPsE7SdfExtHu3nWHxHqr/r&#10;GwEjYASMgBEwAkbACBgBI2AEjIARMAJHHoGuuYV+5jiOvAXWwAgYgfGMAPOJxEMdT2rzmZqjZD73&#10;UMcw8WCuk+O2QBk6MIfKOhvzwZpr5fhIhxo+Uacu2yJdeQyu8O6FL7h06UAbtelwqD5R6trrHDno&#10;qbl8jnvJ7mW3yplLlx9KD3wKWfyHX3SHmopnW9qLb1u90c6XHiVf4a61as7BR/klvfrbWK9BoK/8&#10;lmP0If773/9O1113Xbrwwgvzuxveeeed3N/Rk3LWT7CFY9qdINtJBw3o0NY/St5Rjo4jTSn7UPQp&#10;ecTzKDPm65jy2H7gw5hZ9g/Rl6n4w0ORPOqr73IMZkSOCapHOpGD7Io2kDdZgnwjtlPNvlg+qO3U&#10;RU6vIDrkd8ljHMLPGOfxZSLH6v/U7YrU7eKPnowx7Hthj8y1116b98dIf/m4zklfeumldNlll+Vv&#10;MP3zn/9MW7ZsGS6u4Ukh+hJjUHvEPI7J72f8haYrlO3QC4cuXtTFNmRGPv3g28V3pGVteIsv5dIb&#10;3XvRq14/qbAAj7ZY8hFdmT9W55LXluIjlLWF0sdo74hhrX/Ar8a39Mc2meQjt7y/F0/xL3Xr4neo&#10;ZcjsipFv6WcRp0in4xJ35DBGMMbJtlr/KuuJ3yAp/MvxaJD6okWXrii6Q03BkAg2MZBX+kcs97ER&#10;MAJGwAgYASNgBIyAETACRsAIGAEjMHEQYJ6iK04cS6ypETAC4xGBOMcY53o1rzmIztRnvIKngvi0&#10;pczxqg40ZajllTTlOXXgORpzvCXvkZ6DEfigH7ajI8c1O6FlvS+Wq42kB/W6IrKoU/LnnHzm27t0&#10;kJxDTaXbodav1YOnMBT/trRWf5C8Nr4xv42fcI+05XFb3dHOR676BO2tfjeoHGwS9vDoFdr8T/V6&#10;+Tf1CaSseTz33HPp4osvTmeffXa644478v+KRSOebSkYlKGWF2nUP2oyyrasnVMPvIlgpwAteYMG&#10;+IE7kWOi/KxfXmpD6rYF9Iv6RjrVx58GCfDsCpIJX+w7FHy6+B9KGbYqRryVV/KM2KidsKOGVRf+&#10;Jd/DdS7sSbGlFnq1Y62O8qgLHmAzUv7g10sXyrsiY0rUA1psV9tQ9p///Cc99dRTacmSJWn16tXp&#10;k08+yXVi3ciDPbrLli1Ll19+eZo7d2568cUXZX6uF2mRxxgTeQ0TNwfgVIZYnzJoqM9YOkigHZAP&#10;PyI2q/0pI/YK0FBHGJe6iS+8Yxn0wriXjNEsl33IL4N0inqWNG3n1I1+Izrye8VSXnkuXmOR9tIN&#10;mdhFrIUyH34xlLZAj5+q/8t32du6ffv23LfoP/IN0ePfsS8gJ/o79KqDfMqhh4Z30rBvFl7kk0ba&#10;qO+gx/DriuIHDsiENgZsxrYYoENvxgXqlX0xYlraAS11lU9KLOWKrzCJ8ikr6WP5IMdd2FCGrrVx&#10;RjZSrmPJxR7ZqTxS8iMt+DkYASNgBIyAETACRsAIGAEjYASMgBEwAhMfAc1vtKUT30JbYASMwHhD&#10;gHlGjTn96MZcJ/TMtyoyP808Zq85UvFHpupSpxagEV/mTonMfTPHTN0ytPEp6Q7HuXRHf44VmMfV&#10;PLHsl43l3DEYi1b1+8UXemiRDR/SEh/xEu/RSJFTkyXe2FNiojL0ka7KI1U+9aRzWyr6WB559TqO&#10;9WrHtJl0jOXCOebVjnvJH81y5KstOD6UIB7YXOtzJU/RQ4s/01fps6xb8R6fGOBZ+jfnCqydsVZ9&#10;7rnn5j0yDz74YOZHPeREfcirfasBuhjBoy1I90gvu7GFvhvLasfwFp9STpds0WKz/Bx65IIJehDI&#10;i1H6aQwRn14p2MGXGPsj/NC/DJJTKyMPPuheBspibCuXTWX54T4HF3QpA3nR3zgHt4id6oAV7Qa9&#10;8IKOfnCkA30QXWLAFump/HjOMfb0o395baYuOCCTlIg84UefAq8YoIEPZRzDQ5iSB6+oH2XQ9/Oe&#10;sCiHY+mHHOlBHrayjk++AmMYQbZIB3yfvXx/+9vf0owZM/KYpTrQYKsC/KBXXfKRK9mRVnXKlLoa&#10;j6J+0FEfXjU+klHyG+QcDEqZ0RZ4cY6smE+dfvxnEF1qtMjEdtoIX2FMAqu2AG20R/hRX+0c60JL&#10;xD7FaCfHXRFetL90ghZc0PVwhC7dKCOQoo/OwYRIKLHKmft/+DZOGSSvzC/PaSddv8EVfIjyI/EB&#10;O3QjjbrAT/qWvDlXm9XKxiIPecIs8le7k4dttbaXzaoHL2wu8+Wrpd347Ycffpi/Bce3KtnjB17Q&#10;l5gho6anZA+aqp3aUsnDHuRCByalXuRjb6lbpBMu0hF6ByNgBIyAETACRsAIGAEjYASMgBEwAkbA&#10;CBgBI2AEjMBYIsC8ZDlvKXmaV2+bHyU/hto8aG1eNNbhWPW0jlHOHZf0R+JcGIxUNjYyv60gvm2p&#10;6GopdWqBfNq0rV1rddry1H7iV8rEf7rmslnrZM681IVz6rbZrXxoagEMyz0aNTrxaUtrdWJeWz3l&#10;R9qxOB60LwhXtYn0rKVjoW/p33ENifHk6aefTuedd17eI3P//ffn9R7yaWfqxoAt6F0G2Si/Kmk4&#10;hxd8a0FYUKbjtrSsDx3y+w1t/ttVHxnUi+NEF31XGTzAAp5lwA5hX5bpvK0e+rXhr7oTKcXOmq1d&#10;NgxK38XrUMti/xKP6J+HW0dkl/0YX8HPNCZJzy7d4KOxD7q2KF6kXfwiXXkcMURP9gY8++yz+Xtw&#10;Z5xxRtJePsko5VAn8kDvsu/Klii7NjZgd2y/SK9jZCGTyJo8+1zY/8P1kLyRBHTCft6PQVq2Gbz7&#10;0XEkOpR1kYdeNVxqGOJ/NdrIVzzffPPN9P7771f3A0Lf5nfKh4a2jrijE/c9pZ9AO9pBerSlyGNP&#10;Bd84fOutt/J3wzZt2pS/P0Z+bF/0jn6s6wZYlbZwjt3U136YDz74IG3btu0gLGr1YluCU2wr8cWv&#10;ifj022+/nTZv3pz33CALX496jjamJT/0K8c0aOR76My7qlatWpUeeuih9Oijj6ZXXnklbd26NeuP&#10;HQrYu3HjxvTqq6+m9957L+MKhrEdRCv+8H7kkUfSjTfemL9Teeutt6b77rsvv+uK78jRjiWG4jHS&#10;FNu6IvzZv/Pkk0/mcZJv0/3jH/9I99xzT9b5iSeeyLhgc8SBdqRd8UVhK19CnoMRMAJGwAgYASNg&#10;BIyAETACRsAIGAEjYASMgBEwAkagHwSYK2aOMc4791Mv0sCDdRbmMDUvq/Ku+VHKmBNnLYU1gjjP&#10;y5wtvJgL1RyoeCKPeV3m1KnHMfPAzOGT6v/doj+SaW2+FnvACr0/+uijrDNzva+//nqeG3/ttdfy&#10;PDjrL8wfg4EC/MBFfEm7IvXBt4YhOjDXvrlZP6Ad4roc+I/GOoLm70nRm4guirKHuX/0IY1+wHpG&#10;zQfAAx27bKdMAZ7IjLwpk05taS/+8MQHWYsBZ/SNNvSqL/3GKsWuWqCtwTtiBB220H/AXGODcIvr&#10;KDWebXnIoC58kAs+8Ed+P/4NX3igz0svvZQuueSS9Otf/zrdcMMNGfcoF/2j39LHkFPiIH3whxID&#10;6lOH9uS/7KxVoSd9FX6xn1C3K0bdOMY/WD+OOpY0Xef4GbqgE7zQkfZCp1r7gAdlyAODmr2lPNoJ&#10;nuhJCo+y35R1OIdO/VXlvfAXHRiiPzoiH30jzqI7Uin2oxMxYlH6DvqhP/6D7bQPa5mbmzGW//CT&#10;Px4DdrHW/8ILL+R9aOzxWLduXb4m4QcK9FvsKvuTymspdVjj5N0q9F+O33jjjcx7y5Yt2cdiPXij&#10;j2Sof0UaeHKtRxddQ8GXY/xQQXXbUujwM65/8IptS5n0UDujk8YvyaEv6lh0rD3zraXTTjst3X33&#10;3Zk//GIflX1c+8Gdfq2AD4mXxiqVkTIuCUN0j4G6pR2UoyPY8y4u1sxZi2efIfrdfvvteW2aPO5D&#10;sHGQAD12sNZ97733pjvvvDOnrHFzX4at+D68165dm/vDkezfYIYuYF7a2oYfeDAegru+vXXbbbel&#10;u+66Ky1dujTbjm3sJ6HPYHOb3ykfn4Mf93qxzaKfDNIOg9JKj7aUPoWvcK2dN29eTq+77rp08803&#10;Z99hXNOYyPHzzz+f98/It9EHu6I94A32K1asyPs2rrnmmvSHP/whXXTRRenKK69MYErZ+vXrMy5g&#10;FENsn4gZ+WD52GOP5T0W7LU455xz0plnnpmmT5+ev9F46aWXpquvvjr7vt5TE3mPxTE6olsMYIDv&#10;Pf744/mbkej129/+Nk2bNi3v//3973+f99jRN/m+G/5E/+GYtvj73/+esYYnWEe84a1+Tl/kfVYX&#10;XHBBHotOPfXURDzllFPSz3/+81zGHj5wi/0AfxiN0OZXymfcw57f/OY3OaLnec0eaN4VOGvWrJx3&#10;1llnpdmzZyf29tC2+OP111+facCH8UWBMW60dBdPp0bACBgBI2AEjIARMAJGwAgYASNgBIyAETAC&#10;RsAITF4EWBdjrpb5YtY3mWOM8639WM4aEfPZrI/861//ynPkWv/QXGhbynshmCdlLj7O0TKnztx7&#10;DOjGWsLDDz+c/w/JHOrMmTPz/Df/12aO+bLLLsv/kdywYcM31s8jr8N1XM7XMlcO3uxNYb57/vz5&#10;6a9//WteG7j44ovzvDBrBX/84x9zHpiynkDbKESebbgqnzUb5suZY1c95uy1dnvLLbekJUuW5Pl2&#10;2lFrGdCW8/qSP0iKLCI+BT/8gnakrYkPPPBAXmNCD63BsF7HvD3rB/gl+wJKX5AOsrMtZS0LGfBn&#10;bWd+gzf+A6bwRpeu2MZX+WDLf35Z/12zZk32/xdffDFjzv9cRdeWyo7DlYIj64OsZ+GDrJGCx7Jl&#10;yzJOrCstWrQor5myzgk2tBltJ98YRFfWsvE91jHAiPWNxYsX53WRa6+9No8ZXf6NLLBDD3wIPqxx&#10;TZkyJfcVeLJXjnU01vRp56uuuiqv/bCOxBo86+ZxbJH+2INvwl+BPGjhR3/g/8ysM9FHWD9mfAM7&#10;fBLatnZVfuxDYIFPMIb1uz6HfgTajb0W9GfaC33UR9jP8PLLLw//tz/KpJ8zdrC2i3zaEhzhi/7C&#10;FX3Jgx79GJuwl3PW5tquCegFvqyNsl41d+7c9Je//CW37x133NET/xJ3fAU7aWf0GA8BPKUXunEs&#10;jKPvoCv5cXynPy1YsCD7Jb4ErvrvPj50pAM+gZ8zZrHWz/4z1iu5nrKuPL8ZL7lG08ewnT62cuXK&#10;vB+itL1mC/UYx+mTZ599dr5GswZK5Jz1cd4dwPUaXcqAv9If8TPk4bOMX/R7xnV0ZR/KySefnNd9&#10;f/e73yXGFcY13stAna5Ie3EPxBiEv9FPFPB51VUe57Q//Zi9EOwBYe0W7MCFPUDYgf+C5dSpU/N4&#10;B3bwQ38F+h4+sHz58syD+pIf5dIv5W+qi66sF9PHGBNUj3Jo1V/BjvrohG6Mj7Sr1spPP/30dNJJ&#10;J6Wf/OQn6fjjj897Chj/GU8iT8ktU7ADB+5TWLemPY477rj04x//OPNjzX/hwoX5/hD7uAbPmTMn&#10;X1+4/hyOgP34EdhzTFtwHUIX/I7xS3hBA37QEWgf2gn/Y8zG79gfwr6LH/3oR+mXv/xl+sUvfpF+&#10;9rOf5Ug+YyD3HVx71I5tKW1PG/Jej83NdUUBHaKvKH+00za9lE8fo71++tOfpmOOOSa361FHHZVO&#10;PPHE7Ef4Pffv9B/GN67NjHnsuZDPwku2kLKXinuACy+8MB177LH5Wn7++efne3f2lXFPj9/gl4wN&#10;8I9jA20hfrqu037cizHWUpe2+d73vpd++MMfph/84Afp6KOPzrK+//3vZztoe/ro4Qj4UmxPdMXn&#10;8D1sxWe4n2Hs4to5vxlzScGHvSw8H9Afse+mm27KYwptQp8jgIX8F1ngy70bzxHwZL8Nz0X0ffyM&#10;duKdMuzLARv2o9DOPIPFNqPdRhrkR20p+qDHjOabdIw7tDX6671F9CP2+NDPGFfAiT0zjKuMMeyt&#10;4r5bQThwPhr6i69TI2AEjIARMAJGwAgYASNgBIyAETACRuDIIcB8R1c8cppZshEwAhMBgba5SeW/&#10;vemDdN89S9Kivy9Ir25Yn5o3oKe9+/akL3Y23/MZWiboNJM5SdYEWbPlP4B//vOf83w5lTTfKgZx&#10;zpJ1B+Zkly57IF151aXpxZefb8h458XBcfunW3Pe3n270/IVy9LsOTPStDNPS7+aNjVNPe2UPAfM&#10;vCnxV7/6VZ43/e53v5t1eeaZZw7aW8Jab1z3Yd1kpIHxOQZsBBPiUNkBez7e/mFas/bZtPC2m9MF&#10;M85NJ51yQjrxlB+nU6b+NJ1+xklp2lm/SL868+R08pTj0rHH/zAddcz/yXPBzCGzHsZ6dQysFRDA&#10;UmsGKmdth/82z5x9fpp/y7z07zc3NEXNnDfT3k38/LPd6bm1L6U/zpmZZpz/u/TPexanL79gH84B&#10;fYeOxbGeHrDzQHnMa3Y6pV17Ps+R4z1f7kwb33g13bfkrnTN3KvSz3/xk3TcCf83HX3s/6T/PfGo&#10;NOX0EzIGpzbpCScdnefDWRdgDZ61yehD2BzbMPob61OsPU2d+r/p/7N35v9ZFNu6/+/O/uV+9ufs&#10;6z66FREEBWQmJEwJCUKYZ5FJAiFAZJ5lFhCRQRCZCWPCYEgg8xwysM7zrTcrFNmAbiXn7Hvt0qb7&#10;fd/u6lVPrarq1PP0qiGD+9iI4f1tbNogGzzoA3v/H//HBg5417IyR9mp4yetqvxpwKT0gbibjdLS&#10;LJ1n35/Yb60t+F4q+TjMJ+7JvDxz9+NGDrTJGUNtUtpgG/HpBzb04/ds/KhPbGb2WJufO9E2bd5g&#10;V69f0lUvcBULF30mx95LisZgTZ3Sl+g/eaaVlT+ynds32edZE2zkkE8sY8SAsKUP/9jGDu1nY4b0&#10;tZGf9rHhA9+3oQPes3zxNfBgcOjuY5QfnyNR1574Lq4DfPBB8S3btmmDTRqfZiOHDrKxo4bZyGGD&#10;bNDAj2xgvz7WV7xbzqRM271tuxXfvGWtDYqz0eWj7J0D4x4cYwftAf4sMzPTjh/YZnu25Nuy+dNC&#10;XXz28bs2bOA/gu0D+/xn6B/QXMGHuf1el3zGRm/DfIbTdy4XLmZwv78HTMarntOH9be0of0sN3O0&#10;fb36Czt5ZJc6OZVfdtY8rbBzp07b8cNH7M6NIutoUd+i7591be3a371XbIsXLbCpOZl25vujKlEq&#10;VoT3xa/al1VKH6Zr69Uf79y1x6ZNnWLDPxtkwwZ/bFMy04NOCK0gfBh6A3QtaB48PSl9YNvkg+vX&#10;rrKL6nuqnpTa8zZiRKT8MbavpfWZnTl9yubMzLW0kUMsM2NU6He8n3ENJXl7P2eNdXb26CGbNXmS&#10;De33oY0ZNMCyxoy0ccMG25C+HwR+Dk4ZbQXaBrhO9x3ycf9hD/6MJfCncF9chxbA6y1u6/Ex+fRW&#10;au2qv/KKatuydbv6jIm2cUOB6rtUt6Qdv5zgueH60H/069fPPu37kY0aPMTGj5aGc8QoG/7pIEsf&#10;MdKWzl9oB3btDpg4Bi/nlMK453f/6mew9j6Ttum+Tj5g2FxfbSeOHbK5s6aFNjpr+hT7cvE8WzR/&#10;ls2clmPDZG/2xEk2f9Zsm5adY2OGDbfJEybaftle/eRpqBv3D8/TbSQe2sa8lTYnJyv4xuAP37eZ&#10;WRNt/YovbeWCuZY9NsWDE88AnhZeF26dcTpO5O9lwH58HP4YbUKfv/+XjR4y1DLHZtiYz4bagA/6&#10;WP9/fGCffPiRffpRv8CZoyFzjMnb+yg/RveGJhVNC37KPfx+sR30P4xDaDnR48LT0kegz3nnnXcC&#10;hwvHD9+MPi8nJydoUXgmgg8nYYfnzZ42BXdNXCy4cPynZ4rxxTY+wyVzL9oJGibPk2vjOuYz4yYa&#10;Znj3D6SFgW9m7CJeBzo7NCxomIi5Ae/87rvvhuc4bPa2Rz4kPuM3jmfJ3SL1F1ND304fn5E2Inxe&#10;u3pF8KlMtYNx8v00+fwIxa/4pF9/GyNNU2H+WrurfvJ/I4EdmgHqj3oCHxK4OXaOJ+VkQ1eTr7GQ&#10;No2uiDol5gnPWGgDedYAU/QZ6DDwTXQYjCWewM3x5Jh+mrGVvoJ6dB/hHO7pfurX9+ae8sZjLRoF&#10;sBnRf4BNHi3dz+y59s3GzfbziZNWdO4n+/HbY7Z/89agB8JvXGuFlgZs0Q2DJWWJ+3twpF/nfLBE&#10;z4YOBg0IvxEbijYI1rQxtvnz5wd9l5ff68gxYk+dgiFtEb0NdcF9rpw6a3d+vmSlN2/bldNnbdWC&#10;RaFMmSNHW+GKVS89UzM2xX1PjIff+23swYM2S3vkbxZ8CR0hz6w8j9AnoD0rLi4O7RM/omzoYvBZ&#10;tEq0ferIU4wxfyvQL6Hb4lkJHQrjKGUDK8rJvegT+B2fRavD30uOref7NvaxH3tfhh34u8eKoa6o&#10;f/zFbWBPO8EnaGf4Cs989LX/8R//EfRDYOjtxm0lD8rKPkkJAgkCCQIJAgkCCQIJAgkCCQIJAgkC&#10;CQIJAgkCCQIJAgkCCQJ/bgSY+37TdufmAyvcsMmWibc6d+EHa+vU3OJzxftoEYfa8evYkTfcJ7wQ&#10;vBXvkfK+I6nnHCXnemJOF43Mug1rbFLmOPv+h2P2rF1xDqShgL9VFJOw57ito1m/H7epudk2bMRg&#10;m7dglh3+9oBdu3HJSsQp8T4yG/Ps2AHXxdw670/Cqfu8LPeO52uZf/2jKS6T5+V4pz6nuOjK6nLp&#10;gb6x7CmTrP/HHwZ9zNiM0bYib5Ft3JpvR47vtR8vnLAz54/b/sM7bO2GFbboy1lh7hr+kPlxuGO4&#10;B+bQY2xfVQ7OOXDggKVljLAvvlxgV65e1DWqUKpAW5vI36Lrd21mbo5lTxpnu7dvtpbGGv2Ystf3&#10;XpbX7bEjtoUy8/kFLuKYOsXFSifztLIsaIRWrlpqI0dprv/9v9uErNGWNSXdZs7NCVis37jK8tZ+&#10;GT6nTxge3l+Gd+G9d+bz4RJirdCL+7zwN7gN3j+F9/xsyIe2aGFu0LwU37tiRTfO2ZFDO6xA91gq&#10;fBfMmmsH9+yzS+d/kpajUBzfcBuXPsxOfLdPJWkO/A7z+Z7A1fPu37+/uNj/a9njhtuyBbm2eulc&#10;W7Vkti3V8awp46SbGWJZ2RNsydKF0ncdsrInvwQsOp6LYxQmKYw9597Zo5EJOhm1rZvSJm3atN6y&#10;pYlKG/GZTUgbabM/H29fzptq61cttm2Fq2zL+pWhHPNyJ1nO+FSMAXgZsOe95ZhDwuK47sHJ6wPe&#10;kba3culimzE126ZkCYeFc6UvyA+aja2yY/uWQvtywULLGj9BvOkIWzhnrv34wylrrlN8DeXVUt/Q&#10;nR/3oe3S3ulj+vbtGziSEdLzTJ002pYtnG5rVyywDXlfhLIslWYmNyvNeOcdLg6eDR4trstXIU6s&#10;hYULFwZ/g+fcuXG17du+3o7s3Ry2PVvWhvzBbM60iXZA/N6BPXutcG1BsD9v+Qq7cOastVAGtbNm&#10;uU6V9Gi1DS12QVzd1M9zLG3UMNu/RzF66ivf2DeDZbOaLDqWH89ftFniKSdnZdriBXNsu/C7cOZE&#10;iIcAf+Trm8B5U0/ESeB9/sKC1TZpXFrQwp2SLgfNzLPmLi2c+nnXyFRU19vJH06rTSyxaVMm2wr1&#10;GQdkY8zDxZwhWhb6oqVzZ4Yt74uFtrOwwE4dOWCXTn9vF04e1/HBwB3D/cPp5WlNBWJ7wANStpjX&#10;87ogXzQDzhv/b2tkHJ+yp9W2ecs2y5yERmZtt0bGy4BvggdcX2ZmZoinQb9duCbfvtmxU1q87+z0&#10;dydsz9ZtweenSBc2IW2sHT9+PMQk8fK/7b3zjeAdj320A8btnVs3Wt7KL0PbLFy32s5onC25U2T3&#10;79202zeu2LrVa+yrpctsxudTbfCAgfY36U8HSvfD9yW37wRzGV/jfoAviZWD5mXc8CE2Q7qYNV8u&#10;siO7ttvdKxetrkyxne7fs6IL50JcBGIdoN1gzMZvvY9xzpq9J54t8CMwZttUsM7OnPjeyu4/tFrp&#10;1B7dvWffH/nWvpg7z4Z98mmoBzhotC3UFRpZrzP22I7ekbECHhre2Psw7kl/TwI7eG3W/ECPS8w3&#10;tBFog+GkaXfw8mjV4OgZr9BKoOVDS+HPRNSH1wn5opMg/gp5wvdyHr97f+f3Zk+i3hjvsRMtArrk&#10;o4pF4s8A2B7XBVgS6wbbeD7DJ4l7Q9+MHolz8QOOGdfg46kHzkU7g31xfikrUnpF2irau4kZY0L/&#10;gs722JH9dlOa0NrK8qCPxO836n7oqwZ9PMD+6z//Fvxo0/oN9rT0sWfXa/sYa8eeuDs8T1E36G/h&#10;5kmvGxt4tqQvBWu0HdQXz5poGMAdjOnT4PJpz9Q3mid8gOtcs4ivuT34E3Fp8CHi+tA/0td56lmP&#10;/v3b3sdl9mPKhF4C/5owfKStWbLUfvrue6tQG2uvUXtobLa2asUnKy0L2gXGVspLnA/itXAdmPlz&#10;N2XhmOd9xin0GLQTYr6gT0Ov4X0T59JG8Uf0RbRJ2hqx07wfcAwdCzQSPBOgCcEOdEdoTEjB3qYW&#10;PajwodPK7igO5fadtnzufJub83nQ23n9c77bzPGr/J7v/2iivdFv8PcJODB+u07L86as2IXOkP4J&#10;3MCBuDv0lehhwdgTuLER/w6fIw4Y+hv0gcS8isvFNeDNueRN3CPsIPYW8W34zX3B8/8je69b8vB8&#10;aTPUPRgQewq93pti64EZfRZ6H8YLcCD+Dm2xRM+EcaLewA88kpQgkCCQIJAgkCCQIJAgkCCQIJAg&#10;kCCQIJAgkCCQIJAgkCCQIPDnRsDnTl+3L7pWbF+tyLNcxRM5cmyfNbXWCDDxOG2aX/wNGhnQZX4X&#10;joi5b+aqmd9+VYrnLOGnmDNfLn5utN49RvPS0KR1PbRpJrVbS8Dx9aLLtjr/qxBDZuWqZXZe8RAa&#10;mmrCeT3vw1ww76HCN/FOKXPJ8EmemF/3edrYHv/9j+xflV9be7PdK7ltO3dvVUyXbBuqGBrjJ6Yr&#10;tkuenTx13G7fu2ZPKh9qCr9Zt34Wtg4dl1c8sFt3r4b5c3gCYtvDo/EuJfwF89ue4jlot4HfqZNR&#10;Y4bawsVz7eLlnxTyQu/jwxWoap81d9qNq3ds+ueTLWtCuu3Y+rU11VXpR5H64s7DXsfk96bNbXj9&#10;vt2K79+xvft22uIl821S1jhLlzYod8bnlrdmhV25fj6Us+yp5vE7WHtEsWba6+1h6V27eOXHwIfC&#10;18FnEW+A906ZJ2de3LmSuE6xA+4KHpA59BVL5ytezkn5MtqrFL6KvKM4OuVWIuy3fb3Z8patNGKZ&#10;fNK/rw3o977NnpltZ898K16hMvAFjil5w0vwzj2+hU5j+8Z8u3j2O2uo/EWkirhcbU01ZXbr6nn7&#10;7vAeGzdhrH2qmB9Z2RODzss1YOi+UhiTa+8lqXGIDGX3Ht2zgsJ8rUsy2D75uK9NnTzRClYtt7Mn&#10;Dtm1n09baUmR1T19aDVPHtiD21ekvzhu3x3aHXgZ9ApwT3BfrBXj3JFz2VgfY+T8Bxzr5IkZtlA6&#10;ij07ttitG5et+uljq6t6YvU1T621sdbu37lrWzYU2uhhw22wONQl8xfYhbM/WiP+3YGzphI+zj3g&#10;cOB7iXfA+9ST0ofbxoKVdue64j80V+tk6rgl1MGju9dCf8R6BfgO9tDnwAF6GcidPsM/07YyM1Pr&#10;wHB+rTBha64tV3VpHRb5UdXjYukdDtrGtSts1rTcEFfj0/4fW59331N8nsl2+sT3KZ1Pp7hBtbV6&#10;CV2aWvWu+5Wrljttqo0dPUL6k+2/SSPD9eWKJbOmoNCGia+cM3uW/XDimOLBPJLlqbgg2E8fjN+j&#10;A4KzByPqLWOM3tfv854RH+Sa+oDWrv7V27drQG7fe2DLV3xl6WPH2JJF8+zncz9YU+2Tl7h31xZw&#10;P3Q48Mtpig301ZKFdunsD9ZcXaFsxUcSp6ZV7a21KfDG2INukffV6Y/RIVEH3g9TB56oX/KFi0Zr&#10;8G+hkZEbPn5SpZhQW2zihPH29fp8+bHau/B3TCgL/S18Nxxefn5+0Cbc17v+1dJuSHiqRqJL2jus&#10;6Oo1K1i9RtqCcUGbAa/u/C84eL/G8dtK2BfjjfaDvoy2uUZj6rcHv7H7d2/q5q7d0zjQqXXZysrt&#10;8k8X1MbW2QRxme/+7W/W74M+QTdTJH8m0TapT09oGMGC+kuXRqZw9Uq7e+2Smk5qbHffwz/gsh03&#10;+nj0VOhrSNgbj21oMtAU8JyBjg1uub66JmAasAVfYG5rtxviU3eKK0bHSF+N7op7kZ/jyx7dFzwy&#10;/okOEN/0RJ+A9oE9PDNtCt0DWgl0J/Rzrn/gGtofulTKgA/QP/WTPo98XSNDXjFW3p+Rr8ebwS7O&#10;87K7vdwDTPA51vxB10O8CPDz+Hhc54nr0G2hv4Av97gnaDl6JrfLdV45OTlBTwOPHWtS/Tr6UeL5&#10;8PywYM4MO3lc2qa6Suvo0jh317Hqo/jWbduq2EpoIT/QGjgfS0uxfk1+8C3Pr7f2MYbgDnbUN88U&#10;aG95nqLeSHH7cHvABc0FsVIyNS7gA7GP+Hm+Jw/WHeI8NBtgjy4QP6M+/B4c02fjz+SNP+Nj/9Mp&#10;9kW/Nz6JzoJ4Q5ljxtqB7Tutuapa/YHO6LHRJtGlozniGRWNDH7G3wCxL1IP6IpoG7Qf4u5wH8aS&#10;1yWwwg7yZkwgFhy4xfnSBlk7iHaA3gKdh+tjQr497MX+pooq2799h01Ozwi24uOeeMaIn2X8+7e1&#10;x3bGtDzp/Oib8EO0d69Lbgt6GdZH8r8DwI82GOMHNpyHv9LnoB/x8cnz55w4MQ6g60QHTX8CFvR5&#10;bzNho9cZe8qE39B/82xG/8zzuusR43t7v8Z31DVtj+dQnr3RMPPeALH/SI4V93iVX4eTkn8SBBIE&#10;EgQSBBIEEgQSBBIEEgQSBBIEEgQSBBIEEgQSBBIEEgT+VAgwb/im7d6tR1pbZqViuWi9nX1braG5&#10;SvhoHpqp1JenU1+LG+//+XuR6AfgCF6VfA6T35i7ZY43X+8hoxk5cVJxZNq0DkcXxxJiyujzk4pS&#10;239wj/QVC2zj5vV2R++3+1o1nEM+zPsyn+7H8I28H8l8PFwr88nwQpwXc2SvsvH3fse8rM8Dx3k8&#10;k0bmm/27LS19lI0aPcwK1q+2m7evqZzi26VfgGd908a8MFwU2hDmseECeNcbLtyT8y58dhvgX+Dr&#10;JudMsFWrl9nNW9flB7Kx47l16LY1VQ127uxFxYzIDGtsbN9caA1d61pZp/Ok2PbbE/jGdQzWZeLy&#10;WW/oM2mDPvjwPRur9VvQBxXduqaMtb6KNA3trAXUiWbkZSw6nreEeXPeM4ZngldAq8FGjALn7qh3&#10;x8D5e7gp3qU9KG1OtXyIvNta6sTjVbx0n9b6JsUh0PvKU6fZgI/62LAhA9Qe5tv5c8etsqJE575I&#10;6I7gg+C0eB8f3rX0/m3JAcQf9bBdi+1IC1Jme77ZobofaYOGDAzrS7l/d3Rj/CL/3jhqEK4Pxefv&#10;PbTXJmVPEMc70OZoXZVjh76xe0XwwXBUL+MevpOG57naInwT793DUcFNUwe820zdspHAPuZeSkpK&#10;wjoNcFbrpG07deKo1WmdsZS/y/me657OxT+3wJUe3rc/xKognswS4i5cv6HzQvbhH78X9sBrwm/C&#10;4e3fvU3nSgPXJk3GP5UjpWGgb6K+sB8ODX9yfyFz7z/oI1hfIlNcKO+404ZelWfqu2dWV/lYMRLW&#10;29wZM23Ah32DfoB4G1cv/KwiChvpIlyD0q6y3BRXPGf2TJuQkWZHDuyWpqf2jX0zbYnrr98qsTnz&#10;FklfN8I2fl1oFeUpf07ZQQleJNoCGgPeu0evOGbEZzZowEe2avkSe/IYDpY+58VWUdtirernr1y/&#10;ZXP0bj1xUg4f2GstDYwDqfold/J13gn+k/VmwGm71tG6LM3isygGVUeLOLau9ZwoA9eiW6RNopOh&#10;/vAhktdr+KB/4E3BHq0JnN2/i0amtLzCCr/eZOPHZdiGgjXdGhnnKOmn4bvRM7K2VzffrXEh6GO8&#10;gOxVp5cV12S9eEH6Msanl3jd+Ny3dAzOsc9j3+HDh23ViiUh9kf5L/d1J+r7hW+EeEOyta2pObTH&#10;bRs3SSeTbkMVn2XlEsUxuPTqMQguHI0qY+/WrwvsxuULZBLy7pR26llDjbpHjX/BR1JrPqFbwD/A&#10;D/0JPhMnNAaMAcSsgGNnfRYw99SsMb9asQYaxO+2q+3Vi/t9KE6dcRNemRgMrlPxa9jDwRI/hfgw&#10;3BuNiCf6BcZTnlMYb+jP0LFQPvw6Huu4xvtBnofQrdDn0E/B8XvMB66J4zFxLtz3cK0/FOs13Ab2&#10;cd/KPbgejQz28jxAPXqePv5zHZwzdtPmaE+UM9ZicQ5+AY7eDsmHusAWxjniV7hmiXNcZ4JWEh5+&#10;+tTJtnfnVmmVniq3Lt+hf+9UzBSe5eQ/Hc0tYR29PdIl4D/0lcsXf2EP797DhF5NXi4wxKfY0EHm&#10;5OQEnp1yevyWuH2AI5/pj9D1gR/tmmfbGEMw5jz6gZjP9/6O62Ie3+sSPyA2Bnmip+K52XHuVUB6&#10;ZA4+sR9T7pKSkjDOo0OYnp1jZ747kerDVJdhTEa7qrHNNaxoV9At0z7QfVAW7/9iTNGTEQeQfpKY&#10;IHHy+vHzsQlsjx49GtomuhvGDM7jNzbO5TkYzYQ/57u+g7oI2okumzvlg611GpewW//fva514NYW&#10;hHGMthQnr6P4u7d1TPuh/6A8xJnCP9CbUhZ+wyccg/ie1AtaU84P/aq0Q+Dj7Z5zOYdygwl9KPF1&#10;fHwCL/yWts55fj71z7Mdej7GIvqSWH8fTvyD/1Auv6ffl2cw/ADtMjoZ2oGXhfKzYXtPLGi/9Eno&#10;f+n70NmAAyn2DS93+CH5J0EgQSBBIEEgQSBBIEEgQSBBIEEgQSBBIEEgQSBBIEEgQSBB4E+LgM8n&#10;v25f+rDS8r5aY5lZE2z3Ny80MugoRHP8amLuk3cCeZeT+Vt4E+aAST3nmrHBE3OdcE/Ehxk/cWyI&#10;scH6Mx5fA90E+pLa+irbsm1jiDuyY9cWqwkahxc8nufHnrlS5y84Zn0FdDJoTLgXc7W9lZjL7Vle&#10;7sX6QhvEE6aNHWnzF8wO60M5l9Si9YeEsqbtpe/RO/UNjbK/uV7UA8Azj52ay4ZHg7fifU94K+aH&#10;wZv5bjCN55HdBua5me+ePmuKrS9cY8Uld5Sf8Nf/nYKvuqLezp6+8Ic1MnGdYofPhfM9GoODh/cp&#10;/s8UGzJUa04smqM1Y04Jk8fWJL0KdUwZOzrbrLmlUbGB6oRD4z+VXyeFfOEZ4Uh57xQeBg6AFM+H&#10;8x4tcdvBCN5x04YCqyj7hRy0ddizJt6RTWFbT9wLDts67JZ8duXSL4JGJmtSWogjw1pLJPKHeygp&#10;Kel+r5kYI/BAz5obhKdiYlB/tVXWVF9jzztUf4rF06YylUufQr1/MuhjcewFVqX4KR3iEFNlx497&#10;N9V3NNn353+wmfMVx2Os1t1SLJ+fpWloJmZQ4KhTWIAN5ehoU52oPhwjrKMu4Y5pS3DJvKdMm/dE&#10;u3IfBCvWSPD1F05/f8zKfinRqZRV/iGuHD6VmEUcB85NPllfKV559x7LmTjJpk3OViwW8XL6nnxj&#10;H6PO0U4QF4F39Z88fiQulnrS+8nCvbmh1lpVJ6kypER++AS6C7hiro15cF0YEvdhnRdiDxGvCW6Z&#10;PqobB7XR5x2tqboFHzbd7+G94mB35rjxIQ7OCmkHHum7UC7FDEHjUtvUJt9+Zj9fvGxTcrJtlGJr&#10;7Nm+yeqloaJsb9pqFYPmxwtXLWfqDMWRGWF79+xS+A04Id1fOrue/BOFoQ+At4QnG6f1tIYP+cTy&#10;85bb08cPZbfKoH41xIpSeZ7WNltdU7v9cPqcZWvtiRnTpym+1EXlovpCuyZcSL4HkxA/Qrw/mqPi&#10;uzetqqJMvkMdqH617+jSQ/DZdQyUEXxZVyG0S3Fi6EK8v2DPOfgVfBl+hg7n30Ej06om8uixtDsb&#10;tBZbeprWl8mzaq2bRh3g79jN+IImET1WSUmJfkslVX9whUbxk/WNWjus6/MdxZfZuXtX9zoTrGnl&#10;fH7Xpd3Y+Oc/sqf+HGuO4YXz8/PDWlyXLpx9sf4W9e6b+jA3mPXPzp06HXRsgxQzadmixSE+SDym&#10;4ndw1OjQ4MvxjxuKH1NfW9mdZ4f8g3bk9/Dr4UePHj0a4gmg5Yh5WvLFL+hXsJlx0DWiHfiNcmPj&#10;qEM60HYJfKs1/t0tvhfaPRwsfscYSl6eqDeeE+CeiXmDnibm7v1cYivwG9w0fZ8njyFDPrSLuP64&#10;l+tziBWBztCTc8F8RoOBn6N/RYvheg0/l723PT/mXjzb0JdhN3h53WILCb9EcwEXD/dNX8lzhCfO&#10;92v8O9+jLaAuwBotkusdyJP6om6oY2zOnZJlP55GQ9FVp/IZtDGhb8eP1AcGXYL2d4tuaj26Oda/&#10;j9Y/1FpYj4pL/Ja9tvc65AbUDxv6afoXtFOUkbZLinEGY3wDPQ3n9hw3wCGloQyXhn/wffcB8mQM&#10;Qf9CvXpsRTD3OmJcwpcZc+I4MtgR2/3iDr1zhD1uF/dGS4ZPgk+e/Ia4V92NzBub9s91Lolr6L/Q&#10;ejF2MvYXFxeH32I/4z48R9FuwJbE7/gV4wSYewJf2gLxRWi7xHni7wpwIR+uwZ/R3PB3B1oLtEhx&#10;2yKvNmlj3PYm9WGtjalnDmwv/6U0tHfaoCfKwva2kte154d/oPVBv/ruu+8GvR9xZMCBBD6UHRs4&#10;dp+lvNQL7RkdEhpE7PbruI/bDY7e1snDz3EbfA9W+CnPdeTJ3xbgSd14vfi5f2SPPY4De/LG911v&#10;7n/PUG4SdUxZ/HN8b/JinEV/iAYefZHXOVj5fRyL+NrkOEEgQSBBIEEgQSBBIEEgQSBBIEEgQSBB&#10;IEEgQSBBIEEgQSBB4M+HAHOGb9rKHlVZ/pp1NkUx8/cd3GGNLfAoirei4AKizH81MZ8JpwIfwHt9&#10;zGXDX3HPnvP8Pn9Jpsx1Mj+7aPE8GzZiiNZa2h9iqxBLRrPuolX0HrJ4F+LGrNB6TNNyc4KOht/Y&#10;0BloVpisXkrxPeByeC8T3Uz8vV/wtuZRyZv52XgumrIz739A8TrWKFYO25kfT1pdQ7XsFlejOB2t&#10;Kis2cN2r7HM7+Q28eIeZGDLoA5gjhzNw3srP9TIxz338+HHL/nyidEgr7PadIp0CsZHaNTe22ZWL&#10;Rb+61pLn+7q934/fYwyYtw68iTRQrDM0VfV36oy4tK76a1Xcj8oQW+R1Ob/4njKSN/UIn4AOi3fo&#10;4St9Pt3Pdq4GjPr16xfifJQ/fNRd7s5W9Cs6W1trQ6NImtTxk0fitDYVKqbOGMudOinEkXGNjOdN&#10;feLbcP3EfH9TnXEN2NwtlqZjznQbMFCxPKRTuP/wnvRB9UH/lcLCc++dfYP8bOve7TZ63GibMm2y&#10;eObjatdos9R2tC4O+MV+61bwHb/BsZCoT+cmiOOATgKfJLF3LNA9EBcDfhyevEh6izjGQJs0YN33&#10;x4auuuhQHsU3b9nxw0fs6MFDIW5Fm/isOG9sgtsn75ycnMBfYmOcen52noW2g99wLbwndcOGX5E4&#10;RncGn04Mf95xhvPkei8b52GP83kBN3G/F86c1ZpL02zU0GGW/9UqeyLujXIRS6ZF5lXVt1htQ4v9&#10;dOGiNDKTbeQwaWR2bLKG6l/XyNQ0ttvZn65YVs5UG6j4HcSRqalEn4TdqbgOlJkttpN6g1PLyRpv&#10;Y0Z+ZmvzVlh5qWKFoL8jzkNXO2xWFVTWNUsfecCGjxhp2ZOzpJG5lPpdbRRc4kSfioYlNzc38Lv1&#10;iqHU3Ko6dY68K1/Pn7briXfH0ZbB69N/we3HCfvxn6+1Lsu/lUZGdfiwtNwK1q23tDGjrWDNqu61&#10;rrAfu9Fw4GPxOjaUHfTYxN4pXo98ruvzg8eltvfgAcvMzAzthX7LfVWnhPSqdum//av72Dfg9okz&#10;xFj9za5t9rD4trJLWRbaZqRh8fYZ1oi6fMXmKWbSIK2JtmblV/Lfmu7+AXvonxnT4dfhL/MUc+px&#10;2cNu3avfI957e2UPb4quw3WutE2+BwewxG70Gpzj8SJa2hUfp9v6FzmDdemT8jBesuYN9qCFwX89&#10;4dt8Bgt4eDjiWMvitqGRYbzhdzQj7tP0A2xxwlbsZ5zAj9GRZKqOubfXp19PndAm4Mvh+D1WBnbx&#10;m98/9gu+43q0PGgR0N+g+fDk9Uz75/mA33kuo81SVq7nNz/Pr+u557kJXQfl4DpPlIHnPfID16WL&#10;51vpg3v6WbVA34Lv0Bd09QedLTom7oj6w8cPHtqXCxfZR+9/YF/MXyCd2VPPttf2jiE3wHbK7TF4&#10;6OdZy8e1TnFfR72iMyCuGBqMODaKG0t+PfP33+gPjuv5KycnJ4w5xN0hxc9I+DHr4aDdRCPDZxL1&#10;G9sSvuzFfyiH3489/RiaKsbCfGmIPOYXJvh5Pc3heZP4HpSFcZY8PIERbcL9Pv7ej3vuwZ52R7tl&#10;DTbiN5GntwVwpL9gnKZdZmRkBF1XXB/k6Voczx/7e57jv/G9/+6+4r/93j3+5pvnwRjHsys2gxc+&#10;5nXv5/ieax032iQxX9CzgHHPsca1IlzrOL2urPg396TvwQb6H/oTtHd+Lfd+G8nzIy/qjXzpg+hr&#10;6Vfpe9HpoH+OdWbxvcGAjb7I48ig/UM36eV2nLjudX4a55kcJwgkCCQIJAgkCCQIJAgkCCQIJAgk&#10;CCQIJAgkCCQIJAgkCCQI/P+PgM/Pvm5ffPuXEEdm6rQcO3B4t9ZaqhSd0WGtLdJuQMP+hgQf4HO+&#10;8G7+LnbPOdb4M1wzfNrCxXOlkRmc0siIu0c7Ad9CDBnWpfnu+6NBYzBn3ky7ffdG+I3f4WbRyJDP&#10;70mxLb/n+vga5qF97te/Zw4aLmn+wtm2ZOkiaWX2WkVVuX5+mdHraEek8ZqkKWqfs+cM5pqJDQPH&#10;DPfCe7PcxzlFzvG5Yb5n/jhjgtY2Wb5I8WukW0IQwrS3tmctz/WO/x2bKe1K9qRxtnv7ZmuJ1ktx&#10;O8nvTVs8/815cAsk5zjmLZgV4siwxlTJg7v6ReeIMXZOvUnreDyTlqB7Op4yK65La4tigjSl6pa5&#10;by8XmLLGERw68/vMqTNH7vXJfY/qHXjWt4BLKMhbYzev6D3oDjIW19rwInZJwAJIWqVl0TvumwvX&#10;We7nmbZowXQ7c+qwtT2rCmWJ/6G83NPn41uxXSf03Gr1zvK94hLbvEWxJ6S7GTL0U1u3Id8eSaeA&#10;b3c8F3cYfCHO/e0fV7XU2tpN6ywjM8MKdP+ycumFuC8xIhRHpk0aj67lB/6pDB36wfkHLIPnQx8D&#10;d5Yn/huOBd+P2yDaIfgsuFl4j8ePil/WxPTwf78p2qVn0iyhW2pXfQYtk7ClXXnCt1jDgrpnfQXe&#10;M6+pqVO7UDyPNsUskS+xtYuTpVwN0ti439Ae4KyxC34Xrp3fvB45Jm84G7gX3l+Hy/L8etavf8b+&#10;yz9dsLnTZ9iYYcPlb6utovRxyiFkP3Fk6iWUaX7WYVevXbeZM6bb+PQx9u2BPSpjXTd/hv++aiOO&#10;zOXrd2z23IU2eMhQ6Rnz7AExoYKW8AU2jpHv8VNiycydOc0mpI8Oa15VeN1HdYB9T2sabeeefVoL&#10;bkzQyPz801llg7YFH01xy861wcuhgWDtGrQFYuxDe6Yv7rm1ai08Utw3wk+zpg4cH++Re38RTtQ/&#10;jCXUE35G+6aO/Zy4r4mP/dre2IOP5KL24JcyrQu4zsaMHmlrV3/1kkaG+4KP2+l24FsVdbUBSdD0&#10;rUWxTi4V3bCCTRtDvCvGTvje3kju/543duIXtAE42kNaB7CirKtPUB0GjYy0c6q1VCwQld/baOn9&#10;B9KAfWXpo0bb+jX51lBV3c1B47v0vcXFxYFrRX8A9/tEsZLa1de5b6jFBZ9pU4yiRsUS8+T9t3/+&#10;LXuuAdNm6WFqmhqtWptjXF5dZT9duRzwHTJkSPAl4pDRdzsmYAHnih+iZXHO1e/N72xo6tB0sTGm&#10;xv1d3D9yHec7FjwHgTGxRFiLhj6I5H7CufSh5IveBI4aPQL2kYffn/Hd8eFaficWFroNngVYg8qT&#10;l41yoZ0hRgM6A/oz7gU3Hdvv4ydt1O3yvNhjM3Z44hz0XPT/xBkpWLOy+7mhvUV6SsYV+VEb663R&#10;z+A/6ouViZVJq7p6+QpprD62xfPmW5k0M72dvJ/AbsoBjpcuXQrjB2v1EfcJrEg+FnAMRqzliCYh&#10;MzMzjGX4dk+M/FkA3OPryRONElpCNAjE3eH+1KXnQTt0PRl9nfcB5OXnYEtvJ8fG74NvYQ/PT0sU&#10;A+cKemD92C7769FX6dg3LzPlcg0t61fhI7HfUCbqwv3T7xXv0cBxHc8Z9InY0KdPn6Dxoo2iZfL6&#10;pB4Zi7gXGibi/KDn8kS9UH+tbYp9pH7Y7WXfpLpt1sZxz+Tt7m3hT3498QUXnjVoQ/RNtFGelYiJ&#10;QvkpF/7DdY4vdqJ5pc1zzbJly0J7dvvBNe6L8F+/L/dDK4S/4ZNoj1ijiNh6tGH6avyU+uP5+m2n&#10;uAyxjdyLdpGjv2XQORGHiHrn+Z2+mmc0YuXEPkN/hE6R5zie8dHZer/qvoH98TVvuzxJfgkCCQIJ&#10;AgkCCQIJAgkCCQIJAgkCCQIJAgkCCQIJAgkCCQIJAv/vIMAc7Zu2a5dv27KlK+3zqdl24Mhuq2us&#10;CGvdoJERmfWbEu838m4fXBBz1czDviphhyfmcNHI5K1eYeMnjLWTp74LsWHapB/QDKe46Vqrrau0&#10;i5fPS0czz2bNydVaJeckc2jRekuV1tgMvyYbu1Kct5eXn5grhf9hz8Y8aswR+fV/ZO/3iPNgfp45&#10;abQ96GR2K5ZHKm4KNssmxfcI9ndN3os2tU7pONg47p7U12HMNaBBgGOGewNr5r7hvTz5ucxFs95D&#10;+rhR0ugstCvXLiof6Tm68m5q0LvoiiMze7picijWxJ6dW7QOkWOashH7wOpNWzznDQ7My5PQFxC3&#10;PWN8ms3TWkNnfvxB36byfVrxWFgwF6/PXeVnj23oYzra+aCf2ZR8Dpxj5szhFljHgj33gVuJ5+GZ&#10;e4efZW2M8WPSbd/OPdZUI84O03zDFOkWmqr1PfcRj3fs8AFLG/WZDfusv+37ZpO+bH6Jd3A/0g/d&#10;qUX6DDQmZNumumvX9kxlKH9SIU3EjRA/Bw3YOPn4N/t3WZ3WDnMcUvvurHrloLSm3FZ/nW/TZk+z&#10;o99J9+NxmqQ/4/4yV3qSTq1xpTg9za3ij8QpUQcqEGXyhA94PAVi9IAv9QImcXvC59CwUD/wHXVV&#10;T4Rvijd9udztWpdKWIA9AIYbas/neHMDOE2+BQ+GjgWuiBgM2Oib29z9Wfm4bfQ1aKtY1wJ9huv4&#10;yJ582eDg4I3gq4nlz1pF3XnpgHpli++DrdcvXbYFs+dY+shRQTtQWSbfpgzyKdbpqWnUWl3Nituk&#10;NStmTM9NaWQO7lE4l/o39s30YzVaB+lOSanl5a+3CVqHal3BWrtVdNUatWaXPU/xYJxHu6f9eYIj&#10;hFObNzvXxmmdtzWrllnZoxKM6toUg6ax1tQNBI3MkWMnFKtrus2dM8sunDuj09C3pDQ4YEg/Qxsj&#10;tgQaKDg18GmWP7Woz34mHYQsEF4vb8rkJQ0f/DS8PpwY/DRtl/zddnQWxCFCI0Md/7toZO4/KrM1&#10;+QU2etQIaWS0bs0TdCWpOD5x30N5wd5jdTyNNDJoOO48emhnL/1sqwvX24iMdIOnD+1E+JLwQ/CI&#10;x7Pww+/8h/45zovxj3gM+fn5Yc2rwnWr7d7t68q9yy86UZl0HRPLTWuVsOH0Nep7d23Zalka55dL&#10;11F05WooK6ZhM30x9cW41K9fv6B1KhVOTay9ozxb5FMN0sXEfsK1sX30J/iAx3/gNzABY2z3c9nD&#10;y2MtmqP6No3ranR8rtSaVrsPHbTx2ZNDDAp8jTgu5OH5cV8S/gfnyvp9rBPDmOVjKPd1/S99GuON&#10;r5nDtT3HPurdE7byHISvM1bj09wrTvg8ugj4bnhqtDJw5HHCZnwJW0jssc/Xa4FfhyfmO8eJ88CQ&#10;mGuMgeh/iFdC3rGvYg94x4l8vPzx935/rifWBG2TOl6ssb3qSalObbe6EBcu5TtBI0O8KvWDxJJh&#10;qyp/Yts2brIxWjNu7gxpqS/8HN+iV4792YFyslEO+iCeoVjzDe0Fz2okfNgTdYN/MR6g+2YPZ08e&#10;7oNe/3zmPmxgx2d8gfPh8YnRwfqP1CN+7deXlJSEeiHOD/EBfc0fx9pt6e09ZY3v6c+Y7733ni2S&#10;T968c7t7HKxTGdrwNRnVoXJ6AquwtqfKS6wwdB5g4Rj5eeBH2/AUdCz67P5KWwCPvn372l//+tcw&#10;FtMuvN35OMH13IO6wccZr4nvF9ch52BnY0uzVUgz16665zP2exloA9Sb1wnXYHeMB9/93kS+5Ee5&#10;44ReDU1KTk5OKOP7778fnk3Q/qKXoU/iGQUfAVvw4W8sykpcHdozOhL3b/KO27bfj/LxnITuiD6I&#10;db/AjOegjz76KNyfmEFo/9DleCKvOG///l/dU/bYrjhPxxm9JnVOe0SXxYauj34b3SA6GrCg/8JO&#10;9DH4JlptnkG83439Cj+J6/RftTs5P0EgQSBBIEEgQSBBIEEgQSBBIEEgQSBBIEEgQSBBIEEgQSBB&#10;4M+BwL1fKsW/rrPpU3Ps6IEd1tZQoYJrXrNDnEGKlnkjEJ1QIjrvwvmL4k2na/51hrQBXWt1dHGs&#10;8Vwl86KemCfOz88Pc7bwhD7Xyfwuc9183rX9gE0Yn2lpY0fZQWl4mp/ViHbRTbHtRVaeZdhzPXPz&#10;zJl6nn6Cz1mzf1vz4PG8vR9jP++fT/48wzZsyrNrRT9bk+JGpAxPWdMmvv3XkufnGDJXzlw3784y&#10;v37t4lllQSWQl/Q1fNI/TZqSP3TslNY0mKH1EOba9SsXX/odCdTZC1dtWk6m9e/7j6CRaajRe7ri&#10;zcnvuXjv54ozwnoxlxUTfcemzbZp/QbbkL/WVnyxxFaJy4DvunLhjJUrVkhbC5qL1P1b2p7bidPn&#10;bea8Jfbp0L6Wv3654jDc1u/wBCm+swOhgeykjqgv/MLL6HVD2duVV6PWqgn1rUvKSp/aWukFJmfp&#10;PdJpMwMP1ZMXYU4e7OHB4D3hKOEBeK8eHhdexuftO5+hBQC/djtx7JBlpI2wWdOnWJE0RXwX+4/z&#10;Dvqh23e4vlM6AdYQaqqrslrFCrp/96Yd3LfLvlgwx/7yl7+EWPLwG3Bmfl/y+J9I3A8eFk4VviXm&#10;rDhuqJW2AWIZ9+naaNPtorHYWpsFuv4n3s+3Rw/b5JzxNnb8MNu4bbU9LL/xkj6L/HgXmtj54A4v&#10;+ORpqaqZek9hHB/7d/GeOFLo47o1ZF0g0VYpC/wmHDx1C0eE3wQ/ka+4/3RdEn6jTI31rVZdWat4&#10;Cz9q3Qu9s6y4SSdPHddp2JXiur1eXF/FOlFwNGhy4GbQz/g5XMOxa9Pgbzj3nXfeCdwxfJ6326ZO&#10;9aU6n2hD5/Xu+FzpcyaNkyZt23Zrqf31ODLci7ITfwVdClw6a7LA5VN+ODC2/2bvTL+zKrK2/489&#10;X57V73L18lHboVsFhzTIPIRBRgMEIqMyCaIgYJhnmWWSEEAREARBQBRImGcSSEIGEtzv9auTnRR3&#10;A9pI/NBdtbhz7qFO1a6rdtU51HWdXZ6oFz/lO3ixUcOHav+w/rZmpTRNt29qzCkmE/Eewl4oWftp&#10;C9om+Dn2/ABjT/F8zVj1WDtoWODxqC/GnbLgwXxurazLdAz0fk3tXbug2BHjdZ3o8U4n273tq5ax&#10;72MLTLkWgCdcGD7rCa7Q6/Kj/9ZWR/bKIpbMleu3bN584sj0saWL5lt15TVVmeHndcMxYqOnDDtp&#10;B6QFO6c58siPh2zt+i9szNhR2teqm3Xv2TnwyWjP3Jf8XHCMOUv//kmOMVaMUfwCnRPaCbBmTiR5&#10;H/De+4/37lOMAWKXwV/6vkCcQ/m8yOcaKHQBxIH4+dRxSggv4sL5+4cdGfPVGvu1ikFyr0naHDQW&#10;zYmysT1uC99RDvHZjitO2u5vSkOsriHvDbS3//mGtX/j1aDbxU/R8eYmbKcMfJ/xjsYXDtZ9niO6&#10;Bbh/5hxisXg5sR3YRV4wc9+nbDRqjCl0LGgK6VMSv/GeMhjDaPbQ5aEFQL9EefxOmbz3hL6Cax3n&#10;Mw7hj/t26267t5doiyPl1/foFkDl8k311bq1YR6mn9H4oEmjPuYz6uGFpgkdEHOWc/J8j76Gayjf&#10;Ox7YxAsNBfMEHDXYuv94PuyLuXDHijkJrQlxMGhrW8SscKz8iC0kcPM+or/Zc4+5FJ2Cjz23n/zY&#10;j78zTvAN+h6dZZzisU498X0IOKFNwG+IIwNe4OZ1cAR7tDFcL4lX45hRDuf/Gcn7hjoZC3wmLhFz&#10;L1qMefPmWVlZWbA7G2+ZVVwL/Fy+AUP2X6S9XPfRr5C8vbznHP/MfSzzHvsbognhftZ1Mf/4xz/C&#10;fqJoOfjdYytRhifGBf6DFpd+5DVnzpxgK3kYi9jE+OV8YuNgE32CrgIdDzoTNEyMb/rabfM6nlYf&#10;YEsuXmCJ/+CLjAnGJ9c8tCLoYIhpBSbEVuF+n3hDjONnn3029AsYszeRJ/ov9j+wYf4BE+ZhNDF5&#10;eXmhDHSZlE9foa/z8UtZcZ/G975ez5MeKTe+plAOn8GBfqItxKUj3ha6NWLJcY9H/6B/wheZI9HR&#10;vP766/biiy8GfSm6KB83se3x+ye1OZ2XEEgIJAQSAgmBhEBCICGQEEgIJAQSAgmBhEBCICGQEEgI&#10;/OcjcPZyhRXPX6w9d0bZji1rrbEGLun3a2TgoBWeRHvTfGcjC0cpFkGR4r0cUBnin+5n/E681hy/&#10;Z72aNWD27Vi5cmXL87y+poyWYcnCVda/30DxXa/ZsMJBtnjZ57ZsxRKb/dnn9sm0OSE2BOvAcA3w&#10;LqyrwiWzxl9YWBjWWktKSsLaOWvIrJ06F/C0ejde+2UtnAQHEJ6rnTDM1n253M5fPi2pAbyHBAfN&#10;iZgpv5V83d75Cdat4aVYN2ZN/bs9O1Qkzz9TlrhK/UUjUyNid/P2rxXfokhajfH24w8Hw+/sQ+O/&#10;f3vgaNhrqXOHt2zThtVWW6V4LB6fR/ttoP1AFzN2VFF49nug9mIZJH60u/jtLh06Wn89Dz71w9G2&#10;Yc1yO3XyuNWJA6d+9pXZ9JViyLw30nr06WiLl8+1S1fL9Qt8lfbBEZ9EvJyQWd94wjfgPuAOOGZY&#10;0iYwY42dfS/2qG8LxaH0Ftc8OvBWjrljRHmUAS8Cx4MvEFOeZ0/hCeCk8Bf4MWJrlJ06YXu/LrUP&#10;xhXZG6+/YhPEYZ8rg39o5f99LZ+ySfCV9MW1y+fs5PEfgibm0+lTAp5FI94LWptOHd4MPAS8MrbE&#10;nBp++Ges44Mp9cJDgOm/1Am0zS/GMbqYX3Gl6Hv6Cc5l8ZKF1rnbP61L97dtxep5dvvupTCWwAM/&#10;BQ84F/gX9CLoKNCinDj5o52XRuCX0z8FncCPwuukYlf8LNz57uCh/fbNt7vs2327be++r6Ul2Wvn&#10;zp/R/JGNJcrHbux3/o4x7nsrPArL0Fa1hfYQF+v7g4dspDQyg4cMsB27tqlZjMcHE3wLvBUcFPMK&#10;Y4yxBqdK7AT6Em4PXpk2w3OWlJQEHpx9IeD74KDBnN9r5bPUUicuaK+4x3Ga64YMGGgbpJFpqNK+&#10;Fc1+8KijWwe/R93Maa6Pw6+ZC9BfoU2CN8d2dAq8X716tfXP72H5PbvY0oXFQb+FRqYpaBUYi7Dp&#10;2ViBD6d9aMmce2Nei+c2xgAxJOAuwaO0tDS0M57TaQf5AvYqu1YxPmj/HeFxW2PmouZ8Ykj07NTZ&#10;SjZtbuFNfezCo6MnQK8A/8m48eTjnM+e339rqyP6GF5nz1+2WZ/NDnFklmsc3L19Q1Vme8B5W90G&#10;MEOXhp/s0l6Bi5bMtzHjRknnmR90MQMG9bVPZ31s26XJQ4NAmx3ruF0x9l72kxxj+5h76UPiNcA3&#10;wkt6zJa4bL/u8J2/Rx/CM/9w/mgH8H0S5eMDjB10iMyvzz//fMg3smi4LV66IGAwddpE7fs3zWbN&#10;nmEfa/9BjpOnfmjTpk+2j6ZPCvHOli5fZD8cOah4VsRkyfwzVBL9wZ7y8vLg86tWL9M+ZGOtY6c8&#10;e+6Fv9r/e+Z/7cWXn7d3B/SxT1QXWo+YA6b93h6KxHZs9thXYBMnOHauE8Sugrfluk6KfTHuJx8L&#10;lAs+jCliyaxatapFg4QN5CMPsebIw/XJ91rid08x7x1fP9CxMNf0kUZml7RmjYrTEjQy8j1Qu3D9&#10;mi1ft7blukdsBuaO+B6J+y7mUTh02sd8zdhmXkFXSn6uk4xB90tsZt5F14MOihgPrhvyPG577hE/&#10;5z4P/8B/fJ7JzdcWn+M+OijNL23H/7HftQCxX4A1fQ1eXAPQsPheSLF94OEproPvuX8FP+Zr9gRC&#10;s+B1gBV+SbngQR94+Vzn3I+87LY6uv34GTbRBq4h9D26BDR0XOtInpf3+L9/5jzuD7jecK3kGlKu&#10;8UlbwSD2Yc5Dp4XmiDme+E1oQgoKCoKejP8PMN7wb+Yl6na/wjbKYnzwoo/QfVHOc889Z2+++WYY&#10;x1y3GW/oJ3iPb9MH6ETQh7Rv3z5oTf7yl78EzQjjmnEI7l4XbYzf8/lJE3Zjr+NFObz38tHnuG6N&#10;+Qe7GSfMtRy5F+H/NYy3v/71ryH+C/iBsSfKd5x9zuLelz4EH/AFB/Q24Mv9AvMTPu52+Rzun73s&#10;P3qkPHwhHh8PKxP86VNw4X6VPkFXzv0M9wToDWkH/fzqq6+GcUlb/PoV2/1bdT2s/vRdQiAhkBBI&#10;CCQEEgIJgYRAQiAhkBBICCQEEgIJgYRAQiAh8N+HwIXrVXr2WjzTuPdt57b11nQXDki8roiW3xNH&#10;RlmtQRl3lX4tLmi4eM1RduDgvhAHou5etvcA656+ZunruCCNRob1dJ4VZC0YDsUT66Q8R//57EXW&#10;N7+/vdbuHzZwaB9bsHi2rVm7yubPW2QffzTbiouLg86GcuAzWAdmTZhnDl966SXLkyYCjmrTpk0t&#10;z+X7GrvX9UeP8dos67yUT9tYp/9gSpGVfr1Z8d5pG9zX/bAmLepY68a//mbV4Eb54MYRXEpLS8Oz&#10;zex5s3XjaqtTnIJfETeI9adENDBVtU325badNmH0CJvy4Rg7cuhA+L1ecWHqlaFafYZGZsqH46xX&#10;t062fcvGEAsl48/V+XqOH43MNztKbe3KVbZSPMLWjV/ajq3bbJ34/RWLl4R9NxbPm2V7dn5lVy6e&#10;k+5F3LhqqayStmbVeuvQpZf1H9zD1mxYajcrL+uXrP2sl6spmBuwct/QN/+SKquuWsWdq2EPsPLz&#10;P9uipZ9bfr+uNnBIHyteMCuso7tPgQ3YxwmfggOFL4AP5DldeBL4Mbip8aNHWlHhezaiYJB179LB&#10;Oua1t+LZn9olaTQyvVBWGvyv86JwasTxgD+aor20xo0utAF9e1mHt9pZl45v26gRQ232zOm2ZMHn&#10;YX2feEluo9vm/eqf2+qYy7W5LzlO6Eca6rXnVHWd1ehVX6v9lxS7R9KO8Lp1syLsGbJs2VIbWjDY&#10;uvV4x8ZOKLQ9+7V3yX1iDmV8D34PLmgzGH9w5MSSeU/7eE2URmvGJx/Zh8JqZNEwK3p/RNg7DW77&#10;E+FE3Icu3Tqq7E7WtXsny+/bI2gIDhzc2zJvUA99EPbvEn/LmKau3BSPxfCb2uF6n8OHfwjz0/DC&#10;Amlydsr9Mo3Mv5yjU5h74Gd4phk+inmF+Bm0CY0APDK8FTw1z2PDu7388svhc3l5eUt/u0akSvjs&#10;1PPrI8U9DpDWjDgyTTWZZon6H/WKxwZ8ITFA8Dv2jYJfZe8E6ieuB/aACy/8nGet8eeOb7e3eXNm&#10;WsX15jEo/ZtmifByHpNn6+GtKRd/JbnPYoP7K7Em0K4Uqh2MK7gs5/vDSdEfzgFhsal25cZ1q1Le&#10;S5oXJ4wZaz07d7Gt69YHXhIbeJHgjRmr2M94pY8Z1yT3Wd5Tp5/D57ZK6GPQGx776ZRNmTrNevfq&#10;aauWL5ae8KYcP+OJscX7iWsduBCjAM1B7/zu1u/d3jZi5Hvat2SSLVj4uX1VstnOXyyXyVm73Hba&#10;6W317/7o0fvNy8HPiKuAfbkaGW8DeX1MgLG/RwtBzAOuO2hsPFYE5zH+4SppO/PqM888Y3m69vaT&#10;LghdDDqYoQUDw3wAFgXDB9v7itfFe+YIYuq0U9yXHr262sLFxYq7c0ZWtGqt3H58Ep/gek98lnek&#10;jenQ8a0wfwwc3M/GaU+5+Qvnam+/r7Xf3cUHfIYycv0Gn0ITgK8xjsAmTvDXaNDweXhaOH/ai997&#10;cnz47D7Jd2gi0L8wV1CG+y82eD/j7+gjiKHBfRCxRuJ+8PI4+nikHjQE9EFvjaOgNauRJk9tadTE&#10;jVehkVmz+cvAkRN3gfshdCFzpBkgJgX4Ma8RTwNtA3MJuhe0QsR5+dvf/mbE88BHSnW/4bZjN9ov&#10;sCKODHMRcyUpto/PtJOE7by4FjOfoq9j3oz1byFjG/5xHKkCH6W/ictBv7j9cR7agj/j7wUFBWG8&#10;oD0gkc/73NsYfmj+jf7je3zFNbrFxcUt44Xz+R0fQgcR7kN0fcH3+A2swTn2Ay//aR+9Duyhbuol&#10;lhJzF5oM9Bqxr3v9cbs5B30P44NrJP6M/sIx8vsmzsUHuC9Gg4Vui/t+rum0nfmE8QDOYB+fx7nU&#10;6RoK7AYnfBcNE32JD+NT6HVi3RN2YCNlEguIayjjANzRW9BHXPOoj5djAh5/NFF3/Po95VE/mGMv&#10;PoSmCC0s45d5Ai0u2ivXKHqZ2EtdaEq4F2CeRhvEOEfHy9xCeczVudhSBniC79Not9vk2FP2w8qN&#10;5wx+p588eT/wmXs/7sfwFXyTuYk5DY2b6xbj/A+ry8tNx4RAQiAhkBBICCQEEgIJgYRAQiAhkBBI&#10;CCQEEgIJgYRAQiAh4AhculFtC5cstw/Gj7ZdX0kjU1uhn/49jUzd3SYrLdmltctC8TyjFQdiv2hp&#10;NBuZXoH1TV/7jNfWWZeG4+XZZWJss37ribVVuItF81dafu9+1qlzB1u4lHgkZdqLRWvHldXa20b7&#10;LIjDYj2ctVbWd/kMj8vzknBO8NY8P8paqq/HcsSmp5XitVnWnmkrz0DyfOrYD4bbN/u2Cw94aXZc&#10;aeZBxb2iEfk9CSyw1+vhOWg4O57BXb5ort28el7xP2hPppG5d98U4+OebdhSauOlSZg6cawdO4Ke&#10;4FcLGhlpIOB9vzt83GaItyXWxK6SrWFvJT2Qrnxap24SVyCNTHVFpV0Xd3HzylXJZtSn96UsEB9X&#10;davCaipvW+X1CzqFPaRY287qv3K9wpasWGuduvexoSP62Zbta6URuqXf8YdWfgmdkLdJP7TgRmwD&#10;+Hq0FuMmDrfxk0bY5OmjbeyHw6S7ec2e+b//sbff+btN/KgocIX0uyfW/3mxJs/LE/XwGY4GrgDO&#10;AZ6YmC/Dh0pzMXRAiLeR36OLLVs8z65ePBv2psFXWG+P/RaODZ4PLrFn13eCvuajyROCtmbT+tX2&#10;y4mjVq89Q8DEOR23g76kPI5/Rortpj58E5ucC6qvE19LPCP3Rx35fPnyFTtx/CdbtnyJNC0jLe+f&#10;b1rXbu/YzM8+tsNHDkgHdV06uurQf7SH8qgLrovxnJeXF3RcxfNna3+ZVbZ560ZbtXp54K/hwJev&#10;XGwrv1hqm7dsCGWOkm4Gjvutt9vZP157Oehpfjx++IE+ZAzs2LEjjOeCgoKHamTo5wd8Si6LDoj9&#10;ow58dzDEHpqkPbCOnfhBaGTPXoMJvuFzlPeLl0O74N3g34hLwZ4SPL8M3wvXy/PNb7/9duBt4J7L&#10;y8tb/MU1MrfEd23Vng5DxVn1kUZr7fIVitmV7R2ELzzq5bi6TRzBgTkPe5lDievAXkzoXJhz4MCZ&#10;+9q1axf2UesgTOfPnWV3bhEPQEDch7tmvGY8LNqHLVu2BN67WFwu+j4S44gENowDbGTsxPvS5PpX&#10;OKH5Txg3el9zT/sGVVdp6vjVysvKtL/bSOvbvYdt27Ax+KL3GeXDYcJfwrXCY3usIIqM++dx9TZX&#10;/1QOmibDXHrw8I82fsIH1rNHd/tixVKrr64QjsyVmtHk/+DD9Qr/gMuEv8Mnho0YavMWzFH8pO+t&#10;th5dRYa7HznXE+2Pk+Mff/fvvo/L51zq8D040Diwlwm+TXoYpvifJ3hw3/MDP8dv+J0y6Rv8Ev1K&#10;YWFh8D10Thu+XKNYUcSLOhH2Qtqzd5c0tHsVO2qfYkkdsyNHv7fv9HnJsgXWt38v+6dib03UXMq+&#10;VFwrsZ+y8RF4Y/Qs8L/YDl88acoEW7FqiR1TbCr2aHJc/RhfA7wdHN1m7jkYz/CujGOwiX+nT4nf&#10;RFuIccFnUtw3YOBzheMNltyH4MPE1oDL9+sUNnlfgyn3QPgK1/TY3+P+8DEYKtcfcAYH9izbsm69&#10;rlV3pJHRvYVwwsOu3a60HYq5hn6AuF7MyfDLrkHgPgm73V545jKNTWwu1hyAFhD9AH3J3EL7sJk+&#10;5v4DTZ7rErimkvy6Gz7oD3mx2/sA7JgzGR/w9twjtXXyOYPxiR18RgPCHIYGhPtEsCB5Xt6DPf1V&#10;WloadEP0Edh5Aru43/ne5zGO+FV5eXnQMnCvgC4EPEjYwbnYxPhDL0Lfo21wPyIfedo6ef9jE+9p&#10;N9eRgoKCgA9jwzUy7rPYFGPFZ/qWe3g0GWi34r6lTeTniN+ixUI3RnwU8oHDoxI2xS/Px3fgWar+&#10;oTw0rPiuJ6/zYWVz7eT+j3GBXhq7vW84j7JJfvQyn+QYj2HK5hUncCEPfc37GOM4H/OEz1PEnCIu&#10;EddKH1txXu5PXetGnB3y5dYb48JvufXS9tw+juv4d957Wbk2PArf+Ht0QnGi79CtcX1lfmI+4TpE&#10;ist/WrbHdaf3CYGEQEIgIZAQSAgkBBICCYGEQEIgIZAQSAgkBBICCYGEwH8eAuev3bH5i5ZqfxnF&#10;kdm6zhqfII5MvWKW7N65R+uy0jGMHWP79u8Rv4U+IdMowJ34+qUfWZMl1j7PWcO3lOg5x5h3AmnW&#10;5rdt3hXiyKCR2VqyQd8SlUCcdoPWmlvpRbI/kNjDgnVwdAysocOted3U42viD5z0hB/i9Vhfa4a7&#10;5hntYSPftV17trZoZBruZTHtQ1UPUqKPrR17fe2Y50rhBFgnnjtzml06e0oxT+AHxbXrb4Nwqaxp&#10;kEZmh41/f1jYa+nkcfgD9UqjnnHW7/WC74fjp23WjI9sYL/e9s3O7VpkFicT9rcRy6bjr/cU50Jx&#10;Zxrguu6KL5c+JlTAsVGFcGxCn6L8TQ1hr6W6+gbpmG5oL56N1rPvYBtRNDDE0Wlowj7tsfRr5hP6&#10;EOKUcPQEV0DMefqN59ThMApG9rMhw/NteNG7VjRuiDQ3fazvwC72/vihtmDpzH/hWOhb/CbmDuh3&#10;sPO+oT6+I199zW07X/aL7dy+xca9X2idFZPgs0+m2fUr55WrMfhkfB7POPO8MhwtHOG2zevtxNFD&#10;VnnzijVIu4WuKOABJuGlQ3PCBrgQ2um+6L+11ZF6eMVteLAuPKb1dVvc6tGjR8QbrZWG6DPr1vMd&#10;69j5Levdp5tiu0y3o+Ku70k/JQSt6X7rs8GUTz1wzHC37J8Ar3hRe1G5NoDjzYprVqF9ampqb4f9&#10;VKrvVtrFS2fD/iorv9Az9doj5Y23XrNpH08O+y3B5bj9cJbs5UT8iIKCghAP4MG2ZLxWPB4bajUm&#10;8HfttbR719dBIzNbMVXOnj+lU1t9kXPwB+eO+OzPJ+fW4Z9pM/4Ahwy/Tpvhb+D9sJX+lvUhlsr1&#10;ygrbKD7nXen1ukvbtmKRYpFIY0YZj3uFMpr5Xa8XPOIUf6YNcEboedDL9JSuCR3X8sXzrRZdBz4Z&#10;aWQoh/xwafCWcG/+fLrze2DhczhzD5wvY5MYEtjnCTviz3yPGqeuObYFXva9+PXhQ9+zkXrtLd0V&#10;8PbzwAEukPHlsXriWBOMaWwhfzy+qaetEhoZ5tIDh7Qv3fgJ1qN7N8WRWRJid0lQ2lItuB87dizE&#10;5yD2Bvo+2lGuufmO4nz5nHBfe13VNcjP9GrQXBH3HW0DA09P4xoVl0+51EH/YhsaAfrQNTJx3/l5&#10;MU9P7BLGNvt3uEYmthEfYSyggUBjwRx+4iTXnWwuRMNSp32+mhR/p0k48P29xlrNI/XSrB0J8aa6&#10;dn9HupcPWs4DD+yiv4kjQMwHrunESCCWwq3Ka9Lqtc654d5AMdDuqW8o+1GJ9vFCH0GMuQLNJ1Om&#10;TAk6Ec6hTl6MY/QtjG3uI7iuk8DRE3kcL/8OXNi/jHGCrWgxXAMc40zsDHRHXbt2DToWNGiefPzx&#10;2X2f92DCnnP0RX7XbkEjU6255D5jQ79hWU3jPfvxVGscG7By/Q9lUDbluL/FdVE2miHuL+hnjwlC&#10;m7G9rKwsaAO5BnL/5toRysJfwILyyB+XSxws5kfGRnFxccveQtjTVsn7iXkdW3ixzwz9jdYAe9x+&#10;z4st4M2L/kBfhOaQ8R0n+HpS3F7/Hd0QehDmSvQKJbq/9eT5OR/fQn+FZgdtQ+xH+FVbJ9pIol+p&#10;G5ywFW0V/c+9mMfP8bzkd7/hPYnziDlTWFgYfAYf8Ty0A99nbueaxNyA3+APsQYC/OP5Jis5w9fL&#10;8u+whTGGb1IWWhd0V9hKXn7z8cZn5mfvL8rAPu7PsRd/iMuP33t9T3qM2wPG8diP507KB3+wAsvY&#10;Bu8X/I/92Jj/mL9pk5cX+w3zDv5KnBzallsP2FGHJ8qJ+4G6sdvL9nxP60j5jEPqRVONtol+jLGK&#10;20+9fMY/mK/Rm6HFYh5BN+T9HNtLG3PLeFr2p3ISAgmBhEBCICGQEEgIJAQSAgmBhEBCICGQEEgI&#10;JAQSAgmB/xwEzly4YXM+X2Cji0YoZv9qu1d9Q43T86SiPrUdz28n5Wuo1b493+zXuuxYrfUPU2yI&#10;jVZVAx+brb/Ha76+bsn6qPM8xGI4fPhwS12+1sk66k/HztiY0eOtR8+u2rNHPFP1tRBHprpK/Jfq&#10;9vJ8zdULgd9GF8Mz3DyvimbGy2X9NOZD/JwnPT6sLHhy1rEHF+Tbjt2b7N59YghobTrEe8lq0rLv&#10;707wj9hNgutirRyOc+b0SdJ4nHxAI1OnQDKV1Q1hr6Wxo96z6XrW/tRJ+B2tMzdlGhm432M/n7WZ&#10;M6bagH69Mo0M2odm7jIciSmDjY97NfJsNKwcnSEtht4RR2bhsi8U66V70Mjs/nab9n8in3inEKdG&#10;b5WaGls5uuyb7C94whWwbn/l+jkrP3/Sys4pFv/V8vA6d/FUON6pkdYC/U7zejj96+/j8vw9fhhz&#10;A8216aAYCHdu2lppNAa/2ydgcvHs6fC9n4ufwbHgU/BexCaCX7sjzUfWfjDwl9bnpS+qrarw08MR&#10;+2gbL97HvMYDGZ/yB+qL+QcvHozPXyi3U6dPhv3R1ikGzvSPp9p72lOpZ69u1rlLR8vv38WmfzrR&#10;vtm7wy5fPadxTaz+Zk6Yzs5JjDPXyLD3GXumuEYGfOqlC7gnDtuxQjPA+9vCf+u2L23AwL6KWfOG&#10;7JhiJ346GrgUx4wxwJxRUFAQdDJwcvS/j2tMAdMHfEBuKZmK3bldY19u3KSYOKNs8ZIFdunKWXHr&#10;+OS/Jvra5xX/lc/UA47UiW/y7DwJjpU5DO0OnCc8Dnk5p05jghZer7hl6zdukN6vj72T909bOGeu&#10;3bp8JeTx+h52DBXoD+3yMvmOvN6v8LG8jxO6lxJxnUOE56D++bZ21bKg4Qq4gz9atYB9FgOAuDho&#10;ZIjfBG9Fiv2T+ZX6y8vLw14axHmhf+E5PfF77vjK2i9blalSmK0RPiMLhlnxzFlWduKnYLf3GeXQ&#10;FnhUNDLwYPDGlEtyPyB/bntDhjb4g5aQfeuOHj9pkyZPCRqZ5UsWKobWdU1grdoIrmfot9BRMD/g&#10;m/RRwDu0XnoQ6TbQiWQe4XNFq9GMR8px3LPzW39/kndeFueCI7jhr+xxgu4DvjHuQ6+D/qZ+Px+f&#10;J/4GY4+YJ8SKgPOO5xX6Hk0Bmld0QsTG2H/gW7WX65b0P804cPQ5wH/7+dRxm/rRxBBLZvZcadjO&#10;PTj/Yge+xziDI0bLRf2OL/PInepbQY/U6DrPUJ+3qPUIBt4u7hOIMUe72COGmAtxAgd4Zu4j0A2A&#10;AW3288lLntyE9oUYIcS6Qf/CnjrO5cb9Sn3sb4aOBl6bfYzisnkf9wP14CfYBM4jBg9R/L/timuk&#10;uYz+0u94FhZdvnUzaHOIZcOcTJwST/Qn8ylY4BdxG4gTw1yA3cXFxQF38vg45Dz8hz7G5ljXQ/nM&#10;v7FfeJ3kIz977IA1mqc/K2G744iGAA0QWq85c+a09Hl83fD8fj2Dj2duz3wus9oxA0MwcXz4FV9F&#10;d4hOAQ1HrPXjd/oVPQdzHTgynxLLK9ZlUmZbJ2+DY4NvEcePaxkaGfwWXRhte1if8h3nct42xUlj&#10;HHFdQEvp1wKOYER7uSem/8mTWx4+yYsEPmDBkX7h6Mm/4zM+xFxETEV0qmisc5P3j7eVcpmf0fDh&#10;h/i7l0/ep5ni8qgfrEhggi4E3WGsT+E38rjN7gPYR4wpbGbeRt/DtcKT+y7l0jb8G9/jfsnbTZle&#10;v5/HkTmI/1O4HfSLnxPne1rv8SX8hX7gesnekPgD85PbR7vdf7xezsNWtFCMF+Iv0T7PBwaeHtVW&#10;/z0dEwIJgYRAQiAhkBBICCQEEgIJgYRAQiAhkBBICCQEEgIJgYQACJw4c8k+mTnHCocPta0bVlj9&#10;HThPaQ1ES/5ejUy9NDL7vj0gbrBIz3P2sM9m65nl08eli8jW+Fnv9DVo1jlZy2Q/D48Xwpqn8yWs&#10;kfq6MPZV3NBz3F+ssxEjh9mMmZPt6ImDGdfGUrNs9MSaqK+v8x1rqXBf8EPszwI/RZ54HdVt8jKe&#10;9Ei5caJcOAK4kYJCPcspjUiDNDJwo/UNrbxHQ33rmm58/sPeY7evW7OeDZcNV4hG5kL5z3avjvVy&#10;cfv6e7e+McQ+2FzytY0aNijstfTzTzyfnu21VCsBFNzvsV/Otuy1tHvHNpFr4s6dX4RDl2bmvuLC&#10;SNgSXk1afyeezH32XGr+Tm9ULu2nM7L6K+7ctaWr1llepx6KA5O1/9597RWl9tfWteoSmhTTJk60&#10;jz5k7Z8j6+iU+fhXxqeAj/cn7+lv4iPAVfq6e25daBzuKsbD/QbtPaS9kXaXbrPxo0fa3M9m2Omf&#10;j1ldTWXLKZTt3ArcA/w9nDgamSbFRgA3jpSV4QEm0n7IDrQ1+PTD/KSlgjZ8g+1gAveBLWVlZYFj&#10;hef86ONJNnXaRBs3ocgGDJJ+o/Pb1qlLng0a0s/GfzjaNm//wn46fUhjGf+S9kf9TL/cQ0QXdR/j&#10;mgQPxh5WxE/g+fuTwjGOoxFjk/v+6z07bbJiSEybPtm++XZns85OnqWy4UGoFw4Zvppn0Zk36ON4&#10;3NPXtNXtwS2JI3Ph/GVp5ZbYyFGFtn7DGrtddUMxLapC3nh+og30s/PZfH5cwmfhfuHn4BXhp9wP&#10;Oc81MjcUR2a95qN88Vt57d+w2R9rr4TTZ4JvYvOjXpRBeehu4NOYJ3P9uaWtZG5OtAk9V6H0Tu8N&#10;6h/0X5k/Sx9ArKOgj8nmH3CF+4dHh290jQz1+JzDe+pBewP3T9yDwsLCcB7fkcgTz918B1d/t0nj&#10;QON533f7bdKHE+2DseNsT+nOEEeHPLTP+VKOa9euDRwYPhTHOYlxzR1LlNMWSVvW2V014lTZeZvx&#10;yafWq2d3W7yg2G7flD5DGhnn58AQjpvrDbwrMdJI6DZcB5Lr79cVewp9imNMmygvbucfbRNjgUTf&#10;+Hv6iH130LDATRKfANzjerHJ/Yrv0QbQL/D5r72mOE86r0zzSHwO+WkPvDoaQnRO7IN05doFWYBG&#10;xq8V0soxZ4brRqab+3bfbhszbpT2phpiGzetVbypq82/Z+MfbLhnYG5h7M+ZMyfgVlOrPYYUl8bL&#10;io9Vmr+xmzmC/vFEWd42xhX+DN/K9drjxPjv4IDelXgqtAeOPzfmgfcf5YMH1xXGHnw2WHGdpo7c&#10;sUF/oMGgLXD8lI+/Y7Pj6ke3nTKYB9D9cg36ZPJUO3rge1Wcce8eR4ZxVyktI/Ml4xp9Dzq4XBu8&#10;XD/iB8TVgbfmHO7RfHzH59I+4u4w56GzYs7weRjs/D3lgjdtAgPifbz66qvh/gX/+bMSNjEGwNP3&#10;WkIDgubK7z3pD8ebvCR8h9hFaGSIj0QbPO6M5yEf5XM+45fyyFeo+RG/IoYQPkECC0/uz2hG0J0R&#10;TwiteKxV8LxtdfR5l/JpD/de+Al2gw9+5tccHxOelyO+7+e5JohrIXNKPC7IS7vQdhB/CI03Yw1c&#10;wA1cYlvIzzijTOaqeK6hj7yfGNdoc9Al8sJ27kH4/mHaP+ooLS0N9yaMS/6P4P1PnfRf3K9897RS&#10;3D7uMdiXjzmC8cZ9ai5ecb3gBBaMScY9ewzF4xEMsZt28xt5mIP379e+t8KLFLeLdmIP/0+hfnCj&#10;P8iDHY+zJbbr97ynzLhu3mM7beIelLkGe7l+5tYbt5F5iHtuxhVjhnNi7Vl8buyrv8fGlCchkBBI&#10;CCQEEgIJgYRAQiAhkBBICCQEEgIJgYRAQiAhkBD470Tg6Mmz2tdkpg0bOsg2r11mtbfhpn6/Rua+&#10;aK+6u03SyHyntc7h2iO+vb0/ZqTt2bvTblZeCaCy7u7cAOuY8CfwPMThYM8gOATWjEmsbcbPRzaK&#10;/jqsfS4mT/nQBg7Jt9XrlopzFM8gCqOqor6Fo+RcX4elDtbVeZaSZ615/tITa8meWCd+GsnXoCmL&#10;dlIuz6bClxaNHWp7D5RKY6CYA2KM4zgqNdWtvN2j7PA2UYevscO/wsPCV342Y7JdOnfKGkN8GnFA&#10;wqVG+8rcrrlnW3fsseFD+tukCe8rHg8YaA29ts6qa6VVEQw/niyz6VM/tL69uoW9hoh9gi5GrdBL&#10;Ge6LaWNPJeiiR73uietkXwtpX+rrtDeTstZqH6ztO7+VPmac9kbq16IRaryvPa7uZvsTKJviyNwP&#10;vgBej1rTZk+tBrXnnkQ9TTKpUQFwGurEd8ks12iATXw+3MiuXbuCf8Hx0Besx1MPL8c0O4e2Cq+b&#10;V23NqqUhps50+dqZX46r/PrAOZCPc+AfSsWvwN3z3D/PW7dqhFQO+qKgPcjKRHMEdwjXA9cWr/fr&#10;xD814ZeMMZ7VdX61ffv2ltehvfXu203c9GAbpX250MoUL/hM8R++sRu3Lqs/tW+VCbvGymbNm/gW&#10;OpkDzVRiTHnb6At4Vbgc9pjYf2BP2G+J/VTAmTHA0V/svURcCY7rN64JeyytWbfSzl8sa86jqlQm&#10;2DNvwPnCVxKfAY4W/jpXz+KcmwpgCzCrvlNvx4+dtM9mzRaPNtJ2aF+xzI5sLqBcH1twuehc4I3A&#10;irr9hR+AI/MLfoRN1AVPg2aN9rK/hqegjWqOI3NDe1ht+FIamV697c3X29knUz8KcVTwq8e9qANu&#10;iNgHc+fODXMl/uTzDHWBPfZjn89vtAl+rHDYYBs6qJ+tXrnEam5LyyLtWxNzBRo4+kPt4xzaig4A&#10;DYDrO7Arnov5TF1wzHB78OP4Epo9T44jn8lPb9/RvHBa/bRU2omB2ldkxkfT7Owvp5QhOwsb3H/4&#10;Br4Ofg8tBPMcPF42VrP8/KX9f0aqqpeuUHPN+UvXbPacudLI9LAFxXOs4vpFOVfW/9iB/WhI4Pvw&#10;S/wUP2m8zzUm8/cG7f1Tp/3GKm5ft8NHDtqq1cuCr9GfYJCbOP+PJvyUBH5xeVwT2QuNuQxfh6+P&#10;x1GML+diI/w2scv+/ve/hzZyDfcU54f75dpLHJLxH4y2g4f2Se9W+UA8Kd8fif2QLlwqt+UrFtu7&#10;A/vYaN07HPx+n65jPk9kvDX4uqYgLy8v6BWymBGtc0mj4iMxl6CZOXv+jJWUbg1jBm4Z++Pk4wRu&#10;2mN54NP4Mm1xf8SfwRAunTmfMU77GNueGGvun+gA0L2sWLEitP/1118PcR/AOMaIcxnbjDvmDnQj&#10;5MV3mEPoi9z89B88Nlwy+ibyL5u3wMp/1vhrHktN8iMQCeOuoT7oBYi5w1hCXwQOjGn3BbcbW9AL&#10;uV+w/w8xHuJ7J7QHPr7Ly8uDHfQxuKEJca0Bvkw8KBI4oilh/kJXxbyN3cw19GdbJ28fdnhflpaW&#10;hmvIm2++GeIRcQ0h4RO545Bz6LvCwsJwvwXu9D9942V7G8AQn/S4RM8991wYB2i0PcV+Q73Mb/T9&#10;888/H/oUfQPfU777qJ/bFkefHyib+Rr7sIH+Zy8qxgZ689yU23Z8ivmPMYI/xHMDmPKiHK4v6MHA&#10;kRgguXhTDzb5NeaFF14I8VCwKfdaRF5sJtYY99qUy/2+azz5HTt9HOEDaLvIg84WzRN5fSyQn7q9&#10;bfH3/PZHU4w19xm0CZvZB402MH64R3N7qY82M5bAiv8roS/CbuYNEviBgfsK5zI/FBRksfYYl4w/&#10;vsc/yU/7qJ+5AI0YcxrjsaysLJTJn9jWli+f4A128XJMvQiwxde4L+Y6REwn5j40YswzzKPYyvij&#10;fcwVzONoc1988cVwHeLeI57XfW6ijtz6vN50TAgkBBICCYGEQEIgIZAQSAgkBBICCYGEQEIgIZAQ&#10;SAgkBP67EGB98XGvKxdu2SzFkemvPWYWLFHc+StntAeJYqPf+1ULjb+NVbU4RPai2HfgsGI0FFn7&#10;dq/Zu/1628LiWbZj64aWZ5C9JPQL7BPAM9vwK/BDrIt6Yh07XiPm+/Ly8vAsLzHGOYc1ZX/eG/6R&#10;PSzu1t1RTmkdqm7aFu3ZMnZ8kfUfkB/WnnPX+FlLfdjavNvw7xxjW+N1avhpnt+GM4UjiddvvXy4&#10;tcf1Db+RsNXXrDmyng7f5Pwm3BYJ7DwfmhCer+03oJdNna59Fo58L32OnvmFilWxNVUN9sP3x236&#10;jCnaV6erfbl5vVUrlgpYOqebHSn50SluF/VjM5igUYJn4Xlk+A4Sv7l9fI7f8/lhKS6fcn3tnLxx&#10;H1J2nBduD/4JToG1dMeIPPhgK1clRlH+vk8xTEYNH2rE3dhVsjVoZtDNkLCTF3wFmBJHBg6fPTLO&#10;nj/dgtld7aPi2NXWV0kntjvwD3Ay8GbwAZ5Yw499x79/2scKaaXYV+tOTZ2V7Ci1EcOHWce8N61v&#10;zy42rmhY4L3hatARwZHAp8DJwKdgH+12v3bbsN19k+9i/+QzYxP9G3zZHMVIgLOJx6DjSV4SfcJ4&#10;AU9iUOQ+G+w44V/okoi38Morr4Rn75cuXRo4Zcr0RHmxfbQLO5hrtm/fHvRSnpdj3D5shxckngox&#10;HYhT4X1KHIw71RURf694TRpntBV/4Bz48Th52Yx1bMd34ETJDy9Vrrmt1Rez5/J9XvBy4IyI1QCv&#10;x3nOdWe/S7PTeDdoENAHYCtjGF3CgkXF9tJLLwU+kuevczlG+q1RAcNqFRsKTVnhyOE2YeIYO/bT&#10;IZVTZzUNNx/AEVxpDzwefBX7HeT37WETJ08IugbHCf0Re2plny3w7B5nh344evRoaLP3K33nnBZY&#10;wLUyb8Cn9+7Twz7+ZKoRZ+S6YrfUS5P3YNyQDIW2+ut2MS7gfnP3Z/GxADa0C54PXNB9ZhxrFj8l&#10;1oadKf/FZs/91Dp37RD2b8EHPLm/8Dme3/z3Jz3GZWEr2hBiPRDXw2OteX9gN2PNExoleEziSsDl&#10;gwHjlHk0LhcsKJuxvm7dusBnEkcFDpbrAXO3J/qcsUM9aBDw7cLCQispKWmpm98o37lqxgVxB9Dp&#10;4B+Mp3h8uv9V3L5h6zastn7v5gf/Ly4ubpl7Y3spnzYzh6A3xUfpQ8eBOYQX59AmriNg8MYbb4T3&#10;tDXGiTkTLhtNCtdm/JexznWQ+d/bAU60hcS8y/WBfM8++6y1a9cuaM/wH/Q6+LvrrGp0fd6ydaPi&#10;ffWzjp2I9fVu0LMxP7jN2IoPud9iI3GusIn7J9oY743k13v2wytRHLUCaeo6d+1oH0wcG+6jKCfG&#10;zPuP7/iN/YcYF/QdOIIfcyi+QRvhsMlD/4IbupE8aZzA0nU0XmZbHB0XykZryLWOfaTQf4A5vs+1&#10;B5w8oU9yX6WNfEbzxvUDTQPjmzbRxrrqSt3YZLrDo4e/s0+nT7F8XVt7dOkY9rjjXg1+Py7f62Ee&#10;LZZvovkkLgb9QywUYqxwDeK+iXq5fjF3uy9633o5f/QIRo4TbaVttBEtE/bF+xdRd3xt9brxbdc2&#10;ct3n+pCblzmU+ydwREOHT5xSfMNrl89JY6096BSD74r2ftyuvVonThhtvbt3Dn2F3gwM3A85xjaA&#10;rWs80W0Svw7saBM2cER3RNw5+g9tFPfmzEl/dsJuxifzBn3KPQ9jEu0H1w7uldCoopfhXoLrNuMK&#10;TRH+UVBQEK4trkfDfvDw/qO9YMX9Ar796cTxNuODcbZq/lz7fndpePGe7/iNsYD2kTkhvof6M3Hh&#10;fo97Ie7rmIcZA9wn0AbGK/c7xIxhzNJ/tIt7M8ZWSgmBhEBCICGQEEgIJAQSAgmBhEBCICGQEEgI&#10;JAQSAgmBhEBC4HEIsCb7uNeNK3dsfvFCG1FYYOu+XKn4I9dVnOIR6OH5EFLkcYXrN/j329qQYutX&#10;pda3X3/7+ysvWb/8njZ9ygSbO3Na4Lzgh1jzh6dhfZN1bNZCiXUOH9qqd8n4cl8LZ72X93ARPP/J&#10;Wi58Es83UxYx8L87uNdO/HTUzl04Y4d++M5mfDot8KrjtMbOc+TwEzE3THnOVf1G037Xz9joyflN&#10;vuNZcGykrdhOoh9iPpw16cf1Db+RsBf+jQSHARfBmjn8JpwiXCOJdXJvG3oMcM/r2N5GSgvxzZ5d&#10;iuGi/Z4INKN/dXcb7cjhEzZJe9v06NVF/bcpPOfv3Db7g2S8bij6kX+8PjJ4e2g/z1oXijejj+Fc&#10;4IPA3vv2kQU+4gfOgwtxLoBsMT/JZ8ef93CaxDPxZ/9Zb899bp2+IF7M1zu/svGKX/DqKy9Yfo8u&#10;VvrV5mw/mqA5yJ73936Gt0R7A18BD4q26HTZSekU9Jy6dAHXb1y2H48ftqXLF9mw4UNCvjFjxoS1&#10;ftfIeJ9jZ1snxmdFVb00bIds+sczFMejv40p0n5Dq6VF+WF/wIS+ibF7mE3edxzpA16OCceYX6Es&#10;uFL6HU0H4xU+m3pyEzw9/cS4hjuD23Jb4rHCeXCuxHiBL2FvCmIjML54Nh0eP074BtwxXCwcCzFY&#10;GDfl5eUtdtMGfIr5wf2S8YWt8FXMVWvXrbIDmmNu3Lqi4jMNCsdbintDP6OLgQOHU2SOw8d83Mb2&#10;wM/6c/Yvv/xyGBdwy8wRzGvo6OAiaTPtB094Wt5jJ899cz68IjqbYnGX8ILE24Dfvn3npl1VbJOf&#10;5c9btm0M4xr9Cjw9nGHYFyzSKIAP88axH4+rvdv+P3v3/W9FkT54/J/b17x29ofd136dHb8zBowz&#10;mMXEGBBJKmJEnEGiAVREVFTMypgHHAOKaQwYSAKC5Oyz9enDw63bnHtBvBdBPj3TnHO6+1RXvau6&#10;+9j13Oqmn+4vfz0zLhp2bsx6cEYs++6Tkv2emDvKkuXilXqjf+9vV11W5svjjvJ8rBdfejaWfPhO&#10;vPf+2/Hxp6XvsxwLnIMoI317lBdbjoNMi3QpX/qzjjgIysm54/obx5SxSMaV8Y3GNGOM3HTzDc2Y&#10;Ix9/+kGJ+euJ4yCdwZjy/EafJG2UfjzaFOeXbP/sl/qiT5NrEucF+r1pc4yJsmLVN6WONpXxUr6O&#10;p599soyVdFtMKOW4s7zmGFek0T6OaiPW/5Kpzivp0M4oA22PawnjPpFfjr933323yRexq8R/0V9J&#10;TCbxnkNKfAMxKhxzXLfzWCXNzC/1+VXppyUejeOIftiR5VqQbZbYCK7pjDXBuYF06SOmPXF+zYl0&#10;mDnueaUMXFdpR5x/aSNvvPlKfFraPG1/eelrZ3yeufMeihHXXhkn/ukPTbvmWpTnJ9LJibrFgPgf&#10;jpORJY/EJGSZ2JbvZR7wYFt+uxCjgwnjUOBFfzvnO56Xw/me8wH9ucSFcH6gTzfjNLN/nHxQ/xgR&#10;I0E8J7EDxBRhRl/xY+X888BD98W998+IyVMmxVVXXxFnnHlqXD58WEybMblx7HYdrOubcw91gRvp&#10;c86iDVMf85+cV9K/P26+5cY4p8R2nHzqn2LEyKvilddebmLtSCePzXTjlWWsow6JPcCDMlMn7IN6&#10;5bzLmBdZFuqYGGdmzpXt83ud/kC+J6+cl7nOkD/itjgHUzeYE6NAHAKxMt3KSl6oO+IIqSuOb649&#10;vN418ZaYfvddMXXync1viMtLfDjjdk2+6/Z4usRpcQ3Kc0hdJtoY9cLxxXmFPHD8USeY0WaYOY9w&#10;/NHG8ncsxxnXrfxNWKd7OO85vphJlzxxzqYNUj5iXYiny6k+fliWeeA4IT6M44P4d643lLFddo59&#10;jjFi7Dh+hl1YruGXXBjX/O2yGFWO2bGjromx5bmqo6+9Kq675m+xcOHCpo3VbTzbHvuv2znXDn4P&#10;s3/aIvFsnNf4DUhcH3VGufgtyO8T6ubXmDCk/igT13yuifz24fjgWOF6zTmEz/x+4jcOy/ndSRsm&#10;pqT2IL26XljHeZQ6mHzrhBhTxgi95pKL4vprrmxm3rOMdZwXiI/hd0899XUc1NsM1HvyzrWEmBfa&#10;G+cnyjykXGu43nJu4RpFHA1WXFvyWjNQeTAdBRRQQAEFFFBAAQUUUEABBRRQQAEFFPhtCnAvsb95&#10;xTdrY+aM+2LM2Ovi+Zefil0/8ffN5W8vd5W/d9x+cBP64Fev21SegfRUGYvm8rhk2MUx694Z8eYr&#10;L8brJUaFfmnueXKvmvudxHUwc8+XPgH6Fev76Nk/xZ5ZTt65D849eO5pc2+b8cPpg2n6of5yepx0&#10;8olx6pA/N383Pu6G0aU/aXos/ZixyHv6w7IkffX55Pqf+1rfo8/3vHIfm34g+hkYN4eJ5fQRZBn5&#10;3F/dsI4Jh7xnjQH9mtw/pw+NPsO8X872mTb9GtxPvuCioTHhlutj8dtvlfvypUJJsszbt+xuxpGh&#10;7/ncMo7MP199qRmfYfvO0ldS3HaWeI/O83GaLPT5T+6PDbjvTx7IK/2J9IHQT0EfeT3+fW7TZ6Kt&#10;FaRH2t2mum8g/dmO5TmWPPfb/1yeK0TfHH+jTV8sfRL0P/Gcqb+eOSROP+VPcelF58UD982Ir7/8&#10;tBj1POuDMmZdkA/6gugrox0TI3D3lLuav8HnuUJPP/tE6cu8K8bdMKqMy3F1039IPwR9sTmRRvbZ&#10;5rLBeuX4/Og/y2Ly1BllvKALY/gVl8X8R+d2nhVT4qC6TVk/WWa24X39mTrJ/jHe1+2A7flMvyJt&#10;lT4r+n3o4+EzYyTQR8ZMvwd/003/LctrJ/rr6onjgPZOPzTHP+cVvk+/HG2NdsZn3nN+4XxD+6O/&#10;iWOBOJO6DHn81fvgPX/vzt9zkw7PjSPejj7qt995q4lz+KjE5DFOxT9KvyhxHOyHvDB2EfVKupjk&#10;xD6xoM+KfmM8ODfQ50p7pA+Ivlr6b+lnX7Zs2f50cjwD0iL/9OVy7NMPTRucO+/BJiaAfvRsd1eU&#10;56tdNOy8ZowX0seVfrA8T5AWthwft992R+mHu7Tpoz+7jH3A2CZDzyvjSNw6Op55oXcfb21HOfl7&#10;93vunRZXl1gwxrU459yz44rhl8RVZSwKnpkzcdKt+/vMOd4wrftbyQdTbUU/J3WFE+OFLfngneYZ&#10;XKPGjIg//PH/xv/8X/+jOV899PCsJh6ok8Lg/Zvnl7SnrVFvnMdzHfXNMU1d0f9Lu6FNnHvuuU0s&#10;A7ENxDpMmfr3uPiS85uYRNrOorff3B/fSAlIo66j2uWXlrA+N2ZaeU2lz5hzIbFXPM+D9knb4nVk&#10;iRuhj57xHxgbhuOKchELRBvKazRp1u2Dz5k+YwEQI8X5l3Mx1y36fhnPgbaMKenTT1qXmbSZyHvm&#10;n1fa8swSS8AxcEq57v/1nDPLc5ouLuOqXBLnlz53Zq5rxCkSy0X/f071eYr643xDWYhH4PxErF2W&#10;g22pk6xn3pMev1s4Zul355ilrrnOE9tAfBexFuSR8wHnPdrxwtLXn3Gi5Cfrmb5sYkwwIe6I79JX&#10;zPmB71ImYlf+MvSMckyfH8PL2DE8v+qpp+eXmKDOM3mybPlKvtMxX2mvxOFxjiSf5Js4o/MvHBpD&#10;zy3xA+XYHX7lpfGPu++MV0t8zJp1nZhAvDONTJ9XlmWdYMLxSh1zHuNay5gPmNKOOOfzG4j9EwtC&#10;rAJtqn1+r9MfyPe0Q+qDPFJnjNfD81qGlD743/3ud01eafvUEzEL1D/xKO38Uf/8XuX3J/VFrNjw&#10;Mv7iiBIjOKZc64mz/fvEW2PB/Hnx9RflN0QryJx0sy3hx/WT6xnPoaKtcG5k/6TPNYtjhPgO6oxY&#10;KvZfT+3P9bqf857jLI818kgZiTUhVga3OpYptyN9ylAfT1zjKAe//TiP5zbZTpoF+/7h2kNc2R23&#10;jo9bJ1wft950fUy64+aYfd/0ePn5p+PjD9+Nld9+1ZQ5j8f8Pp/ZN691W2c952DiiWhztHN+J3CO&#10;IQ6P+iVeLo9D0vg1JvZLO0g72hr/XcN1j3Mx13jOCZxniJ/i/ER9UC+Uj+9iyisGvO9mzPrNa1fH&#10;R+8sjpcWPBHPzX+0mXnPMtZRt+3v8r0jZcO5kPgczk+8MtN2iL3jPEgcML8zODYoO8cyM2btuJ5f&#10;oy7dpwIKKKCAAgoooIACCiiggAIKKKCAAgoc3QLcQ+1vXvbFyuZZS4wj8/Tzj8fOPTwvZk8TR8HL&#10;waYd5Tbz6h82xYJnX4jRY8bFxDtuL/e3S3zKnhKPUZ4TQL8XfYr8/SN9JAtLXxF9Ztyrpi+6vudO&#10;Prk/m1O9LpfxyvgH3FMm9mBhicX5e+lvHDNuZNBv+t2KZWUL0ij3kZs4h/K2THkvmdeBnOp7yfme&#10;12Wln5v8EcfD/W76BHLinnRu21/d5LrsT+P79FnQd0Z/FPfO635Fts/77txz5v7ynLmz4vkXF8Sq&#10;1cRolLJT/DLzrKV3Fn8QY68fFReUPsW3Fr1eVvDclvJ8ixI7wZgoJbWyrP+pvr9e1xf387nfTwwB&#10;43FknBCpkUfudx9qXWRfQH6XOKGMz6jbS5pmjllH3zb32qkD+nfpyyS2hb6nph+7xAVcdvH5Td/W&#10;4rdejS0/lriMvSU2a9e22Nk8Z6eTGnnO8tE3RQwUfVn0LQ4tM8/1uubaK5sYgWGXlmdalHEiHn9i&#10;XhPX1e7LIi3yz73+wZ5+KPW88LVFce2ocTHktDPi+nFj4r1/LypVzbhEndgf6gE7vMgrM2Uln7Vp&#10;XQ/km/U5ZVvNz7zyXeqZmCL6RPNvo+knp/+UV/qFOR/Qrhlbom7rpFG3Lz5T9/TB0WeYY05Qx8Ti&#10;0cdN3yX9v/QvZl8+5x/SzqmvdleXlfqh75dxqTr91GfHiJFXNs8VGleOmatHDG/qm3ZFXyL9OJku&#10;rxiSXs6Ui/MdeeZcwDmMiZgK+m7JK8cK/Xi0rTovzYblH+qE/iP60RkHgv5mxlnh3MczUni2DDPx&#10;KfeVmJ7ny9hQ9Pl/9dVXBzzXJMfxGDvm+tJnfW7Tr33aGaeWvvhOjMyIUZfH1JkTm/EX6I+i7tl/&#10;XR/UP+fYD5e+F3MfebAZ14KxLaZNnxz3lr7OOXMfaMZJwIdzUZa5Lg/lrNPEnX5i2kOnfncHz855&#10;7Y2Fpf9+UjlfXdc8e+mFMmYN4zcdqYn645rDuYR6JN9Z37UL72k3jPkzs8RxEM/As6gYr2t86Qu+&#10;+dYbY9bse0q81b/K2ESdfuQsQx53+Zm0Bmqq89tOM48p4lRoV7RBjkvObwvL9Zq2zXFMfRDrRBwE&#10;cWr0Ndd1h0e73XKO4/jkeOU3AMcL54IcM4P2z3NQ6nMJ+UvbzGvT1sp1Myeub8QXvPTyc/HkU4/F&#10;vEfnxOwH7o3by7getxRvnkm0YePa3Hz/K+04J/LKzPFG2elbr+MBclvKmOUiHxlDwNgwxMQQz8K1&#10;Ln/TsA11iQ8xA8SH1ucf0q3Tpq3TB17HkeLNfh548L6Ycc/U5rlpxMUwbg7xvz9sWFOK0VOWukyZ&#10;NsvyOsl7ykbbJFaP51vxDBvi6mbeOzWeKDF/jAHFeFTEyO4uv982bu7Ub5adNHJiWdY9ZeUcw7HB&#10;OBC0HeqYvn7GX8rjnnZGvdN+OFfXJpnuQL9mm6QuyB/5Ih6MeC3iZfhtwvWH9kk9ZPxE5gPLdvk5&#10;F3AO57r2zxefjTdLTNGSdxbFF58tjTUrv933u6HzGzTT4ZW8tNs16ZNeXWe07RyfiHGdaJ/kq/3d&#10;Ou1f8r5u35kOdcpc/04jj/Vx2nYhf6yvtyE9tqMd1stZRozD8m++iOVfd+ZVy5fF+jL22M6tG8u3&#10;evt1s8u8kv867iyX80rby32T/yxXO+/1dwbyfdq2647P/eWBdXyXay95bk9YUuY63fxOvSwddxXT&#10;Pds3NzPvc3nvbTu/t+q22N7vYH3mWtc+Dg62r/78DvZd1yuggAIKKKCAAgoooIACCiiggAIKKKDA&#10;8SHAPdD+5nXfb45775kVzbOWnno4Nm1dW2BKXxSxFD1dUn1ibS8xMhu37Y5XXv9XjLv+hphw0/ie&#10;Pvg9nWdhcH+fOSfuW3PvvT1xn7S+j5735Ll3yn1u7hnXE+UipmPr9k3llT7/vK9e+nj2ln7+Zlnn&#10;Hj3ptu+ptu8P12kf6vtuabCM/iD6NogLGDlyZDOWQx0TQZmY2La/me3yHjn3y+mXI8aDOADiAuo+&#10;sPQiXcqK8fJVy2Ll9982/V5NpVYxMu+9s7SMdzK6GW9i0eI3yrc6bvUrafU31eWv647+L/qQiIPg&#10;2Tj0l9X9j9zfP5SJ8uU9e9rNwtJny/MJ8vlVdZ3yPrfNtNvtjP5t6iVjB/hb5e++/ryMq7KyoNEX&#10;UQzKs2uIkem0p05K2Q9T748+Hp51w9/zf1L6x7786rP4/MtPmvEtNm/Z0Emr9Mvw3Zw7qR25f1f/&#10;UJ5PtPCNuGrEqBIjc3rccvOE+PzTj0pTKGXd2XnGEGYce8ztY4ycUsf8TT0xAsQ6YFjXe10avp/H&#10;cabLsc93mOkPJw3aBjN/L9yuo7rvp33c4s/6PCZy3+yX5eyL52rQr0//NO2nrjPyxHcz/3kckg75&#10;qNsl5aANcH5ZVvryvi19eDzPhfffr11RYsl2NtvXx3Wdn3yfr+SRbckTecg8099K3AvxAsS8sQ35&#10;y7ZM/jl26uOLMnIMfLD03fjX4teb5xwxhtHL5blhLCN/O0qMYk6klWVmGenxt9lvvbUo5jz0cDMu&#10;xv/74wlxwcXnxCOPPRCfLysxSz9809R7erF/8ka+e6bOOXdTae/rf1wT69avbsag2FD62hmTipie&#10;+rjP71Em0sE4y8k68ohPx54lnfRJi+ddEQO56vvlTZ3UxydbDsZUlzXrLveT6+r2xTrKQ5mb/tnt&#10;5Rxczg8ffvR+E0vEMwE3bVnfPMdm997t+9smadT1Szp12+TzL5lwJb91G+B9bU/65Jm2RT89U50H&#10;xlwhtoHnEnFd4zzaTpPPtJdMl2MqndgfnzmX5HHGNa2nrjt9tLk9+891LMOUtHtPPdf8bCsrV39b&#10;nr20omzGup6pXU/5mdd2uizLMrBv8pF21FPWVb7PtHJvLM9xDvJ7uY5t6+1ZT5vPNNmu5zuduNXO&#10;sdwpa/PbpsSw7iIOuZr4Dnmt026Xi81Zz3Lyt6v8RttWzm+bt/5YjtfNZW1vz3Z6uTvSYF3OuZz6&#10;pJ1wHuPYZ306Uu9cu/n9Qjsidmqwp2w/7AefZcuWNbFajDHCM7OI267da7t23ljXUy+5trdXL7/d&#10;25u0Sb+/dGujTLXbK9tRb8xp2m27n7OMfHFeYz7YRDnIQ05ZJvLCeaK+NrCudiXPtA3aee+8d/Er&#10;v6n2lPM9sTKZTrcy5/4zP/Ur+WT/df2znu8cSlnrtH7J+zQ7sN102iP/nVCfYw+2L/Jfl7uuD75L&#10;ebHK5buL467ye7ZnXMTiXXxZxjq2z235PvnsllfWDcZEW6jLk/vAhGsRbYZrBucqzv/t+sztfVVA&#10;AQUUUEABBRRQQAEFFFBAAQUUUEABBboJ5D3Pvl55ntLDc+bFdaNGNH2ja35YXvr9yz19boX33A7v&#10;lnSzbP3mMiZIiZF5/a23Y9TosTF61HWx6M3ybKHSh9P0w5et2vd1uW9c3z9nfd7Pbt+vZSes7+te&#10;6srV3zX9O9k3wbgGO8q9X8ZCYRn3i7mv2vu+PKmWteX+7GBMWNMXwNjzxLQwzvuYMWOaGAP2Rxmz&#10;j7CvesnlmT8M+NviyZMnN/3ZjD1BHEBObE95aj/Wld6w2LaDeCQqs8QU7ejU7bbyrKWlH3xWxqEY&#10;3Ty75JXXXmriaPj78bTsvJaPhzjVntzjpp+MvjBiZBj7hr/jphw/Z6rLQ2wFY8/jyZgE3foW2gZs&#10;U6dx4L5bfTTl+QjbiW8p/VuU/+D35EsbK7EIdf/ith2byt/gr98fo8U+6ZfhPj/t8UhOm8vuFr9b&#10;YqFunBAnnzIkxoweFZ8sXVKyQLl7xoHBqC8n2jJjD/DMB8aYIDYj7Wl3P3fqaz+ZTh7vfG63F/ZX&#10;f58+JvpRuk3t72a6tBHek1Ydu0caB5yXSgwe9UssVMesfLfExnTGWOo5f+Tx1/YgvTofmf8833XL&#10;N8vYrt1WWFan1fku+SnnU8Z/qvJIXslnTqRV92GSVpOHHbvj+9Vrmmc8XTH80jIOx4T4dsUX5Wul&#10;fzc2HXCOxL4+zhkLZUvpX0+PPP8Su9hZljnolIk81H2UpFeXifd1/e4hlqtpq63jdP+ynvQH4x15&#10;xarbVLcV1pN3nHsv7yvfneVsn9en9n4Ofu7plqu+l2XdUX/1eZLl5Lmuh0yl3o5jhXFgzj777GZM&#10;Ls4DrO9d3gPjXEiLbSgPZWTGlT7QTD/bAXmo5/YxkF6Zv03lPPvjpnXlGndgfAfthvRzbpePfHQz&#10;Zjvym+XKMrKc95z7sq74fuY9l2Xe6lfW8f2sg/wO59Z6YhuW5b77a/uM90I6mSZ54/2hTp1te9pn&#10;c+zuj73pLGcb8tSe6rLU6yhnnQfe81uH8nCeZkwpnlPFdZwYq8Ge6rywL+qL3xH8jmJMOcYPIh6M&#10;7bg+Z1lpZ3yuJ7bh+zj3TD1+jD9XgmvLqjJzLt4Xw8T2ddtgH3ikFev5nPXHfurte/bVece69G+v&#10;O5zPdT7IA3M61Ol1W5br8WJOb9LM8uQ2vLK+3q6/9s26LCuv7Qmzbscv6dPWiKlgfxxPGf+a+SMt&#10;vj/YUxq085/lqvNDWcgzc+aNsrA82127DtiuW9o95ara5/5rZr2sZ8v6HWnWeavXDeR7rinUDdeD&#10;dtm67QdPLDgHt8+d3bZ3mQIKKKCAAgoooIACCiiggAIKKKCAAgoc3wLc6+xvXr1ifUyZPK08o+Oi&#10;uHfWlNI/+nnp7y9/x7+j9LUcQncLz3LZuJUYmcXlWUtjY/yNN8SnHx3YB99XLXDPk/u8vOa93sxv&#10;X9/h3i33Uzvb1/d7e78nVoZ02/deD5Z+X/v9OcvJIzPPp+CZSFdffXUTX8DzIbgvnPfAMy99vbJP&#10;7gcTHzNnzpy46aabmudckE6apV/3/JWxH5q/D6cy6Xcv/ZTl7fZSZ0uXfFbGkRkVZ5x1ajy54LEy&#10;vsGGLn2N3VPttrR9T5188/yJm2++uXmu0d13392M33I497b5m3PGomH8nPHjx8ebb77ZlL9bPrDM&#10;NpLruQdPnxf9dXU+N6xdFXt2MN5G77ZDXxd/y9zNFnfu09OuGAsi4wPaabT/zp+0yEdO5HOwp51l&#10;F58vWxGTp86I0884K4ZfcVm89cYrZbfET3T6iChH9sFkfshbLmOsl2nTpjV9m7fddlvzrKNsv7n9&#10;wV7ZnvZAf2T7b6dZR93gmhPL2vug3ljGdsz1+swvfUp1OpQt57Y3n+ttc9/1K2OjEIPSrls+06ec&#10;E3lp75t1lBlH8t7ef36XV9ZlGnX7bOePtNhPTsSiMBZEOz6G/NE2mUiP7zFjUU9795T97tzVPGdm&#10;ytTJ8eCc+8rYU1/Gzr0b49uVn3XNc12OjkHr2Cn7Jj6H+JZe25Z8ZJ9fnQfek8faiO+R37Y76VJm&#10;ngW3kzjMQZ7IU9us2zKyQV1R35SRbZg4pzLuR5ajZ3yzjlmmVTuxv/pzk9Bh/tNOh8/t44Fl9Clz&#10;DGZfJWUghiXbDbtnG54pdMEFF8SNN97YnAdYzrb1sciy2ow06Aft1Cdr+5/ID+nV58r6G6TN+k7Z&#10;9jmWY5FnK23c9MO+2LBOG2Q75qyPOh3e5/FJ3WVdsJy089jLdSxn31xDul3DcMCImbzzvbQm7XY+&#10;WMfYKv25EPvD9Xt7eeV955rSc7yRT9Ih/Y4Huew9sTzXsS35YJ+8Mt4UY8hk++SVY5r9MNcmdaq5&#10;z3oZ+6DMua9cRxo5EWs5YsSIuOWWW5pYlVw+mK+Uk7rJiWdYEWPM85YeffTRJpaZdVnfuV1djvp9&#10;ru+8lroox/feci5i/Lm95bdzrzE7ykZ8t/4++yFPTDjWU7qynjbUX73W3xuo93U+ByLNvo7hTHv7&#10;5vKbs8S5EZfcjBvT8mv75PfSNNsxXjnnNvUr6+r6Jd2MU6+3G+j37Kdtyues54Ptj3x3MyCNPNZY&#10;320b0i5bNTO/YXaW3wPMvM/l/e2/9upvu4Fax/7y/Em9UsYj3f4Hqiymo4ACCiiggAIKKKCAAgoo&#10;oIACCiiggAJHhwD3Gfub33r93RhxzXVljIk/xZ3/uCU+/2ppbNlWnmmwvdz77+na6LMw9MEzv7no&#10;nWYcmQk33Rj/+WRp2Z6+g95jBrQTIV95j7tex33RvP+b/QSsZ3v6Our+jk5cR8nvvrE86v7ITr9P&#10;nXKnHyTvv/ZeMzifuMdNPMfo0aPjnHPOaf5+mefNMPVXL7mO5168++67MXPmzLj00ktj+PDhTb8O&#10;zzJiIn36+XjNCbvsoyMOgj70TmVyz7n0yZT62lrG/+FZS2PGjYyTTvnveOjh2fF9eT4FzwHBjXvo&#10;dQxApt3fa90Xlttxz3v27NlNfxR5X7BgQfOMl3aec/v2K3XNeDz8vTfjx9A/O3369Pjiiy/2b9qt&#10;fyDbEP287X6atO0k0NPfuKu0e/q6Ou2m9GOVz0x41r6k19MGe76/ddvGpp+WcWQybobn2aQLr+0Y&#10;nWYHg/hPGeIpvlv1Q8x55LE47/wL4pJhF8ezC+bHpjL+R+x7Fhn5ony41BPLifF67rnnmj5xxgN6&#10;+OGHm75ztqv7mKgDnLKsmU72eeTn9ivfa7eF+pxQ56lOn+XUAfujPshLT5109sL2hzKRFuUnLd7X&#10;+8y2wOvmrRvKuXFjSbJT5xwr/e2DcuSU+SWflDf3wfe7td/8Xn+vnTQ6eeFY5RxI2+sc753luZ8+&#10;0ylVvnHjpnj11Vfjjom3xd3T7oqln75bNie+phPvgWudR9LMz/S34cH+eR5SZwyv0r/FstJ3fND9&#10;l2+zTV23ZVEzUa88B4Z4GM7rpJn2Pa/7Nj5CL5S7Pp8QK9Fu85mVznbEapS21eS/W6xVbt15xaHd&#10;jntv8fM+0Qazrrp9s7/2m9tn+XIcmTPPPDN4Vg3Pq2NiH3XMSH9l4Dij/TNTznb+yGs7vxwz7Lte&#10;nu1q/Y9rSw72tfV9bTE/d9Y1Wez1Tx7nuZDPjN1AHE+WlXW5D5bVy+s8kn/K8UvrjH2RVu6HfXRM&#10;u7X5zrKMgcty1K+khzXlIt2+p570ibNrt1PyU7tnOixjHfvIic/d2lO9/1deeSVGjhzZxAvz2+ZI&#10;TOy/vlbxLKgpU6bESSedFGPHjm2uceSDOqRdZvvNush17bKxLXG0zfgxB5ybcOnYYFU71Z71e/ZT&#10;75PPrGe/fL9eR/3Wn9n2cCZcslzsq50m69rL2E8eG9jme5azLXnNcmWafaVTApTLt3ra4P73JUb5&#10;pxILyTk0989+SCfzy/5yyv1kXvhMPmj/mZfcNrfJz4P52m1fLEsn8tft3IFrXlvIf7d06nyzPXOW&#10;le1xKq2n3znTOJR95LYD+UpcJsdRf+XDCiM82LYu50DmxbQUUEABBRRQQAEFFFBAAQUUUEABBRRQ&#10;4NgT4P5h+/4i90a5n0ifz/o1K+PD996OBU/Mi0cemhUL5s+LF597Kp556rGYV+IiJtx0bVx04Rlx&#10;2pATylgnF8YT82fHxx8tig+WvBEvvzQ/3nlvcXz6n4/ik8+WxpIP34kVq74pSJ172sSnMHHP8vXX&#10;X2/6G26//fb9fQ55v7bZ6Dj+Z/Xq1U1sCHEyF154YUyYMKF5Xg33fZetWBbL1yyPdZvXxaadm+LH&#10;bT/G1yu/jsXvL47nFj4Xt0+6If52zUXx1/NOjauuHRaPzJ8VXy//pIQvMfZJpw8haeu+W5YRi8Pf&#10;THf62jp9QGxDe+HeNM86uOSSS5p57ty5zTK+R98C2/A6EBPxLPfff38MGzYszjjjjBg3blwzvgz3&#10;uzeX/OzYU/o9yo7qmWWsW/X9dzHvsTlxwUXnxClD/tQ8G+qNt16pYhUGIoe/7TSIU2E8H553ddpp&#10;pzX1/eSTTzaxLph3/qq4x39Xqfvlpc2+/9HSmDVrVjMG0Mknnxx33HFHM54RxzvnmIFqH79t/aO7&#10;dHnt4LlojNPEzHumXHd0l2Bwc1dfw4jTWLVq1f4+28Hd89GROm0g+6g5XzOWGeNvMDZYtpOjI6eH&#10;nwviGD/44IOmbqlvyss5zmlgBPJ3Ca/EWzKODHGuxL4O9tTtGkVcAuPHEOs1dOjQmDhxYvz73//u&#10;FatAO+gWuzDY+TV9BRRQQAEFFFBAAQUUUEABBRRQQAEFFFBAAQUUODSBvmJk6M+iL2Dq5DvjhrEj&#10;Y9iF58Q5Z58eF573l7j04vPi4vOHxjl/OT2GXXxWnHnGiXHSn/9PnDP0lBh13eVxy82jYuzo4XHZ&#10;pUPj/PK9q0cMj7HXXxe33j4hFjzzRDM+P3/Tz/j/9L8Tb0GMDOPnT548OT777LOmD53lTp2/rf3m&#10;m2+asVDuvPPOpo+IMTkYF2X69MnlWUxTY/YD98bcRx4sz7J4MO67f0bcOenWEtMwOs4v9XPliGEx&#10;afLN8VyJWfrq249j++4NhZVxHurxTHo/84Ln2fzrX/8Knm9E3fC57i+if4r1V155ZZAXnqHBcx+I&#10;fWAeyIlYraVLlzb7IE7j8ssvjyuuuCJGjhwZzz79TCx8+eVYVPKy5P33m5n3LGPd+RcOjSGnnxyn&#10;lXnUmBHx/ItPxzrGQNkfUTOQOf1tpsU5gvFgiHchJuqss0qbKvU+adKkePyxx+LZZ56Jt8pYR/8p&#10;x+03y74u8XFL4qkSQzO1/K094/acfvrpTRthLB/OKUz0ndfxA79Nud9+qbIOOfaJo2LmPVOu++0r&#10;9F1Czpk4cP5+/PHHY2YZz4uxMHhm2PEyZYwMx34+a4nz+PvlfH2sT8Q8Eb/JM/yI21i2bNn+Itn+&#10;91P8ojfEG3G94JXxqogRxpzYpMGe6jrMdkw+Fi1aFMRzn3DCCXHuuec2eSJOmN9EtAknBRRQQAEF&#10;FFBAAQUUUEABBRRQQAEFFFBAAQUUOLoF6ANo/70/fQE5NvXLLzzdjCEz98H7Y/a905v5gftmxOz7&#10;psf9JTZjzoMzYu6ce2Le3Pvi0Ufuj4cfmhn3zLgrJk0cHxPGXxfjrh8Vt5XYmImTynM4pt4Vz5X0&#10;Vn2/vHmWzO495fn2pb+BmAr6lp599tn45z//uX88EuJ0jvcp+2VwoE6IVXisxCUwxj/PXjr1xBPi&#10;1D/+Vww58Q9x5kknxl+HnBRnn/rnOO2//xB//q//HZcNvyCmTL8z3lnyVmzdsaGkwt+3d+afSoxM&#10;bUxbYH/M9D/xjCeeifHEE080Y8rUMTL0dy4psRD33HNP89yB1157bf9zgOo8l539oqlumzwf6sUX&#10;X4zx48fHkCFD4ve//32cddLJccGZZ8eVFw+L0Vde1cy8ZxnrTj71v+OiYefF3/8xMRYtfiO2lmev&#10;ZHwMzzZyOjQBxhIiTonnXl177bVN22NMn/PPPCsuP++CGHfNiLj7tjvi/ilTY9rESXHDiJFxWVlO&#10;jAyxTPzdPeMh5TSQbSTT9PXIC+TxybmJcVKYc/yEXHfkc3X07JFrG+NffPjhh028IWOBPfDAA03M&#10;zNGTy8HNCcc6bYFzCDEOt912W8wssUKYHOsTv19eeOGFZoysefPm9YqPqOMrjvVy/pr553dHnku+&#10;/PLLYAwz2lHGWw5m3uo6rPNBjPDixYubWF2eAUmcMOPb0Lbnz5/fjL9H23BSQAEFFFBAAQUUUEAB&#10;BRRQQAEFFFBAAQUUUECBo1Mg+x7q3NEvQH8AfZ3bNq2P7Zs3xLbN62PzhrWxfu3KWFdiXHgG04/r&#10;Vseu7SXOYC9jkvBcnV2xZ+fm2Lh+daxa/lV89/V/Ys26sn35vHL1d7Hsm8/j+zUrYs9P9B3sjj17&#10;d+zfbcZlHInx8/fv9Bh4Qx204wkYe+fjjz9u4onmzZwWD02dHLP/MSlmT74rHp4+JR69Z3o8eu+M&#10;mFdeX3z5mfj40yUlNoQxeTp1VP4iO8qTAJrP+RyDNgX7Xb58eTOGDHE5GzZsOOD5EfRREdtEXyfj&#10;zOSUbSpfc/nhvLbT4G+0id3hb7anTp0ad990c8y8fWI8OHlKzJtRYrXKzHuWsY5xYxa9/WZ8u3xZ&#10;7G7aKWPclLFuyvsfN3XGuzicfB0v36n7+ejvp03gzzNTGPNp0rgb4o7RY+P2UWPiruvHxz133BkP&#10;3T0t5k6bEQ9PnR4vvfRSvP3227Fy5cr9ZPSVZxzF/oW+OWYFuF7Uxynv677lY7ZgA5DxdCF2iD51&#10;xlJ67733jkj//gBkf0CSqGMLOH8zBgfxlYwP9luYKF99HeVzfd78LZTx1yxDbcl5hfhdjqcjMdVj&#10;4rXPc+0YHeqdmOP6O0cij+5DAQUUUEABBRRQQAEFFFBAAQUUUEABBRRQQAEFBkYg+zib2IzdxL90&#10;4go6ryXOooz/Ens7cS7lTVnfx7x7R1mT2xGXsKOMH9OTFnEK9CvkRD9T/bnuG8ltjtdXXOpYGWIM&#10;mn6iYhxbN8Xu9Wtj57rvY8+GEvexpfQ9btvczB3vnvrZvWdn7NxVnKmbnzrPAUnTdr92toNcTx66&#10;9f/0Fe/QbdtM63BfSZN2Ql8U8641P8SutT/E7rXrY/e6fXN5zzLWbdi4NrZs+7GUd1tpi6W8Zf6p&#10;iRXKdni4OTk+vtfuF6TUtEP6txkXZtN3K2PN51/FNx8sja/eWxIrPvo0Nn6zPPb8UGKytmxvYiXq&#10;dsv328c5y5yOXQHqN2NBKAXv23V+7JZu4HLO9ayvc+XA7eXoS6l9XfktxcjxzKz2dY5nRBLH6jQw&#10;Am3fgUn10FLp73jlPMcxnee6/Lxly5bm+uizQg/N2K0UUEABBRRQQAEFFFBAAQUUUEABBRRQQAEF&#10;FDg6BTKWoI/Xn0qud++JXVvL38/ybKQ9JR6DZXvLWAI7dsbmLRtiexlbhviY3rE2ZRyZMp4MfQzt&#10;PjQcsr+B905lBJgSn4IVLkz0G9HX2JjuLXFGO7bET9vKc4R2lmV7ijVzE9/UbH7AP/TrtPt/2Ec7&#10;Fqf+IvumrnLOvqt8ZVu+n3nsVq91egPyHo495Z+dxWBbKTMz71lW/r9rz7byltisTnwMbc4YmZ8v&#10;T11mX2Cvb+Pfz5zf69YW6nbTK00/HFMCHO95zJPx9udjqjADnFnaPe287kvPXdRmuczXY0+A+iXu&#10;r74+U+9cC50GR4Bjp9s1ZaD31q0Oc9/sP+udNuDxPND6pqeAAgoooIACCiiggAIKKKCAAgoooIAC&#10;CiigwK8nsLfEXOwp8RfMe3cRf1HGkCnzT7tK7MHOLf32jzd959W4Me0Ymc7nA8uWfRAHrjn+lmCR&#10;c/fS9xG7tM99L7EifUw/lTimemI/2Z+bsS7E0bT7d4mVYD3Lmegnyom/oSYdpnzNdYfz2lfZs1/y&#10;4Gl292E8GWJnnA5NgHqg3pnret1a6nt3uy+4bLurtI3tJWaOOK7sR6y/x17rdnNouXCro02g7qdu&#10;H6v1uqMt30cqP5wn8xzKOYvjh1fm48mHtkGZ66n9uV53rL3Peq7zndfHepnvD1+gPl5oT4wjdySm&#10;+rzG+27XwWzfrHNSQAEFFFBAAQUUUEABBRRQQAEFFFBAAQUUUECBY0uA+/wHThljwN9E5/ue1z1b&#10;S5wE3QL5OJ/y/qcdZf2usoBl5TuM28H4HcQkMK7HzhJrU3rM9qXXGXsk+8voB8l+db59vE/d6qRe&#10;tnnX5thcxunZVlxLz2uv/5VRemLH9lJvVGs176W+9n3Gu04vvetlbNPun8rteKV/MCeeMZHfHYj+&#10;ItJmzvaR+8nX7aXfdWfJX7amfGUZ62h/PO+LcYw648nkspJmM7ZRpuRrN4G6bruur47ktK9f6+9k&#10;XdKWaBvGyNQ6x+b7eiyq9nmiXndslu6X57qbwfF0fctrAedvYhryM7L1+18u/eukQF3mdY7y5Hty&#10;U7//dXJ37O+1NuzrN8Bgl5J6Jd6J6xf5YW633az7/n4nDXY+TV8BBRRQQAEFFFBAAQUUUEABBRRQ&#10;QAEFFFBAAQUUUEABBRRQQAEFFFBAAQUUUEABBRRQQAEFFFBAAQUUUEABBRRQQAEFFFBAAQUUUEAB&#10;BRRQQAEFFFBAAQUUUEABBRRQQAEFFFBAAQUUUEABBRRQQAEFFFBAAQUUUEABBRRQQAEFFFBAAQUU&#10;UEABBRRQQAEFFFBAAQUUUEABBRRQQAEFFFBAAQUUUEABBRRQQAEFFFBAAQUUUEABBRRQQAEFFFBA&#10;AQUUUEABBRRQQAEFFFBAAQUUUEABBRRQQAEFFFBAAQUUUEABBRRQQAEFFFBAAQUUUEABBRRQQAEF&#10;FFBAAQUUUEABBRRQQAEFFFBAAQUUUEABBRRQQAEFFFBAAQUUUEABBRRQQAEFFFBAAQUUUEABBRRQ&#10;QAEFFFBAAQUUUEABBRRQQAEFFFBAAQUUUEABBRRQQAEFFFBAAQUUUEABBRRQQAEFFFBAAQUUUEAB&#10;BRRQQAEFFFBAAQUUUEABBRRQQAEFFFBAAQUUUEABBRRQQAEFFFBAAQUUUEABBRRQQAEFFFBAAQUU&#10;UEABBRRQQAEFFFBAAQUUUEABBRRQQAEFFFBAAQUUUEABBRRQQAEFFFBAAQUUUEABBRRQQAEFFFBA&#10;AQUUUEABBRRQQAEFFFBAAQUUUEABBRRQQAEFFFBAAQUUUEABBRRQQAEFFFBAAQUUUEABBRRQQAEF&#10;FFBAAQUUUEABBRRQQAEFFFBAAQUUUEABBRRQQAEFFFBAAQUUUEABBRRQQAEFFFBAAQUUUEABBRRQ&#10;QAEFFFBAAQUUUEABBRRQQAEFFFBAAQUUUEABBRRQQAEFFFBAAQUUUEABBRRQQAEFFFBAAQUUUEAB&#10;BRRQQAEFFFBAAQUUUEABBRRQQAEFFFBAAQUUUEABBRRQQAEFFFBAAQUUUEABBRRQQAEFFFBAAQUU&#10;UEABBRRQQAEFFFBAAQUUUEABBRRQQAEFFFBAAQUUUEABBRRQQAEFFFBAAQUUUEABBRRQQAEFFFBA&#10;AQUUUEABBRRQQAEFFFBAAQUUUEABBRRQQAEFFFBAAQUUUEABBRRQQAEFFFBAAQUUUEABBRRQQAEF&#10;FFBAAQUUUEABBRRQQAEFFFBAAQUUUEABBRRQQAEFFFBAAQUUUEABBRRQQAEFFFBAAQUUUEABBRRQ&#10;QAEFFFBAAQUUUEABBRRQQAEFFFBAAQUUUEABBRRQQAEFFFBAAQUUUEABBRRQQAEFFFBAAQUUUEAB&#10;BRRQQAEFFFBAAQUUUEABBRRQQAEFFFBAAQUUUEABBRRQQAEFFFBAAQUUUEABBRRQQAEFFFBAAQUU&#10;UEABBRRQQAEFFFBAAQUUUEABBRRQQAEFFFBAAQUUUEABBRRQQAEFFFBAAQUUUEABBRRQQAEFFFBA&#10;AQUUUEABBRRQQAEFFFBAAQUUUEABBRRQQAEFFFBAAQUUUEABBRRQQAEFFFBAAQUUUEABBRRQQAEF&#10;FFBAAQUUUEABBRRQQAEFFFBAAQUUUEABBRRQQAEFFFBAAQUUUEABBRRQQAEFFFBAAQUUUEABBRRQ&#10;QAEFFFBAAQUUUEABBRRQQAEFFFBAAQUUUEABBRRQQAEFFFBAAQUUUEABBRRQQAEFFFBAAQUUUEAB&#10;BRRQQAEFFFBAAQUUUEABBRRQQAEFFFBAAQUUUEABBRRQQAEFFFBAAQUUUEABBRRQQAEFFFBAAQUU&#10;UEABBRRQQAEFFFBAAQUUUEABBRRQQAEFFFBAAQUUUEABBRRQQAEFFFBAAQUUUEABBRRQQAEFFFBA&#10;AQUUUEABBRRQQAEFFFBAAQUUUEABBRRQQAEFFFBAAQUUUEABBRRQQAEFFFBAAQUUUEABBRRQQAEF&#10;FFBAAQUUUEABBRRQQAEFFFBAAQUUUEABBRRQQAEFFFBAAQUUUEABBRRQQAEFFFBAAQUUUEABBRRQ&#10;QAEFFFBAAQUUUEABBRRQQAEFFFBAAQUUUEABBRRQQAEFFFBAAQUUUEABBRRQQAEFFFBAAQUUUEAB&#10;BRRQQAEFFFBAAQUUUEABBRRQQAEFFFBAAQUUUEABBRRQQAEFFFBAAQUUUEABBRRQQAEFFFBAAQUU&#10;UEABBRRQQAEFFFBAAQUUUEABBRRQQAEFFFBAAQUUUEABBRRQQAEFFFBAAQUUUEABBRRQQAEFFFBA&#10;AQUUUEABBRRQQAEFFFBAAQUUUEABBRRQQAEFFFBAAQUUUEABBRRQQAEFFFBAAQUUUEABBRRQQAEF&#10;FFBAAQUUUEABBRRQQAEFFFBAAQUUUEABBRRQQAEFFFBAAQUUUEABBRRQQAEFFFBAAQUUUEABBRRQ&#10;QAEFFFBAAQUUUEABBRRQQAEFFFBAAQUUUEABBRRQQAEFFFBAAQUUUEABBRRQQAEFFFBAAQUUUEAB&#10;BRRQQAEFFFBAAQUUUEABBRRQQAEFFFBAAQUUUEABBRRQQAEFFFBAAQUUUEABBRRQQAEFFFBAAQUU&#10;UEABBRRQQAEFFFBAAQUUUEABBRRQQAEFFFBAAQUUUEABBRRQQAEFFFBAAQUUUEABBRRQQAEFFFBA&#10;AQUUUEABBRRQQAEFFFBAAQUUUEABBRRQQAEFFFBAAQUUUEABBRRQQAEFFFBAAQUUUEABBRRQQAEF&#10;FFBAAQUUUEABBRRQQAEFFFBAAQUUUEABBRRQQAEFFFBAAQUUUEABBRRQQAEF/j975/1eZZWv/T/r&#10;Pdc7M8cZCy2Q3naSnZ4QepOidOlNKSKoIAoiNkAEkQ4iICqKoCBNQi8hBEjfO+V+v/faWfCwZyfh&#10;nDMz77muuZc+PG3Vz7N2flmf67t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QARE4FkJRCIRtLW1obOz86kiHR0daG9vB+z/REenPY+22BGNorGxEa2tra4862loaHh8&#10;/1Sl3dywDPvQXV+6KeYes4+un4FM8WPhK46nt8R6OA72w6dIs/XNhsajtakDTfVRd/ZM2FZPh6+H&#10;9TY1Nbn6OVZy4zNexyf29fHR3olIaxtamlvR0hJBh92Dn8of8YXj7tkOD7bzLAziij++Ddbj6+NL&#10;1ktuPAfHw7Z43923IOOWFptAcYnlgvy76zPbq6+vjyv9j7/lGILzi+PhvT8Stei/M9/1NDf8u0R1&#10;+LLdvQs+Jwv+5njwOlGK/w7Ml4h/orLP+oxMyCv4/Z61bHw+zjH+XfEpvv+cF93NDV9GZxEQAREQ&#10;AREQAREQAREQAREQAREQAREQAREQAREQAREQAREQAREQAREQARHgejPXl+PXnROSoVpiR6ctvdOL&#10;4fVTh93G18M1cq6Vd5d8+8+yxt3c3Owcj2AbvOYaOt/FJ9YZdDiC71nOr+PTr6irqwu+TnwdP167&#10;bzOFJtJiDkhzjCHr7e5gpXzX21j5nt5Cd45DsHNWnfGNoLHhiUMQfJ/o2vcv+I7P/tmJ4+KRqH3f&#10;dnd8+Jzf639zYh/jPRp+Q++J+HF3d46fF37Mntv/ZOzP4sCwPbZFzsHvxHv+jnpLvp88+8Rrjp+u&#10;UG+J7PxBbuxPMLEf8c+Y73/7vAiOQdciIAIiIAIiIAIiIAIiIAIiIAIiIAIiIAIiIAIiIAIiIAIi&#10;IAIiIAIiIAL/GgJc5w6uMXP9muvLPPy6dnBNm+vaXN/27xivhG5MpLUdLU1Ri2cSRXuUD63/XcvZ&#10;fp09OCK/th1sm+9579e42QY9F7bn17z5ntd8lsiBCbbBa46PB9fZmT/eV+AzthdMbJcH26JHwCMR&#10;J/bBjdGW/50f5MfcdeYz1tHTwTr4/lkS+8Sxs79+XD2V7eldb+2xbDyXRGX8dwm+665d9p/9Dn5P&#10;lvPfk8+ZJz75cvHvmN9/U9bLejyXRP2Kr/cfec8xJ2qTfQzGjfFtMi/Hw3I9HT7/P/rM9jmv2Qd/&#10;sB/+Onjm80Spu+eJ8nbHJlHe+GfsC8v7vwvB92TL9z4xT/z88u90FgEREAEREAEREAEREAEREAER&#10;EAEREAEREAEREAEREAEREAEREAEREAER+PcmEPQguA5Nx6C75NfQn1obj/dCbLm6o8Me+udWmfcE&#10;eI5PidbOg3m4/v1Ue8GXgWv2m+vlPIJjiF8/DxRxl94TiH/u71lfkBGvWf/jPnWNMxq15xEG07GS&#10;gYP5ejrix897ejxsw7sBj9vynbIzWT569Miu6AfEjvaOCKJtLWjv4Df0z+2yh8TxBBn1kDXhq2BZ&#10;Xns/gdfB7+AL8zm9FnLvKXHMQc68D36HYFnW6RmRn/dmgnn+2dds3/eBbfHaf1s/Z+L74PvtyyY6&#10;x5f579yz3qAjxna7S3zH/rLvLNdT3u7qSPTc18s6/yeJfeMc49zwfH19fM5x+jbi3/t8OouACIiA&#10;CIiACIiACIiACIiACIiACIiACIiACIiACIiACIiACIiACIiACIgA152DHkJvHgPXvRsa683JYByW&#10;gBjy1HWMK+umu8BzMLEOfwSf8zq4xs1yjY2N4B5Ivh6uhXNdnOXjE5/xXTAFx8bnrCc+sQzHzSNR&#10;+atXr+L3338Hz3RUamvvoe7BfetbvbHj2GIcOoxJa2uLW69nP7s7gu0zD8ccHDff+7E3NDS4PrNv&#10;ZPHw4UM0tjxEWwfHwbbNG4DtTdPWiIgdbZ09eyism3UF+bGt+HEzX3cpWJblgn3318wTzNddXYme&#10;B+fLf7Vvier7Rz/zY3yWehMx6G5e+Oesl9fem/LtkHXMkfJPEp8559ku60iUyNS/45n5g2Py71iW&#10;z/1vI9FYEtUf/4zl2CbrCtYdn8/fB/vinyUqx3zkQU4+sa9KIiACIiACIiACIiACIiACIiACIiAC&#10;IiACIiACIiACIiACIiACIiACIiACIpCIQHC9/P79+/jpp59w7Ngx/Pjjjzh16hTOnDmD3377zT0/&#10;cuQIDhw4gG3bt+DQ4f04/etJXLp8Hn9cvoBLf5zH5SsXce169VPr7WyTbcQnrssH/RWu/9NBYbs/&#10;//wzjh49iq+//hqffvopNmzY4I6PP/4Yn3/+ObZv3w725Y8//kBdXZ07eM1nfLdt2zbs27cPBw8e&#10;xOHDh3HhwoXHvkaitXbfN77jGvvNmzdx69YtnD9/Hnv27MFbb72F2bNnY+HChVi1ahXeWLoYH370&#10;AQ4fOYTL1Rfx4FEtItFmM2XoDcU8ANbV3cH2uL7P8XfXn7t377rvwPFy/B999BE+++wzbN68GZs+&#10;/QB7D+zAmXM/4869a6hvqjVHhvFl6Ao87QixrfjkXQee79y5g19++QUnT5504+6uP8E6gt8t/tvW&#10;1NTg3Llz+P7779135PfxKVg3r8ma7V+6dMl9e+8vBevkvODBxDKco5wn7POvv/6KBw8euHf8x4/r&#10;8YN/0kVw/GyC7hLHfe/ePedsBPvPPgfvmZ/Pejp8ndevX8ft27efKk9nqrfkOQbzkdOVK1fct+Fv&#10;mL8v/tb4e+dBltXV1W4MQefE19HTXPV5/Jlzm0fwe3gOifrmyz3r2c8H1k9/zt+z/D+i/mfth/KJ&#10;gAiIgAiIgAiIgAiIgAiIgAiIgAiIgAiIgAiIgAiIgAiIgAiIgAiIgAj87ycQXLPnWjYT15m/++47&#10;LFmyBBMnTsSrr76KqVOnYvr06e48adIkjB07FiNGjMDgIaUYP3EM5sybgcWvz8OCRXPc8cayhXhr&#10;9XLn1DDeiU/xa+V8zjX3oGtAL4U+CNucMmUKxo8fj2HDhqGkpAT5+fnIy8tDQUEBCgsLkZaW5s5j&#10;xozBtGnT3MFr/y4UCqG8vBxDhgzBuHHj8MEHHzg/wPeHYyaDYL/4jl4M/Zxly5ZhwYIFmDx5squD&#10;bbPNlJQUdx6U0h8lZQV4dcp4vL50IT7YsAb7DnyNP6rPoyVS36P/4N0I8o6PeUFmly9fxokTJ5wL&#10;Qy9n8ODBCIfDbmzFxcVwR3kuRo6txKx5k7F6zVJ8seNjnDrzPZqj9FGePY4G/YsdO3Zg7ty5mDVr&#10;FrZs2eJ8Is+pu7OfM9578PnoYNDhoUv0yiuvYP78+Th06JDzRliGY/Zzj67H6dOnsXHjRpf/7bff&#10;dq5G0MVg/UFfg/3dvXs3Xn/9dTdHWD99D3o4LJfom/q+/bPO9HXocq1btw7r16/H1q1bnbsVdDXY&#10;L47FJz8HujvTGdq7dy/ef/9995ugc+TL+7OvK9HZ18s+XLt2zblWdM1Wr16NpUuXYsKECe43w/nF&#10;Y+bMmW4OvPnmm24MdOTYh+AYErXT3TN6TPy2u3btct+Lnh3jvfh+dVcu/jm/PftPl4euG/tFl4u/&#10;Uf/3hb/hoCMTvI6vT/ciIAIiIAIiIAIiIAIiIAIiIAIiIAIiIAIiIAIiIAIiIAIiIAIiIAIiIAL/&#10;fgQYeyHeD2GcCcZpoY/inRS6Jjk5OcjKykJGRobzQ1JTU9Gn/9+QmpGEUH4GckLpSEkfgEGp/ZCV&#10;k4LC4hA+/PBDF4PGr1cH2/J+BZ0Gf80vwDX1GTNm4LnnnnPtB9vOzMwED/YjOzsb6enpj52V5ORk&#10;8PD+Ct8NHDjQveeZ7+jd0P9hvA/vaHC9nn1g3+iqnD171jkJ9Afo4nCc/fr1w6BBg1x/ysrKnKfC&#10;9jnu3LwMpKYn4YWX/hMv9nkOFYOLsfb91fjhp6OPXQDvBMSfOV6u/zc1NT3+DrwmA8bBodfD9jgW&#10;ts+x++/C7xEqTENmbhKSUp5H/+S/obA0C0tXzjdP5rjV/Pd7SbG9+MRvQ9dgzpw56Nu3L1588UXn&#10;nezcuTM+a4/3ZEeGdBbYdzpU/HZkR2fpk08+cbFf4iupra118X6GDh2Kv/71r+7bvvfee6i2WCY+&#10;se6gR8RYJ4sXL3Zz4IUXXkBubq5zOujO/P9I/M3Q2aFTxm/F71RZWYlvv/0WjAPkE+c554BP8fMh&#10;/p6uCv0wzt/S0lLnEd24ccNxDv5mfH2Jzvy+nNP8TdM5o2vGuUNmnMOc40VFRe5bca7TAeMzemX8&#10;HdL3oY/C78o2+Vthnf43nahN/4wxflauXOnq5m+W34x1BX0nn7e7c9Choq9H542/CXJhTCX6WD6x&#10;T/5vjD/7dzqLgAiIgAiIgAiIgAiIgAiIgAiIgAiIgAiIgAiIgAiIgAiIgAiIgAiIgAj8uxPoMFek&#10;K44Jl+47gLu3HmLt2xuRm1livkcpikvDSE4dYB7IIJRXlljclDDKK4oxa/Z0FyOEHgdjnHDNnR4K&#10;XQ6uhzPmyeARBVjw+nQX3+T6rcuxBqydh3W2T4y11dbOvZc6Y46MPW9pbMOt6/cxbPA4ZCTnY3B5&#10;EdKTByDL2i7My0ZuViqGVZVhnrW9cN5rGD58uFszp4tBNyYpKcmd2b6P+UIPgGv/dBcYJ4N7/zAu&#10;RtAx8L4MZwP3U6IrQhelxMaeV5CDlDRzbIxBmY37tdnTsHT5Yrz+xkIXX4b19u/f39XPM/tB34OO&#10;zbff7bEaGc8lgjs11zlSNhFLNt5gH/xj7gfF+Cvsf344x9yjDNf2gKQ+yM5NR2VVqX2XEvNzsp3P&#10;4N2lAQMGOJeiqqoKK1aswJdffmk7PjVYi41o62y0PZjs3M49mGKpvc06YD2K2nnz9j1IyS5CTkGZ&#10;i0+TlzEAX3606pkcH7or9CaYGMdl06ZNbvx0LYrKstF/0N9QOaQIBw7tthz20S21RS3WS4QsOvHw&#10;USPmL3kTz/c33yk77MY0bngZLp48hEh7I9o7WxF1/TZ6bRYrpKUdly5cQTi/FKGCYuRkZ6G8MBuz&#10;Xx1pWlANOloeoKW5ycbsmurxn3gnJf6+x8J8afOIQ2ps6sCSFWuNYRjF5nAUFmbaPM3FL8f3Wyb7&#10;/p2Wz8bBzJx77Fp7oH9sNzgX6K5xHuSUlCO3sACDK8LITHoOc2yMty+dQYd5VGy3N9fk4f07+Gb/&#10;biyaPwvDh5SjyOYyf0M8wqEs93vlPKN3wrhEdHuCjgxdFP526MvQAfLeCc89xZbhePib+v38XRSX&#10;DUdGTjZyzCerrArj6JF9QNRYtMRi6nDczN9domPEGEPsJ3/f7MvIkSNdX9euXmbFYvuaRVpbHNdW&#10;+/ARq46HkgiIgAiIgAiIgAiIgAiIgAiIgAiIgAiIgAiIgAiIgAiIgAiIgAiIgAiIgAg8IdCB9o62&#10;2Fo715Rt3f3mtVqsWrEOqQNDzotJy7D4KeZqzDEnZfeer/Dd99/ixM/HcfX6ZbcnztGjR90eM9zH&#10;aN68eS6+A2PNMB7JoPQXMHhYGPMWzcDufTvw4OF9tx4ejVhD9j/bpifhHAtrv7kh6tofUjEGKUm5&#10;yEwdiNRB/TBu1DCsfWcltn62CT9+Z7E5bl7FvTvXceTIEbfHDmOecG8b7tHEM/cN4r43XFvn3jIb&#10;NmzA2rVrsWfPHtTU1Ljh+7V5ts24Mvfu3cPBgwdd/BP2nc5PaVmh7SdVjhGjhth+ShOxZu1qHP/+&#10;CG7evor7D2qwf/9+rFq1ysXbYNwUxkz505/+5GLtMM7FyrcX4/6jm9ZeBI3ND+xsg7bU1mZ+SNwa&#10;Pvvx+++/g3sN0XOh25OSmoSikgKMfXkkZs6ahjdXLsX769fg3TWrbG+r+c4R8vtQkTnjjdCZ4bPJ&#10;tj/U5WtnrbWYo2NiAlpaza3oSo0NvI45Ml/s3I/UHHMk8kpcTJHi3FQc3P7hMzkyvj7GUuG+QIz1&#10;4WOUhMKpqBxaiLfeXoqLf7Av8ePvRH1jMxYvfxt9BlmcImufnsYrY4fg2tnjaOtothK2L1Mbx8B5&#10;YnFMbO5cuXwDZcVVyAvb/lt5IQwpy8eC6WMNbJ1NqiZzaaL/GkfGYgBxSE3NnTaGNUjOspgsZaUW&#10;hyUdQyuzceLbXdbvLkfG+DMzvRZ++qAjQ+ckkSOTXVJmjkw+qioLkWOxghZMG4uaK7bfUkvMzbFq&#10;Hifvr/AB/RTu/bT1803OJSu3OZRpnhdds/zcDFSZ6zV+zAgXV4n7Va1bt879PrjXFn03zqPnLI5T&#10;UVGRm4c88x33TGLcFh9Dhm6L73siz+XCpVqUVpjPkmtuTkEmBg8twnfHDtjgjYVzpOyrdtXxeCBx&#10;F3TaXnvtNRfbhvOKMW7o3/GQIxMHS7ciIAIiIAIiIAIiIAIiIAIiIAIiIAIiIAIiIAIiIAIiIAIi&#10;IAIiIAIiIAI9EKCzEIv54Bbu7fb6lRqsXLYWA/pwDyHbq8jW1ceNH429+742F+CR5afX4o9Y1fQ7&#10;uGfOqVOnXByRSZMmOVej38C/Ijm9LwpLcjF/4Wwc/+GYi1vDUgwdEYurYnEfbI8Utt9UH8GNq/dQ&#10;WToSSdZ+VprFj7F4KW+vXIbzZ0+hvq4m0Db7wHpi/Wc8E8a24JmOAJ0DxuOgk8DznTt3wH1bfGKe&#10;YGL/16xZ4xwBxs+gK9A/6SXnp3y0aT1+Of0THjXUWRE/9tj+THRuzpw547ycyealMI4OHQPG5mAc&#10;lQOHdyLa0Wjl2F7MEWltjY2X7Xs3gu3Tj2G8DPoujGOTkZXi3JxPPtuIH098h+qrF3HrzjVcunwe&#10;P538wcWKof8zf/78x24SY9kwng8dm+VvLcSlK79ZK7YHDVot3gm/Xyy1trI/xs5kjR17vkFabomL&#10;40L3oMq+1+lju3p1ZLyXwTEcP37cuUKMO8L2uadPuCQLK1YtwpnzJy2eTSyOCudKR4f7+K79puYI&#10;lq96D0kZBcgNl7t5M33SKNReOWW9o08SRaTNnBC7oiPTYXrRrRs1FqdltMWRKUJhuAAjq4qx+LUJ&#10;lqfeDmPLvNZEb4lzp6ejt/LWoZgj09KJRcvexcCMEAqKi5AXSsHgsgwc2/+lVWEuUgd9pNj35/jZ&#10;tXabCmybifz43CcfRya7OObIDK0qQn5GHyydMwkPb162IRrLJ9ldsWBcl+rqare30uRJ41ASthhL&#10;A/silJXmXLMlC+Zg4/q1+HrHVue4MV4N96jiwb2RGAeInhP3x6Ibw3nIucR5+fLLL7v39G+Y2G/f&#10;d/af18F05Wo9KqrGICuUi1A4C0OHl+LHHw5bFht84AP5OjwP1sH6OCa6bfRi2B/+phinib+xiooK&#10;OTJB2LoWAREQAREQAREQAREQAREQAREQAREQAREQAREQAREQAREQAREQAREQARHohQCdjdg+L528&#10;tIN7La1Z/SGSB2Qj3/ZmCeVnYckbCywOyDnLwPX9KFojjRb/oy5h3Vxr/+abb7B+/XoMG1GBjGzb&#10;fym1P4YMq8CmjzfY3jr3XUORKGODxNp36/umC9CRYRybihKLyfJCKoryLSbK4DJs/mQjGh/VuvZj&#10;ckAbWhoe2P1/P9HLefTo0eM9Y86dOwe6PXQCuP7OtfiRo4dh/YfrUH3lojVEKeHJ8cD150n7HAM9&#10;kWnTprl9lxjPpW/Sf+LN1Ytx5foFyxhzJOgBRCNWj403mOgncA8Z7plEH6CyshJTp72CTz//CH9U&#10;nzengo7Jk/Zb7BswcS8axvJ55513XFwZOio86LqUDc7DR5++h1t3q11MFrMaXBn+Q9ekg/FW7BPs&#10;2n8E6XllFvcn5MY/qqrIxXHpyR8J+gx0MtatW+f26+nTp49rv7S0FK9OG4NDR3ZZa/RWzFvqMN+F&#10;PhSTG38nmloieGvNBtunyPZNsr2e6GPMfHUM6m9zvpFZGyLRLkcmyk4DNXfqMGbkBJtbeQgX5DtH&#10;ZsH0cTa8h5b/X+jI8Edj/zOOzII33kb/VPu9GPfcnEHmeaXj8O4t1ifzdgKODL0iDp3c6Ybwnj5I&#10;0NnyjkxWcSlywvkYUmUuUFY/rFw4FU22Z5dzcwyNd1JY1jsy5Mt4L4wlxL3KMiwWEfcrmzB2JD7b&#10;tAG//XICtXduoLWRrJ5O7AfnE123AwcOuDgzdMW4dxnj+9CTmThxIr766iv32wmW5nzw4/HPb95u&#10;sdgxL3c5MpkYPqocJ38+Zq9j3Hw+tvt4XvCtMWFcov3797v2+Fukr8PfpXfQ2C/FkfEEdRYBERAB&#10;ERABERABERABERABERABERABERABERABERABERABERABERABEeiNgN/ryPkOXLi3peuGh1Fs2rAV&#10;OelFCOVlITs3He+9/06XE2Nr2W2MiRFzNfzavF+f9+0xlgvjtqxavRJFxWH06/+SuTbZmLdgFs5f&#10;PGPZoha/hPVYg2YMNDXZtbXf0tRujs4DVJWPRr8X05Cfk2G+TNit7UebGSPkiSMCc0a4th6/Lm+Z&#10;Hicf54TjY1+9U8AMLOufM9YM92EqLi52jgb3OkpKSsLPv/yAuzU3rWtdrobFM2nvfOKqcB0/mDgO&#10;xnWhU8DyKRb7Y+LkUfjmyF4bKctxvLFEvcJ7ATyzHPeSoVvDfZvoOOw/sBuXzc+xqChWKNERq4vl&#10;z549i3fffde5NayDjkrFkALMmD0J+w7u7Oq3+RnGorGxyTky7W0RF89k98FjzpEZmJbrPIixw0px&#10;+9JPPcZYcXPGmr916xY2b97s/CK268ZtTgNdl0+3fIBrty5Yrpgj09La+OQb2PfuNFGn2eLZvPP+&#10;JotjU+r2WkpLS8OMV0ajueailevi3o0jMzAlAyHbx2doeQFmThyKzsY7XW11oiXKCd1z4hh6Onou&#10;bW+tPD9po83beUtWoW9ypu0plG/f8NkcGc5J74f4ucA26chcvHgRjCOTnR/C4IoCFGT2xVuLpqP1&#10;/i3KMQ4Ny/g5znJMjPGyYsUKMJ5QOJTlYsgU5GZixRsWz+fUT+iIPvn9Mj/Hz3nL37D/pjzzN0zX&#10;bcGCBW4u0dvi9+XcXrTI6rLYSfHJ+z7++d17bagaNh4ZOdnIyc+wPcsqcPqX7+21QbP/fXv8XZKD&#10;T3TXfvvtN0yYMAGM6RQKhR7vr8T2/fyWI+OJ6SwCIiACIiACIiACIiACIiACIiACIiACIiACIiAC&#10;IiACIiACIiACIiACItAbgVgsly6XwNasuW4dsZAdWz7dibzsMuSHc91eSxs2vu8cC/oxj+rvW0bv&#10;a8Ra4Po21/uDievfe3bvdfujvPjiC8jITLW4MpX4es82y0Zf5EkcGbcHknWj3VSKB7XNGDFkPAb2&#10;y0JeTrqLJbNh3bsWYybYbqx9rsmzHX8E2w9eMx99AvYx3ilgvurqaixdutTFqGAMlqFDh7q9lm7d&#10;vta1z0+sPcbPibYzpkns3o/Z7+/EuhjDgz4B1/ILijNRWpmHjz/7AC0ROj6EHEsdtscR3Rwmxu0Y&#10;M2aMiz/D+C/0Y6ZPn466BzX2NtYWzxHzG4Lts13vGbCekydPYu7cuS4WDNvPzhtkbkIKXl82H7fv&#10;XrMcHY5BQ4PFoOFn77Q4JnZ+7MhYHBnGConFkfnuMVfPN/5Mlnv37n0cf4dt0nHhmXstXbh8Cs3R&#10;OmsottcTHRmf6AjRkeFeT+9/tBlZ4UpkhIrdPk3cayly/7J1see9lvolJSMnOwsVRTmYMLwYjTWX&#10;rVJ+n05zb8wj6SXFjyf+vpfihjMW1+ZRfRSzF76JlwZmOEcmlJuMqoqsXvda4vfnvOSZ39In78jk&#10;lJQjM5SDkuIc5KQ8jzcXTIk5Msad+pCf/74c6+D3YKwX7vdVEMpESWEIMy0e0f49X5n/ds+yPplP&#10;LEc/he0HHRU+9/eHDh3CnDlz3G+C37Zv374YN26c21vM52F+n4K/sXv3O8yReRmpmRnIzE3F8JHl&#10;+PXUE0fG/35Y1vtrPNO/2bhxo5sL3GeJngzjO9GN4X1RUZE7y5Hx1HUWAREQAREQAREQAREQAREQ&#10;AREQAREQAREQAREQAREQAREQAREQAREQARHojUDQkWnn0rktvbc2duLzj3cgM9X26qkoRv+kPlj7&#10;3tvmUkRsX5x63O/yNuiLBBP9Aq5v8+A106WLVzByxGi3f1Aoz9b5Q+lY/tYi1D6y/WIQiyPTabIE&#10;nQDnbFj7zQ3teHnUZKQNykNxOBfFBbl4f81qPKq7a2Usbox5FoyF0WkxXXwKtp3IgYnP5+/ZLuNn&#10;HDlyBK+88goyMmwt3/aUGTVqlIvFcfGP3x/Hzwm6BW3tLXjonJ1YTd5z4N3BgwedH0JPpqA4w/yA&#10;fnhn7QpzNh7Z244njo4hYjny4j5JdBpYhjEzysvLsXv3bvOSTBrqchoYy6alteGpZ4y34dixYUu8&#10;/+yzzzB69GjnuhSV51gsmTBWvLXE9so6azli7XdQjHGfqJOfHF9zr6VQGZIz85yLMKQ0hLM/7uvV&#10;kTl9+jTmz5/vvBj6E4yDw/4z/gf32oqCXhDdj4g1Z55MZ8CjCrT/ydadyC8bbjFTSp2nxDgyHY+u&#10;uf2hzG5CtI11WDSdNos3EunAlcs3UFZcZXMzxfY1ykZZOAujKnJRd+N3GyLnldk1nM+9pHgnJv6+&#10;l+LmqVBUgblMLXht/nK8mJTuHJn8/DQMr8rFiW93WRXWd+ftcOwWTch8FA7d1CA393jPOZjIkckt&#10;q0BajrlWeelI6/9nLLWYQM21N60aa7RrfJxDPjH2zMKFC13MFXokJeEQXpv+Kvbt2oGGB/csGwsF&#10;D1/y78/+d0R/jZ4M9xCjP8a9jrjPER0u7ssUH0OK3gvnNFNtXafttTQOA61cWtYgDB1RitPekWmz&#10;GRHoO8vQuampqcHWrVvdvmN0rejG0BujuxWMJ8N7OTJ//930RAREQAREQAREQAREQAREQAREQARE&#10;QAREQAREQAREQAREQAREQAREQAREIDGBqO210yVLIBqJxcTgXksfrd/i4riUlhXiL8/9Xyx/8w3L&#10;F1tb9/v+0F3gGrdfS2cLvA7eR1s7MW3KTIv1kYvyCvMfUvvh1WljcenaacvdwBLmYTztyERNKZj0&#10;8gxkpRUibHs9MRbGujWrEsaRYZs+0W9g2zz7FN8fPudavM/j1+i5Z9L27dvdfkdr1qzBtm3bcP/+&#10;fcv9xCeImpPDOC7BZ3V1dazSeQ90HZgYR8a7Npm5SXix35+xcvUbFo+GTlHHE6fAusky3JNq7Nix&#10;+Mtf/uK8AO5RVFlZGfMnnIf0hLvf8+lJH8w06tonxzVu/xw7dgyLFy92db67bjk2b9uIEyePmdt0&#10;x97G3AUiYhwXfnuedu77FmmhUqRmFTgnoaIwCz8d3t6rI/Pxxx87n+e5555zngwdH/o93POJ/oRZ&#10;IHbQb+E8izkiMQ/Fbt1nirX/xc79KKkai9zCcqTYPk2vTR5rGxjdQqTd9mayva2i7WRrDlabzbqW&#10;dly6cAVh82kGDEpDXijXOTLDS7Nw7+pvhjgWR8YUjF5TrC9P4hDF3/daAb+5Aayta8LMecvwwoA0&#10;hMIFCBekY+TQPPxyfL9V0eXIuD26Yt+fXaMjw29HN4aeSdA1ofd06dIlhMorkZpt+zdlJ2PQi/8H&#10;i2eOR9M988u6HBnO74cPHz6O4XTw4EEXc2XAgAEYPny4+/2sXL4E1y5fsBZj84iOmd+3jL8Ff9BP&#10;4XUwsW4m9mflypXOgWIcF8YISk5Oxvnz553T4uPJsD/xjkzFkLEYYHmTMwZgyLASnPrluNVo0KKx&#10;vK4B+4d1kAc9H+4V1a9fPxdPiV5Menq6m5fcC41uDOPJ0J2RI+Pp6SwCIiACIiACIiACIiACIiAC&#10;IiACIiACIiACIiACIiACIiACIiACIiACItAbgWhbzD3g2rZzFuxEjWL+7KXmqIRRGE7D0KowZk6f&#10;YO+ZtysfF/np1PSSGkyN2Lp9N0IFtjdKuAjFRRabpjiMA7t3WMmoxfqgJ9OG1kgs9gf70NwUwZiR&#10;41FUUI7k1AHuWLh4nnkIdC7a0ND0EHUPa9x1xO79YbvFoMH8iPr2JotQY3vY2D3X6727YgVAF8av&#10;5wd9ALoy/jnzMfGZd2hiT2L/eqeAd7cf1eCB7aHk+/DND0cwdortE5WdgrT8TKRn90dRWY6LI1Nb&#10;d9tKxByi5ibzOGysrYbz6A8nXTyUgnAhBg1MQlVlKTZtWGt56ZT81xL7W1tbi+rqapw9e7ZXx4Xf&#10;uqmpDR9t/gJhiw3SJ2Ug/vTn/0BlOBdHd25z/gbnBtn4mDvsEdu5ffs2pkybhLyCbBQU5tr3zUV6&#10;ZjKWLluMOzU3LBedDBumCTn0QIL76rgX9k800sIZhS079iKzoAIDba8nxiqZa/Ot3eLItEbr7T33&#10;aSILs7Oi7c6RuXr5JgaXD7f2UmwPLzuyUjBs+GBs/eIzNDYzXk+bzZc7zvmgexL8tn48lgnHDh/A&#10;nJlTce8O4xrFYhTx/LD2jrtnnp6TTfBOm4M21DGTZiApLYT+A1NQXJiHIWX5OHNsuxU3N6rD4gXZ&#10;947a0dRiZdyoeX6SOE+D/WS/C4aMQ0ZBMTKzUs13GYQRVSE8uFdt+RpMMYmVd79dq+bevXuYN28e&#10;GD+GjhW9krz0vjh/+jhaHt1FWzN9l5iXYt1AGzvUS/J189v/+uuvmDp1Kl544QUX74gxg2ZPHmM1&#10;0IEyj6npgZ1jvlu71c3v+se1Oxg8fAzyC0uQXxBGRXkpjhpzMub89o6Z3Tg/hr+tr776yvkvjEtE&#10;T4Yxa2bMmOG8q/Hjx7v5wfEx3tMbyxca+yYXn6ihMRaLqp1TxRp3f9pYsZIIiIAIiIAIiIAIiIAI&#10;iIAIiIAIiIAIiIAIiIAIiIAIiIAIiIAIiIAIiIAIGAEfR8athXPJnNqLHXNfex1ZttdSuCAVQwYX&#10;YMY0c2Q6uBZui8/Mx8P2vOktRSzfngNHbI28FDm5IRTkh1CYn4NdO7ZY0WhXbJWnHZmG+maMHD7W&#10;OTJ0IPr2fxHjXh6Fk6dOWJlYLIyo7XXEa++m8NxsDk+D+TEt9tQ/Z/+C3gFdDb/u750N3gfzsEx8&#10;YjnuY8R9Z3w55mE7DbZGf+7KBew7cgALVyw21yMbf+3/PJIyBqF/8t8wcmwlvtq1BS3m0pAf/ZLm&#10;Zuu/sWmy9fwD3x5HP9szKFxYjPS0FIwcVoXtWz6xvFzs7zl112/6Fo2Njb06MgzP0tzSgY+3fonc&#10;sjL0TR2El/o8j8rCEL7c8F7CxsmCeyx9+umnKCrJx8BB/ZCVk4YJk8Zh3Qfv4tczJ63OenNB6Kr8&#10;fSJvejNM7W1R51Js/nI3ssKVFmskzzkQ82ZMRGfDDYsfY3tqGYfYHk0xR6bNRJNbN2qM0zjnT6Wk&#10;JmFgsrlIxRZX5L23ceeu93PanCvEWCfXrl17/N34/Rjj5urVq3h94VxMnzwRDQ/vWWdazT+5bb1q&#10;Q0vDA3e2f3pJ5qmYI8OYNROmzEZKVqH1JR0lhfmoKs3r1ZHxHNgI/RA/N8mY8YWyy0YgOScPaRnJ&#10;KC1Mx6Sx5Yg037XcrWhhwKWucjxfuXIFU6ZMcfsRVVRUuFhGQ0tzcLv6jE1U+xYuBlLMkeFWW8/i&#10;yPi5zvP169exZMkSJCUlOUeG+yCNt72TOpqMndXf2lBnvehw847186/D1Vu1GDxsDLJDBcjOsXg/&#10;pSX49tB+G6w5Yu7vScyN8eM+efKkG0NeXh5KS2P7bs2dO9ftO3bu3Dnnyfh3dKmWrlhk+3GRQ7t5&#10;WDHvrJN/w/hnin8qlERABERABERABERABERABERABERABERABERABERABERABERABERABERABESg&#10;i0BbO2NR2B423GOF69pcV7bLmVMXINMcmfy8ZAyuzMf0qeNj69p8afncYXul9JboyHxz7EeLI1OM&#10;lNTYvjh5OZnYtnmTFY2aA2ExNugkBOLI1NU+NC9npLk0ZRg8pBw5ttfSyFFDsXvPVy4v8/PgHjyN&#10;0Ua76v4/7t3CuCpBF8EKu8R3dEw49kTvfT6e/Ro+r5mfzsWJEydw+PhhvPfhe5g6aypGTxiN0irb&#10;ryg7FckWTyWv2NwGiyPzxop5uPDHr1YyFuCCjkwkYtfGpsH2otq2c6/FHrE4IYVFtidVlsXQGYbD&#10;+3d15WeL3afe+s5x9XS01EdtPMDn23ciIxxGv7RkpGekoLwgB8tmTXvsmJw6dQo///yzO/bu3YtF&#10;ixYhbPlT0pIsBs5L6D/gJUyb8SouXDprnY19H8b74ViDif3lM55jyeLq2MWnW3c6RyY1O+z2bJo/&#10;c5LJO7ftnUk8/NYuZorZMhawhXtE1d2rxysTpqG03GITlYZd/Jo+/Z5Hrs2VKVMnYfGS+Zg7/zVU&#10;VVW5vYdGjRqFZcuWOa9n06ZN7nr69OmoKAlbzKQZ1ga/je318+i+O6Mj1q7d9JI4Ps5FYMqsRciy&#10;2Eep6dkoKcpHZXFur46Md1CCjXCucY+j6upqZJUOx4CMHPvtJKGiNBuzpo2yrOaCWH+bbM8kJu9J&#10;0S8ZNmyYc4y43xUdlqkvD0FTHZ0h66cbU8zRosPyDGFknorBROdq7dq1zr1hrBrGqRlpfxvuXjtn&#10;3alHZ4QxoWIOTrs1wO96y75T5dDRSEnPQmpaBkpLinHE4sh02h5ibc0PLIfFYrJ4RD4tX77c7aNE&#10;x4d7LPG77dixw/lpzPPFF1+4/Z64pxfH9/qyBTaOmCPjfD8bl/vbxMb9FGNBJREQAREQAREQAREQ&#10;AREQAREQAREQAREQAREQAREQAREQAREQAREQAREQgX97Au0ddAOeODLcpyRqS/CTJ85CZkoBQrkD&#10;bX+UEKZNHmdxGWw/JAZn8OvQz+DItNg6NR2ZrNwC8ygs/kS4ALlZ6dj4/ru2nG574HRYneYYtLj1&#10;fqvY/r99swZlJYOdI8M9ZhgjJCsnHdOmv4ovvtyMH098h2+PHsK27Vvw4ab1+H/snfl7VFW+9f+m&#10;2z/c996n39utIEPmoZKqpCpTZU4gAwkBEgIBAgYQBAVbxauNYuPQiqCoCMig0AiCEyggGCYZEsg8&#10;T6x3rV05oaBF7ffpn/S7H05O1Tl7XHufepLaH9b33Q924sixT3Dyy+Pu/B7fbyW38pfnNzn/iV27&#10;duHMmTP/NNeKH/NgErshRiGamZF3jDw0xMXIq+Ozzz7D888/j3nz5iEnnIVkenzEMyZURiid70Pu&#10;nJ7hQzA7gMbl87H/0G56fijOjbTW5n0kjTJWlRiZba+9jdgE8kMh6e1HRXkJPj92mJmU/9cn9dnr&#10;u9f/n+NjdG+4b4xlgF179iGJTEJMahL7EUAOdZ9H9kTjlHfI0qVLUV9fj4aGBtTW1jo+ZubMmQhx&#10;jNm5mZgd+xjmVpTimzNfsMOs02NOyCF5fJHYGPmjeFxPhJOJsBSvvrnLxVpKDeTcY2SG21mXNCAD&#10;JcMbLg6PLervHcGKphb4qbP8Y3Jygy7eUirnIhjyI5NzkZwa7/rp8/mQlJTk2ItwOIysrCzExsbi&#10;j3/8IzLTU7ByeeOUf4za0jHoPFH0+pfSPUZm+eqNCIbL2I9Mx8gU5vj/JUbGmzu1KH7rxo0byJ27&#10;AEkZISQkxaIwLw2rmubx7j8zMuJkDhw4gGAwiJiYGMcFiSFZ1TgPY31tLMN+Ou8lUkf0GNIjfG8l&#10;8s1DUjTjJJ7n1VdfdWyKGBXFOqoiI3P2y6Msrfm5t75HGRNLDE5bZz8KSyvd+k5ITHaxlk58doRT&#10;yfhZwz3o6OiYavno0aMurpLYq/LycsyaNQs7duxAa2vrVB61Lx8b5cnLy8PqJ5onvajGI55YbHNc&#10;06bBGSMzpZu9MAVMAVPAFDAFTAFTwBQwBUwBU8AUMAVMAVPAFDAFTAFTwBQwBUwBU8AUMAVMAVPA&#10;FOBWsgtIco+RGeVWd2/XCOZXN8KXGKKvSSzjo5D1aJiHCXq2OKMZshVuk50xb34p9QyO4/ip0+RG&#10;cjE7hl4YhflITYrD+tXN6Gy7yn107fffY2TkEXKp9SqygmFkB5mXfix+8jFiHrLJQRTTp0WeMnMr&#10;S1FUEkaIPERxcRg1NRVYsGAe75UhTG4ljTGaEhgDSPFaQqEQ5E+h2DrRKXr/P/q6XotXEMOh/fk9&#10;e/Zg3bp1qKurYzs1qKiocB4XM2bMIJOQztdpCDG+Ug7jE2XyfVo6OROei4rzsO/Qe7jR3soaxVJ4&#10;MYPUAkmHgSH08/Lm515CHOPzKBZNRsBPv5BcfH3qGLNT71+ZxLuIk9CYdIhn0Htd/9mD7YuR2b3v&#10;ABIzMhBLRiYrOxMBMhm59C4RC5HB6+JM5BuSkpLiDvERgUCAHj8+FBTlkWOajTR/Cp7b8gw+Ycyp&#10;c99/y57fz5iIj4nWXL4kWkhjbP/FV95ASibnm4yMYug83rSAkt3m/QgjE4mtdY+RGRoYw+P0bUmj&#10;Z4/H6WiNyEdGZzFViRyD+qi+JyQw7hXZEbEyWg/yWSkpKeFajKXe2Xjr9VfRdl3rg30mv3Hjaitx&#10;MK3NX0p8YPgMiQdpXvMUsvLnwOcnI5MTQkFW2i8yMh4/pDmSNhFuKNLm4OAg5tY3I5BXQL+eeMYe&#10;S8bS+nLeFFc2Su4q0j+VEffy/vvvu7kRu+T5yKxoqMJw9w3mH3HeLZztf4mRUb+8pDZefvllNz/i&#10;jLQuCkLJ2LNzO7sj3iyKkRkja8Yr7V0DKCqrQhwZsMSkFHpSFeHLU8d5R2tjFB6npudMHJbWm1e3&#10;PICuX7/uuCpmdtps27bNzaEYGR3LVjSgb6BLd6mf5oK0zuAoFG/JfbSpoCVTwBQwBUwBU8AUMAVM&#10;AVPAFDAFTAFTwBQwBUwBU8AUMAVMAVPAFDAFTAFTwBQwBUwBU4AKkI5xP128Fu4vjwzdxe1bPags&#10;X4BUMjLpabMRzktHw6JqjCuWinxnFKhFW+dj+vHzaZBb4WcvXkFufhEZmViUlZYgbvYMLJpfidbz&#10;p7Vjzwro2zGsOC30FCFscO67C/CnhZCVGUYO4xXlknnRkU0GxfOViSP/ojg/STrzSIibiZiZ0zBz&#10;+p8xe+ajSOY1PzmZRx55BP/xH//hYtAoNlI0o/GwnotbaG9vx4ULF9Dc3OzKig0ReyD/kcTERMdb&#10;PProowiRycjNzqBvCPuZxXNOEAvnV+OlF/6CA/s/xJ3uaxyjmIYRsiD0UHG+PZGWh4dGHCOzas0G&#10;xCelwpdG3iYj4PiK77/7ih4vHQ/r4j9d9ziYB2941x921vSLkdn54V7nIxOXRj8bxlkSI1NE5kVe&#10;HhqzOBMxCcFg0LEyYmT0Xv4xYpjEcCjeUgbZoMrqOdj49Hrs+/jDKQbC65fHhOh9T08Pf97FwOAI&#10;Nm95GQnp9JBhrKX4+Hg0N9ZSsnbeF3cxxphcWif3GJmBvlE0L1/tPGQygmlTrExFZRmW0G+oedUy&#10;rFi5FIsXL0ZjY6Njm+QhI65DHIbYKb0XI+MjC1RND5xD+/e4ttReT0fb5GuefjYxzg/nVIzMspYN&#10;jK9VipS0ANdEJvKzfL+akZEuYojcczjZnq5VNDQjWFBMViwJuaEk1NcWkf3oZI5RjLr4U1Rlko9S&#10;TCLxRWKBxP9ozpoWzMFAxzXmH8LEZCykf8VHxhu6+iVmZ+vWrW5+tA7EGgWSHsNzT7VguId6cX2P&#10;DOo5Zu+iGJnSuTX0WvK7WEti5E4eP8ocEUZGeeXTpDhYfj/5MMZY0hjEyXz00UeOi5EOHjukOF8F&#10;BQXIzc11z2F943x0995mLWJkOBech/4+Pmf6mFITlkwBU8AUMAVMAVPAFDAFTAFTwBQwBUwBU8AU&#10;MAVMAVPAFDAFTAFTwBQwBUwBU8AUMAVMgSkF5PYQ8SDR/vIwfV9uXLuDsqJ5SElg/JrUmcjL9aF+&#10;YSXGhukV8S8yMoq11Hr1FmMQFWL6YzNQMXcOkuJj0LCgGu3XL91jZIYijMwY99ZPf/0t2QU/+ZM8&#10;x2vExs9yPiXykFm8ZCGPRahfvMDFXmpq4Lm+DosX1GBhTSXmV81BPRmV5qUNeOLxFc6bQnv5Yl2+&#10;//57N+poTkMXPH7E3eQP+c3s3LkTa9ascXyIPEjkoZLJWETamxdboTgvYi2yMxhvprwYq5Y14pmN&#10;6/D6tr/i+JFD6L59kzXRXwTySuHePRkZ8UDjd7l57yXq3Ts0gUWNK5CQTJ8WXzpyc7Loa5JDT5NL&#10;DI2j+Ew/n8QuiB/QGH4qeWN72FmoghiZ13bsQnIoiMQAfViC9MQhH9NIbmTlypVoamrCqlWrsGnT&#10;JmzevBmrV692era0tKBp+WLU0b+ntq4KBYW5mEE+aXbMY8ijN0v5nGK8++67Lk6V1zePddD7CK90&#10;F109fVi/aQtiUoJIIhslxqNpURVlaxMVw5z3Yi2NjrDDHGpP1yDjfzWTu4hHLPmoAGMurWpZzhhc&#10;B9Hb3+nKRDgMvmRSTJ8TJ07gtddec2MSK/OHP/yBHFgsWaw0pKckYNOGJ9Db2c7cgiu8Q6V/Lg3R&#10;s0TzCjSuWIv0rEIkpqQhh7zUr2FkpIE3N/L+iV6bYkdy5tYhLTvsOKTCcBrXdhHGh++wQ+RyXB/v&#10;9U1+R2KXxHCVlZU51mR5fSX5Fa1F6kiGhT+c7lotevJ/bdK8qW/ST8+DngVxMsU5PvzlyZWUS8/v&#10;KPp7u1yVQ8Na78CdniFU1iyi31A2UlLJVWWFcHD/R0Ra1JdRdHZ2Yvv27e6ZUt/1XCnO0iuvvOLi&#10;TUkb6aJDSZybYpzpGdQ6WdhQQ0ZGejC2k4IscWCD/YwlpenjZ48lU8AUMAVMAVPAFDAFTAFTwBQw&#10;BUwBU8AUMAVMAVPAFDAFTAFTwBQwBUwBU8AUMAVMAVPgngL3MzJDA+O4drkNJfmVjpFJTZlBbsOH&#10;RQsqMTpE349x7bVzI1qb7L/CR6ZncAIXLl1HIJiD//nTn1FdVYlMvw9rVjW5PXuPgRj0GJnRcXz1&#10;xTf0hvE5RmZVywoXU6lsThG2v74N18iODJLV6R/oRv9gD+7cuIp+cg1jAz24O9yPkb4u9N65hY6b&#10;13D7xhV8++23zvti165dbs9d4472pXjwvbxNDh48iPnz5+O///u/nVeGPC3EBGgPX4c8SBoaGrB+&#10;/Xqsb2nGDsbpOfv1KdcPmnWwykm+gq9H7vZgZKKHvECECRAjI78Q+eVIw67+UcyrW+wYGV+aH4UF&#10;YZSXFGCg57bTR/37ufQwRkZsgcbp8RcPO8uepZ9xi7a+9iZSyBIlZ/oZr4hxouiNs3H5Euen8913&#10;3+HUqVM4f/48Ll++7M5nzpzB2bNnceXqD9izdzfe2vE6nt78JOMc+emHk4T8whwkJMZg7ty5zg/E&#10;80eRF8n9Xj53caejG6uffAazEgNISM103jVLFlQQdrhF3eQfQ0ZmQmfyEmJkuGQ77/SR21rqGCq1&#10;V8R4Wy9tfQFXf7zk8qtM/2C38yjhhakkHa5evepYj6qqKsye8YiLtTT7sUdQxjpOnThKFoy8B+Mt&#10;RTiOqaIPeUFGZizCyNQ3tSA1I+w8gbJDATIyvxxraWBgYIqLieZjpNONGzeQlF2MBH/Q+fOUFwex&#10;ZFHZFCNDd5X72Kj9+/c7nxzxXHPmkEVjXKnHl9RgYoBrybFG4kwmHG+iR1gxrn4pSa/otGPHDhfP&#10;SYyRnonmhmpsf2kzs2jdj5JPkTcQ2a++fvcx0dk3gpoFjQjlMI6WLw3+9DTs3rUDQ70dzN7n+Bh5&#10;3ohjE3Om52vLli3Os0b1qH1pEYnLBRw/fhyaN3nJiAVatLh2kokSEBN5poaHImvEGBkpaMkUMAVM&#10;AVPAFDAFTAFTwBQwBUwBU8AUMAVMAVPAFDAFTAFTwBQwBUwBU8AUMAVMAVPgngLaKL/ruA1tMY8S&#10;Rei8PYB5cxchLTkLM2dPQ5Dcw4an1mFkbJAxb8R6cA966rhX04OvFNNFdR759Kjb+w6SGwhl+5Ge&#10;kYT9h3ajn34Y0VyAyouluHjxovPAWLduHbrab+Pp9U+ieclSXGbsI7cNPjKKjltt7nV0m9pP9/gX&#10;+V54XIby6J7ey49CZ88XQ/e0/+6xAH/961+dT4X2/x0bkxEPcULh3ABqqsrQuKgO219+GT+cPU8m&#10;pge3b4s/iCTVHc1/aG8/OomHUDs6PD8VMTINTSsdI5MXzkdGwI/a6gp8/o/DLBrlORNdUdRrjx3w&#10;Lnn16tzbS9+fyXmaIPMxLu5jat68OZwQcoK/7/wQM+LTMW1WomMg5ONy6fTRqX6qfmmrMXpteNek&#10;p46bN2/ijTfeQGEhvVTILygWUzgzEdteeIpZIwxFd2dEL5EXQ453GacPSD/ySyqR5M/F7MQ0F8un&#10;obYcfTfPcc31M+c9H5mhocia6uroQ9Xc+QgyhldKug/BzGQsW1zJvMo/gmEG2+kjw6V+ecnTX+/l&#10;FST/kqzsUjIypfAnxaGAfd3YUk88pgNd3W1s9eEQiTSInmvNg3x1FJdKrIfWjzxRrl/8mq3pmeH4&#10;74rzidQpn5XB4Xu+Md48emuTGR0P4s8qJh+Ti9TkeORnp9AbaRHvDGJwoh+9jhsCuru73Zo6ffr0&#10;VKyi4uJiTJs2jTxJPgYH5I0zQn+oH3hm+xJfSMlopC989dA0wrwXL99wONw4wZplTUuRlpKIKjJr&#10;aUkxZJTS8MOl8yw/zmeB7ahuHv29HCvb6CZ/VVVb72ItJSWn8lniPC1pwN/IM33y8YcoyAuhMC8L&#10;/tREpKcm4Mm1j+Nq6/esJLI+vflznyW8Kl5LjEx6erpbY1tfeIaeTTdc+zT0wTA/GzSsfnZcHlaW&#10;TAFTwBQwBUwBU8AUMAVMAVPAFDAFTAFTwBQwBUyB37IC0d+HP/hd+2953DY2U8AUMAVMAVPAFDAF&#10;TAFT4P9fAe2TP5yR8TOGTQ73sZ/csNYxMvJw0f51T18H3w/gzp07U3FQfrIP3C9/773dbk87mXvr&#10;peUFWNmyFF+ePsbdenpNkLsQb6C9cLEj8lg5d+6c85V488033X77nnffw+53dtJ7Qv4errtTZ5X3&#10;DtXz4KF4NZ53icfBPNhP7b+rnJK8YeTBIZ+MQCDAcxxWrliIt958BZ8e2ouzp7+iP81N+taQe6B0&#10;4i5UVn14kB/RmHTfS9FMhZdXDMITG54hQxBAbl4+41plo6QwjHfpy+IxMqpbdenQa4+z8caj6xqj&#10;DtV7f/JYmJ8+352IkCDb33oPcakhzIxLdZzHgqpix8jcX1eEk/E0Vl+UotvU3CmulbxMxMmkxT+K&#10;NcsX0tvnR87ZCHq7O1wZTaNbeROTjExpFZLlwZKa4co2N9ZiovfaFCMz7vx5yLzQZyjCYIygrqYB&#10;gdx8xmdKRcCfiIa6Ui7NTtYs/55xDLAR9c3rp2t48ofWmXxaquc1Uu8yZKWloDQ7lb4oc7nObmBg&#10;sMsxMhqr6tAa0fHgHGh96b5iOYmRiYuLc2yQ1k9ubi5OHP4A4/3trk8YFb8T0Wxk9H4Cx2NAovv4&#10;9ddfIyOnjFxZPtJ99MrJTcO61fXMQi8ecjeDjiOJMDIqd4EMmfgR6V5UVOR0LMj34/vzX/DuCHo6&#10;b2FkgM+vxB+hjuyK1oza1hi8NeaNUXVqfXbRC4a4EW61taN+0UIkxM5CHrm59OQYVM4rw/Wbl5lz&#10;nBrcmXouB3rJBLGJKzfuoGTOPKSmZzIeVtAxMvJJqp5bjEW1FagoK6KvVAqyGLNszarl+Ixxyvp7&#10;WM8kIxO9xtUfeRdVV1e759Pn8+Hdt7djiJ9Famx8jIwadVVfB/kYDEekVjFLpoApYAqYAqaAKWAK&#10;mAKmgClgCpgCpoApYAqYAqbAb1IB77tifQfqHb/JgdqgTAFTwBQwBUwBU8AUMAVMgX+bAtpIfjgj&#10;E8j0IZ172KtaljOX+IsIazEwFGFlHuQPPNZE3dPv52232rFp02bHm0xnPJu6hdU4fGQvfrx1kTki&#10;PitiRzyPDzEHJ0+edJzB0aNHiVWM4r0d7+DTAwcx1NOLntt3GAKHHhXcB+/r7FQz/5akPohzqKmp&#10;QTgcdnvwKSkpKC7KxNFP99AXg74ijg+iXmzbHZN78BpntA4eT6HrYhC8FM1BiEMQpyEG4e1d9NMo&#10;JguRlYNwXi6ZgVRseGIV+rtueUVd/R6bonqjk/quurwk/xixS47fGFf79/MxE+QlSPS463fHx8ih&#10;TOClbW8iORBGXEoGpk+fjqrSXFz//nOvyp88awxKik/ljV/z+Oyzz8Lv9zs/GH/idNRVFODCt6eI&#10;MZDhGY4wQ2Ns08l3d4K81QAKyqqRGixAcnqW0/6JlYsJuJC/Gld+8lNuDPTgUSEOXzHBFtUtYZls&#10;JKYms70ELJhXyLUR4VEYhci5t0iraN3VX+no9belZRMKwyXIJaNRkR9AdXEGPYousjSZGHI53tx6&#10;2uv8oP6qU21s2rTJcSnBYNDFORJjdfzQ+7g7KOaDzIjT3I1aQ4iMn2elaH4qcgX45ptvEMwtJ6NW&#10;iAw+g8XhdKyjz42eG1I7HF+kLumvJE+jlStXurbF58jHRuv34IF3eTfS/thQP0YHuCYmO+BpET2m&#10;6DEPcoq1RoXUHDh4mLHSKhA3ewZ8jKOVG/Th6WfW0wfoNusfR09v99SzMdjH9cUybZ39zkcmlBNG&#10;fgHHQZ+kwnA2Ar4EpCbMRGlhHpmbGYwvlo+jhz9mPVpTnO9Rb93yLZM3X56PjDQWh3Ty2CG2yc8D&#10;NjY8RGponDwZ+ys+Rv22ZAqYAqaAKWAKmAKmgClgCpgCpoApYAqYAqaAKWAK/F4U8L7X03dp3veZ&#10;v5ex2zhNAVPAFDAFTAFTwBQwBUyBX6+A9tkfzsj40pMRnzgbS5samC+yf61z30DX5HuemPT7t/gI&#10;+VF4SXv3H+3Zh4qKShd75k9//iOWLqvHjbbL6O4X/xHhR8RaeByDYs4cPnzYxWb67LPPtDmOV158&#10;iXFZDrj9d7e/z5gv2uMfJDOjdnX8K8n7W0F/J3hJ7SvGk+LkaO9djEdCQgJWNi/EQH8bs43Q30Is&#10;APVic923O6Ygh+j2r1+/jk8//dSNQfv57e3tXhOOWfH2+r0y2sdXLJu16zfCH6B3jT8dqUnxmFdR&#10;4mLRRDMZKuP9bePVo/fRXjXS/9ChQ3iZ8aBef/11fLTvfXz59Unc7rg5FWspwsiImdB83nWxjjY9&#10;vxVJgTwkkVFRjJ6a8nz0XP/O9V1teTzM1GCiXmiMivej1NbWBsXIUiwc6Vic42Ndefjm5BHe1drQ&#10;emMsHHIakVd3uZaGUDSnBj4yMklpIVe2pWkhTXpuMo/4B/VTc6XYSTxTs76eIcakWoTYVMbc8aXQ&#10;dygV9fNLMDGsOWJcKWa6Rw3x0mSSPmKHpJm0W7/+OTJJWchOT0VFQQbCGbG4eVXjHsUAOQ3liU7S&#10;QnWIaYnmWlTnxo0bpxiZ5ORkF6vr0nefs7h6Qr2jYi2xGjd+r/5olspr79ixYwhklyArpwABPoeF&#10;OaloaZ7P2/1UZXCKkYnE1GJ9rHTbtm3Og0nrV2u5tCSEF//3KXTJx8fpT8+mQfZHj4xgkqjkrUld&#10;8tZa3/Bdx5p8e+4i1qxdh6LCfCQnxCIlfhbjsRVh7/73nZ+U5mdwSLHEVJiMyiB1479elq9Z0Ah/&#10;ZjZjtmUhzZdK3548xo3KoBdNGlLI2qQxjtQTLc2MBdXKwpprfh70az3pdSR5On311VcoLy93a0uc&#10;zNWLmivlG8fQIH2p2LaG5bgeni2ZAqaAKWAKmAKmgClgCpgCpoApYAqYAqaAKWAKmAK/VwWiv+/7&#10;vWpg4zYFTAFTwBQwBUwBU8AUMAX+WQGRCg9nZDJDZDZ8iWhavph74eIaxDmMkbm4heGRfscQyMNE&#10;+/Qe56I2OunxcuLECaxY3oyUlFRoPzs+IQbrnmxBd187+oZuM1eEkVE5j8HQ+ZNPPnHxYg4cOIAu&#10;xndZWFOLF597PrKvr31vxlPRPvwoOQdxAdGHfu+PPlSf57PixZVR/geT8nz//feO5VEMFx1iZF7Y&#10;8iSzRhiHztvXOXQyG2y/8xb7/0A18m555513UFtbSy6owsXeefvtt52ni9rTOL2xenv+A5RT+/n7&#10;D36CvHA+EuLjkMaYVOHsAB5f3uCYE/EX0X3WmHSoDq9ObzzSvL6+3jE+8hEpm1OETc9swImTx9Db&#10;38ls4gmij7vo7O7FExufRUwKY+EEcqZiLXVHMTLiQnR4/ZbGXp80/97rM2fOYOFCxuOhdqFQCKWM&#10;D1RRFMLJfxxgu/cYmd4+8gyu0/TaGR5FacV8+EKFiKePjcrW15RNMjqR9UY6iLm5TgepP/W63dZF&#10;75EqzEhMQYo/jd4/GVi8sOw+RkarK/rvQHE8Hosi/cRENTWtRWJcCvyJcZgT9qMgMw7t18+7vg6N&#10;DzueRnmjk8fI6KzU1dXlYgA1Nja6votN0dgVs+vWpTPMEVk/kZhAkVGPMmbU0Egkvpjq0DwqSUe1&#10;p35r/fsyCpAZykN6aiJyg4lY3ljJeejAwFifY2SUP5qREle2aNEiN//ilEIsU1dbir173sGQm3+2&#10;T/10jA1E2tScag6j59F1hj/6ifbIS+aNt3YiJzcPwcwM+FISkJ4ShxVLFuLipbOcR9WjOGdak4wF&#10;JjyG5TRll35sR7h4DmITkpGUnIr4uBiEc4IIZwVQkBPAzGl/Qn3dPBzc9yH6um+zEBu7OxrxkRkf&#10;mlpvHo+k8RUUFDiOKsjPlLYfWyNlHCNDRkfv+GOEwzQfGYphyRQwBUwBU8AUMAVMAVPAFDAFTAFT&#10;wBQwBUwBU+A3rYD3vexvepA2OFPAFDAFTAFTwBQwBUwBU+DfqoD27B/OyPgzUpEeSMFi7offav+R&#10;/h+ev4O4AR3/nMQOfPzxxy7uS052LuLi4h0zUD2vAm+98zo9ZNq5h634MPTC4N68GJBoDuGLL76A&#10;fDjEm5z58kvupedyP37plP/FOMu4zXBtiP+bktq/efMmioqKnBdIUlIS2Z4UPLN5NTo7rrIVbfpP&#10;Mh5qd5S6SbqopNg4q1atQkxMDB599FHHKcjzQn4g0cljW3Sth34b2su/dqMdj7esdj4ymX4fcjLT&#10;kMs4V59//jkuXbp0n2dJdF3ea/nviE/ZvHmz89hQH8QQTHvsT1jUUIeDh/czplEHs3vz5p0jPjJr&#10;nnwGj8WlIS0YdnxQzZx8nDm+16v+vnM0d3LfDb6Rh43YkNmzZzsvoFDqLJTm+XHiyH42rbhJYl04&#10;84yXFZGPa4+sSHn1QvhzShjrKYBZs2ahojgbl7/9B6dZuo8xr/pLnoaeM5r79ludKCuuxOxkH/zB&#10;DOSHM1FbmYeejkvMd89HxmNieNGtM52VxKSIQSktnc9YP0nwxc/GXDIydXNz0N8d8VxRqx4HEyn1&#10;0z+1frVmxaZozYjhkPbFxcU4++URNtapFjHuxeriOw7hvuUT3Y73d+3BgweR7Gfcr2Au0lITkJ0R&#10;j8ZFZRgYbEPfSI9jZLRuo8sq3tL27dvdHIiRSU+fTe+XTKxd3YQjh/dhdLDv3rMTmQD37EXXwa65&#10;pHluvdaOk199h+bH15BxIUuUnuZ4naK8EF56fhMGhrowNiEaSfMqnyMya5oq1i1W5rNTp5FJHxyf&#10;PxO5efmufDgnhCB9cYLpichijKu/v76N89aGu2TwRgb4uUBGxlun3ueCPieUxM9lZ2e7tZWVlYUr&#10;8pG5GwFyxkaHna5iZAZ4yRgZJ5n9MAVMAVPAFDAFTAFTwBQwBUwBU8AUMAVMAVPAFPgNK+D9n8af&#10;GqL3PeNP3bNrpoApYAqYAqaAKWAKmAKmwO9XAW2UP5yR8aUlIc2fjNJyxlXZ9wGOHvuEuSN72Ix8&#10;A8VT0v61mAP5abS2tmLfvn1obm52rEXAn0FvlqBjZP73xS344dI5DI6KsxniucP5esgjwuMutFcv&#10;1iMxMRHPPfccDu3dh0W187GW7Mm11kvq6iQrwxcCDZhUVn8LqKz6IV8NcQvyttHr6PojJSJlvP13&#10;3dffC6pDnENaWhri4+MRCARQN78Uu999Dd2d9JDxGBnmmxhin4fHIDZF5a9everYhNLSUjJBca68&#10;GAXxIi5mlNfw5Nlrc4gcgfbyB2l8cfDQYbZXg2CAfEyQsYp8CXjiiSfw97//HYrbpLbUT41R45Mv&#10;irxrfvjhB8d7bNq0ycWhUZwdj9EQ37TuydX45swXxBYivInmz/MDkoj99GZZ//TzmBbrQ0ZOkZur&#10;fMYu2vbcGue1Ik8gL6l9aao5l17e+HVWHJynn37aMQxijDIzMxHyzUZdZSHOn/6c3AT9ZuTDwzTK&#10;mEkRRGPC+chU1DYgVDAXyYz1JEamLD8T504dwOh4P3PTn2RCfScxM8K1R716uwZRU7UQyRkhMhhZ&#10;9EtJpWYJuPDdcXI0d0hscE2zxE/9jSjtxMe0tLSQYwqT+chABr1RqotDeKqlgfX3sH/9jsxhFS6p&#10;Hq3va9euQfG0vPhGunnlyhV89NFHzjtIa6ekpGQq1tSbL/8FbVfOMhf7PxlrSRoq1tTYOONMsS96&#10;r7OXvGdBMcdSA/kIZofhT0smN5WARnrlDAzcQv9Y75SPjMp5a1mvz58/7+I+ifcK+GMxpzwHhdSz&#10;qXEBvvz8M/Te6aAPUrtbv2r7QY10TWPUfL7y2ttYve5pFBSVIZDB+QzyyEjHqmWL8dUJ8j9cSwND&#10;3VPzM8FgRxPCZTi5E5yqg0c+RyivCHkFxaisqkZ2VggFedmOAcvP9jN2VBP7dIwFIszWxAg5Kse8&#10;RN57Wuh5URKDJUZGazwcDuObU8cYl0nrk40SyuHSILND9myA/lF6Y8kUMAVMAVPAFDAFTAFTwBQw&#10;BUwBU8AUMAVMAVPAFPidKaDv0vR9Y/T3ur8zCWy4poApYAqYAqaAKWAKmAKmwM8o8POMTFZOJn0s&#10;0snJpGDl48uwvHkJPUn24fCnH2PP3vexZ88eHDx4EHv37nWMyIYNG7B48eIpP5ac7Dx6dZRBng/7&#10;Pv6I/RBfo/3uIXT13bivXx4rID8WcRIrVqxAQ90ChPyKy5KDZ596Gvs//BCH9+/HiaP/QCtZAHms&#10;tLa24sKFCzh37pzja77++mt8Sf+ZU6dO4W9/+xt2796NkydPun1/z49CDXv779Gxah5//HG3/x4b&#10;G+tYETEGS5fU4Bh9UHq72nDrxyu4cuEirl+6itZzF1wbauett95CTU2NY3vkJaJ9/NzcXMf5iDdQ&#10;8tgSvfba1j7+rTu9zpbmNtmFjRvWQz4yikUTzvJj2rRpjnvZunWrY23Onj2Lb7/91vmWyGNm586d&#10;ePnll9HU1OT8Y9Tv1NRU13cxKvKQeevt19F2W1pHuINxshqjjGOj93dp+iEfl6eefQnT6SMTCpdC&#10;sYJ88dPRWJ2PLVu2OP5DcYnkUfLjjz86bka6y3fn8uXLTv8jR444LkNlxTep7bKyMpTlpWPdygYy&#10;GZfZHtmcSUZmjH4jYkTGx0Yco1M1fzFyS6rpY5PnYj2V5wdx7uTHGBjuJvcwwrxiaxhHK7JcXcir&#10;xvrlCOTmIysvB2m+WCTE/BGfffoBbrdfmWJkWMgxIFpbSpp/MVx1dXWOY0pIzERedj5yAj7UzcnD&#10;315Yz1yDjEt1h+pEfGTEgYlDkofJjh07nL+R+BWxXJr7bdu2QetG3kdiq8RFBYMRLmxBZQFOfLIH&#10;4wMdGO7rpP/NdReX6cuvvsbF1stOT7E3t27dmvJzEeulJB4kLViI7NxCclNaE8lYUl9OD552DE2Q&#10;U5qkjJRXjJLnmaPyivGlMaYkP4byshxMe+S/8Of/+5945qkN+HjPR9i7+0P8cPZ7x1mJ9/GYJ61R&#10;PUca5/r161E8pwZJvkwkpqQhv6CIfj15KAxn49WtWxjXSl5Qo/QnuoPhUXkEKf7W5BxR7nEOY+/B&#10;owiEwuR88lBQWITkpEQyNqwrOwPVjAP2+qtbceHcaZaNrE2dJ1SXY6J0LZI8jke6a41lZGQ4n55/&#10;8LOo585NZhKYw7b5c3iM8cN6h42RiUhnP00BU8AUMAVMAVPAFDAFTAFTwBQwBUwBU8AUMAV+RwqI&#10;j9H/rdR3t/q/fZZMAVPAFDAFTAFTwBQwBUwBU+B+BeRJouTtQeu19v6XLFmChIQE5OfnO97D2/PX&#10;e3mliAPQMXfuXMdwKK6M7okL0R62GBEd4iWWLVsGMRTRfEp0m/LAiOZUtA8u3iQUCiEnL+h8bFLp&#10;ZxPKDiA3HCIzEERhcRjzaitRWFjo9srVJzEZ6of8JVRWPjCKFVVbV428/CwsW9GIOx232PQYunvv&#10;uLPHI6g/7e3tjqnRuOQBo/Iaj2LnzJs3z41DYxF7oPcLFy5EZfUc1y9/ho99o58J9/6TkuOQlZOB&#10;evIpYis6OjqmmBixGtLB85GR7t4hxkHsiWJM1dbWOk5IfRBfJG8SadLQ0OC8btS+4jhlhvxubEXU&#10;I78gx73XmIPka/Lys/H+++87hkXj+6nkzf+aNWswffr0Ke00fs25dJtXW4FVLSuw8en1eHLDWr5e&#10;jqVNDVD8LZ2r581FUUkYYbav8fvSkxifK5VzF3LeKu+99577u8wbe3Q/ZAtz9twtzJm7APEJyaiv&#10;r6Pu8QjnJePqlS9cVjEkXpKWStJKa1S+LeJxxEzIW0TzLw8jsT1ih97a8Qa2/O+zePGvW7Bj5995&#10;fh5zK8uQmpaIAONZleeGEEqKR+qs6Vi9pB43L5xj7WQzxOSMiiOC81NZt26d00YcjBgkrYuqqirG&#10;D2J5jjkzRL3INWm9ujVKtiwyN9mOU9r8zEb89eUXoHPT8kZUUbPS8kJI9wULFmA/ua8H0wcffOB0&#10;1brXMX3GI2iif8vtyTU87vxW7pWKXstiml555RW3dn0+n+uz1rGeFz0belbE9UiX1994FbveI/uz&#10;6y28RPaledUyzkcJ13Amikvz3fM3c/Z0N69LlzXggw/fxfWbij92j2G514v7Xx0/ftytI61dfS6I&#10;IcrLy8PMmTOxdu1a98zpb/bovns16HPBezZ0Tf/vRc+G5lifTXouXnvtNVeH7mt9eexZtK+O7lky&#10;BUwBU8AUMAVMAVPAFDAFTAFTwBQwBUwBU8AUMAV+ywroezF956z/S6fvU+U/ru+7LZkCpoApYAqY&#10;AqaAKWAKmAKmwP0KeHvJ+h3a218+duyY2/9/5JFHHH8gXkLeKGIDxCGIRxC7oetiBhRXRyyM9q29&#10;Q9d0T2zBrl27nN/I/S1H3mlfW4d+f1dSH8R1aA9f/MOCRTWorqlASWnBJH/B9lLikZAUi/jEGBfP&#10;Se2oXXmoKM6RXqu/Ki9WQ/xGfMJsVFSV44fW82xlDB30hPH2+NWmdBC7cuPGDReHZ/Xq1W4vPyYm&#10;Bo899pjb01edGr+YA41dDJA4hwyyFsmpCVBcKvVNjIp4nPd2v+P8QaL5H41RPIDG/FNJ7Mfp06cd&#10;qyPWQ22KK1A/NC61K8ZB/IpjeMjliM9ITpUmMWzbR/5ijmNZtv2NHh3014lu3+MOvDF7fXjqqadc&#10;GxqTdFO7auuRaf+DBOocIv+RX5jjOCCxH9JV3kIVVWXIyQ2SOeF8sw/igzQ3AfZDHJP8TOQ14yWN&#10;3Vtn4h/EyLTdHiF/tJbzl0j/oXyus9mYVxXGQJ84DMbNoY+Ll7zX+n8QYpk0Fx4fI320DvVeGmmu&#10;/vO//oD//D9/wIyZjzpmJci+azwpjGNVWJSHYHI8irMysW7FUpw9dYLNkMvo6UTbpYucqEHXrPxj&#10;li5d6ubba0vPgta49BYTlML5F3cjXTR2aaM2YuNnIi09GVnkaMQtaZ3EJcxCYnKsY0/ErKifL774&#10;olsr0TGc5BMkDcXHZJNXmRUzHctXLJnivNTX6LkV7+RpKy9V+TEpnpSYEo/tkV5aT5pbPWPihMRB&#10;lc8pRgXZIT1n2bmZHEek/5pXH/sfLsimh9RS7Hz3bfrfnJv0jfllRkbrT+2I+dKcqB9iizTu7du3&#10;u7/X9Xe79znkzbPOWh/eePRez4bWk1gb+UxpLl544YUpBiw6r/JbMgVMAVPAFDAFTAFTwBQwBUwB&#10;U8AUMAVMAVPAFDAFfi8K6Lsxfees71/1PaG+69b3aZZMAVPAFDAFTAFTwBQwBUwBU+B+BTxWw/sd&#10;WmfFJRITIAZD/iXyn5A3i/wfPK8YMRraZ1cej0nQfe3HV1RUuD1x+WPIk0bcSfQeuNfm/T2J+ECI&#10;bVdcIdUv3qWsvAi186ucX4v27sUL6Fo5fS7kU6L9d7UrrkP5dYgDyKXPh/ouVkEMybTH/oSSskKc&#10;+e4rNqv4Qv3urD6Iz4lmDdQ/8QkvvfQSmpqaXBseG6Gzxi2uwe35kwtJJBMipkCsgZiGhfW12PHO&#10;m7jZ9uM/eeeovYeNX/eU9DdMa2srTpw4AcWuqq//f+zdh9sdRb0H8H9OvXSE0HvooCBcURQRGyKC&#10;F5DepAmGEmmCQCAISIkooUgNhFBCTe8hbe5+52TebI7vSQIJIOEzz7PZPVtmZz475+Q8Z37vzI9r&#10;fRKXkXrGJvdOWTJeTWI0Eh+z3wF71bFrJt3yx/LCi9PL3Pkf/ce9WnxOnnP/mSRGJnExGZMlsSYt&#10;xinxJIMxVyaU/bs5txL/E9PUd9/9u/FJuriQHXf+Zl0SK3RcF2tx+k9/VC659Pfltm6Op+G/Vcj9&#10;W8r9l3ehUQsWrSnnX3B5F4v0P2WXnXcsu+/6rfLzM/63rFyeMX8Gc1SlvEltLKKMk5IYmZQ1Zc7z&#10;TnxPxhZJDEWeT2Kmjjrm8Npe8uzTfhLDs9Mu/1PjUzLOzrGHHVTOOuO08vB9fylrly0qKxbOLbfe&#10;cE254OxflycenlLv+be//a225xqT1N3nqKOOqvfKs0getV12MUR5FhlLaGK3L20zbXXgtFeNRdlj&#10;wm5dfMwO9VklNiUxR4n1SPzTxRdfXMc+TbxIS3kfJq4mcSqJ7dlhx2/U2KsPPny3m1Mo8SmrN4of&#10;ik1iY1qK2bRp08oVV1xRTjzxxPo+iVXiiNr7JPlnHJyUdfB8B885Y+EktizrjCN0cfc8H/v7w90Y&#10;NpnXaHDvwbrdbfz11KlT67NIm018TJ7PhRdeWMf4mdWNmZS2njYxHA+Tsud90q9P3qMZRybv+bT9&#10;jGGVea76MVitFMlPIkCAAAECBAgQIECAAAECBAgQILC9C7TfTbf3eqofAQIECBAgQIAAgW0l0OIk&#10;0h/d+pUzRsfdd99drr766jqeSfqhs9x44431deZwyfgN6de//PLL63bmtbnlllvKPffcU8dhyVg0&#10;6eNPH3g/5XX6uvuxEu14ypBxIKdMmVLHn8kYNNf/8Zoy5cG/lof/NqWbK+fWct/9fykvv/rvMuut&#10;18szzz5d0gefuXxSvssuu6z2v6dMKc/NN99cLrrk/Nq/f2Y3f0zmkfnw49nd7Tbdx59ytHJmDJHU&#10;N2O6ZI6lxP8kJidxMolZSYzBsV3Mzlln/7Lc9Kfryz333lkeeeyh8uasGevjGFrtBuvW99/2xjzP&#10;IPfsp/hkTJE4ph6/+MUvavxR4kASb5D4jIwHktiP4797dBeXc0q59LILy98efai8/2GbByf13JCG&#10;75EjqWfunzE9Tj/99PKzn/2sziOVuJxTTjml/ODUk7u5qr7XjeXz3TpmzHdOOLac2I3H87/dPFc/&#10;OPV/6zxWJ3fj/GTepcRR3NHNZ/TkU4+Vt96ZWeOQWpvKvbLdxgvK65Rn7sJu/M+uidz657vLYRMP&#10;L0cdeXg5tZsb66brryyrlmU+rLJRW2ntdfbs2eWSSy6p8ReJy8rcUxmrJHFZP/rRj8pJJ51U47l2&#10;62JiMrZL4kwyX9D/dHEmiZnKM8ucS9Mee7i891Y3ZkxJ7E4XO7V4Xrnztknl+qsvLy8//68aozF5&#10;8uT6zDMXVWKHEieW+IzcM+MI1Xmujuzm5OrGpTnmuCNq3pmj6IhuX+afOu47R9V5wU7p6hWrjL2T&#10;MY0y3k/izzIP0f33379RPTP/UNp2xm9J/EryTUzS2ef8usx+/61u/J1ltbx939hmnJ3h99aMGTPq&#10;+zIxX+eee241SpxJlsFcUfvWmKHED2UsoMxllrGbfvaLn5Trb/hDnYfp2ef+WRYuyvPY8N5ZuWpD&#10;PE93YNyU92bqmHvlmWRuqbynMr5MP6UtpC5Zsp33SZa8B1odU7/p06fXz6DE0eUzKu+Pfnxb8mzX&#10;DTv072ebAAECBAgQIECAAAECBAgQIECAwPYgkN/CJAIECBAgQIAAAQIEtlygxU2kP7nFs2Tfu+++&#10;W8e1mDNnTh0LJOv58+fXPvj032d8kPfee6+el3iFxNXknPRpJ5/23bz1b7cSpZ87Yzy2WIf+OBHt&#10;nPR5J7/kM2dexhIZ9MvPX/hxWbRk3tjrlTVOYNAnnmvmzZv3H2XN+UuWLigfz/2gzF84Z+za1WtX&#10;lCzDKeN4DPe5ZxycjCvz6KOP1liGSZMmlUsvvbRccMEF5U+Tbih/6eJinu3iKRYu3jiGYFDuDXeI&#10;Serd6p4j2Rej+Gd/c8s6zyH733777RpXcNttt9V4ncQuXXTRRTXe4cYuLmfy7TeXhx+ZUma88XJZ&#10;vnJxl+uGOIbcI/luLl7g1VdfrTFNiUFIPZ999tny+OOP1zikaf94vIv7mVoemnp/eejh+2sM0BNP&#10;PVqyf3oXp/T0v54qz//7mfL2uzPrPEALOuflKzOeyeC+qUfqmGff2lvKle0VXWhQZtmaMfOtcvOt&#10;t5Z7/3JP+dc/nizvzJxRr895/dSuT9t45ZVXxuYnyjNL+2zt9Z133ikvvfRSjau6u5vz6q6/3N4t&#10;fy6PdmOhvP7GK10c0btl9ntvleXLFnbZ971Wl8Vd+RfM2zAX13PPPVfHFErMVtwTK/bAAw+Uf/zj&#10;H+Wev95Z7urmH7q9iw26867JXVu4o9t3V7n7nttrvNCtk/9Utx/s7B7tDB/pYpgenHpfjfXKeXfe&#10;eWeNKUsb66e05TyLK666tMZ5XXv9VeWc351Vbrntpm7cnTndXEcbxkFq18U3S2tD/XaW91nukbok&#10;HufWzjqxVz/7xenlpz87rZx2+g+7OKcflV//5pflD9dcUe6f0j2H6dPq+68+zxWLu5ivQRxR81q9&#10;5j/fP60sbZ3ncd9999V4nyeeeKK2qzyn9lnTzss6bSRlzrrVoX8827kucXQtdiZOLbW2kTzG+1xp&#10;51kTIECAAAECBAgQIECAAAECBAgQIECAAAECBAgQIECAwNdbIH3P6XduqR8nkr7n1v/cjo+3bnEd&#10;7fys+332412T4y31+/TbvhWfDGIt0i+/ZNmCGiOzZl039knXP5+5hDafNo5/aP37XfRJWbW+jz/l&#10;TgxJ+uZbStnbvD5tX1vn3MQJpa8/8QqJjWkxIS3/xBMsW7GoXTIWC9NiAJL/cBxA9qUMo2IE8ozy&#10;XBLHk/FCEiuQsT0SB5R7xaXdP+tVawbzzbY8xwrTbcS9HzfTj1lo89QOjg/8uidZY4ri1r/H4D4r&#10;Sn//mrUry8puLqusWxqua/anXHn6WVZ22+91MRzLMtdQ/vRh/TJem+iOjqX+8eaTuqUOg/iJLuai&#10;c0l5Ej+U9pT4kk9WL+uW5V3c1MddXl3cUtcWMo9Qq0fmMkqdW4p7lrSJjdvF+O1r2CjtYc26T+rS&#10;P5Y8h9te7hmb1G32+2+Xmd2YRBn/6F/PTKtjKOX69qxzTuqd+vafZ/JoDtluKc8hbffDDz+sMTMz&#10;Xn+5vPb6S+XV114sr3TLzDdf28ihX9aUf3X3TDeOlWk5j17nfq199Z9X/72fq1O28d4XOZa6Ddcv&#10;++PUUj+//v523JoAAQIECBAgQIAAAQIECBAgQIDA9izQfl9rvy2O93va9lx/dSNAgAABAgQIECCw&#10;JQKtzzrflxN70VKLA8j36RZ70MZ/ad+127W5JvvyOv3U/SX55tiWpMQLJOWebc6YxCr0++mHt9uY&#10;Eilv7p97tfIlnxVdbETGwUhsROIfEiuxcR7rYzW6cvfLmWvbmDgZk6LFjbTybaj7oHyJG0icRebA&#10;SWxK4i/aXDStPP38k8/w67avv7/FUGRfltx3Y9ONfVLHxP4kPmUQy/Cf98n1WZKG19nXr+uqrh5L&#10;ly/q4oDmlcVL5lfH7IvnkvVjsKTea7v4ib7rhjiK5Dg6LVu3qotEyVPuxtNZt36+qTSXbHZLc045&#10;80xaSixFUit/2z+8Ts4tnqSVLzFNrXyDO+fuGy+rujGGsq+1/X78RbbT3gblGeQfk4xLlGtyn8Fz&#10;SIzS4HXGPIrjsm48lrSNdv9+efOsk2er2+DYhue7qPPPkjzb9fFJGbP0203LN+WM0XjHck5skleW&#10;lD9xRIm3StsdxDhtuH/qlvMHsUNtf7vT+OvcP0tL/WfYN23Hh9c5P+Vv+fSfd461emXdz29jw+Fc&#10;vSZAgAABAgQIECBAgAABAgQIECCwfQrkd7Is+X3Mb2Tb5zNWKwIECBAgQIAAga0TaHEx+b7c739u&#10;sQkt99ZX3fqk2/70zadvOtf2+7/b8eQ7/L287cs5rV875/Tv365PTEviAhJf0OINEoMyGCOli0VY&#10;HyvRzu+vB8cG8QQZAyPXb5ijphs7pIsjGb5n4kNarE7ySh7DFnndHDK2TStX1smz/zrn9evbHRxL&#10;7djYjvUbLe+87G+382LW9id2JfEZ7Z41jmGjMgxigPpO/Tq3OIM8x6TknXm0kgaxMoNYiBaT0e7T&#10;XyceZDBv1eDcPJsNcSndmevjetq6f/9lGeMlbl3kxVgkVcJfEg7TLa2eLV4p5UpKDFXKnmfV6pay&#10;N5scG8y3k7iODfE7M2e9Vuc5mvb0E11b6K5Nm+jKu6h7jtnOsnDp/PLx/A/r9uBu//nvhjYwaF95&#10;7v37xGc4xqRvlvMTZ9TGbko92zNI3i1OKa6tra/o5q9a3sXYJJ8N3uOXrZm0o7GIWfPM/mxn/KNN&#10;Pdu87xID1S97zk8cVsbi2VxqdWrnpQxZkvLZ09pfOz68bg79/Sl36tdvR3ndr/N41/XzsE2AAAEC&#10;BAgQIECAAAECBAgQIEBgexDo/963PdRHHQgQIECAAAECBAgQIEBg2whkfqErr7yyTJw4sVx44YV1&#10;zqFtk7NcCBAgQIAAAQIECBAgQIAAAQIECBAgQIAAAQIECBAgQIAAAQIECHy5AhmrJCljizz99NNl&#10;0qRJ5amnnvpyC+XuBAgQIECAAAECBAgQIECAAAECBAgQIECAAAECBAgQIECAAAECBLaRQOYtajEy&#10;yTJz/yxYsGBsXqNtdBvZECBAgAABAgQIECBAgAABAgQIECBAgAABAgQIECBAgAABAgQIEPjSBPrx&#10;McOFSLyMRIAAAQIECBAgQIAAAQIECBAgQIAAAQIECBAgQIAAAQIECBAgQOCrLrB27dqxKnzyyScl&#10;48q0tHjx4rZpTYAAAQIECBAgQIAAAQIECBAgQIAAAQIECBAgQIAAAQIECBAgQOArK7Bu3bqxsq9a&#10;tapkaakfP9P2WRMgQIAAAQIECBAgQIAAAQIECBAgQIAAAQIECBAgQIAAAQIECBD4KgpkvqX++DGp&#10;Qz925qtYJ2UmQIAAAQIECBAgQIAAAQIECBAgQIAAAQIECBAgQIAAAQIECBAg0BdYuXJlWbp06diu&#10;jB+zbNmykv0S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DA10/gk08+KW1Z&#10;tWpVWbt27WYR1q1bN3ZOrs11a9asGduXjexfunTpRvu8IECAwNdVIJ+bw5+vq1evHtuX43mdz9O2&#10;P+f3P283Z/dpzt1cXo4T2FKB/P/f2l7WbbtdP7wv7TrfEYZT25/3gESAAAECBAgQIECAAAECBAgQ&#10;IECAAAECBAgQIEDg8xZIP1f6plauXFlWrFhRl+xr/bRZ53X6b9v+z7tM8idAgMBXVSCflW3JZ+bw&#10;8mnqlTiD9vmcz+gs/TQcl9A/ZpvAFyWQdti+M2Q77T/tNm1/OLXvFFm3lO32nmn7rAkQIECAAAEC&#10;BAgQIECAAAECBAgQIECAAAECBAj8twikPyv9X8uXLy9LliypY8ek77bf5/XfUlblIECAwBcpMOpz&#10;MLEDLc4w5+R1lk2l8c5pMTej7rOp/BwjsLUCiWXZmjSq/WZ/vlNIBAgQIECAAAECBAgQIECAAAEC&#10;BAgQIECAAAECBLa1QOJb0s81qo81+9NflXOy7qfx+nRH5dO/zjYBAgS+7gIt5iWfq+1zuH2mZp39&#10;+Txt+8bz2tTxTV03Xl72Efi0Amm3m0ppg/nukLjZnNvaa9r28FxLrb23/DKWnUSAAAECBAgQIECA&#10;AAECBAgQIECAAAECBAgQIEDgixBIn1b6p5YtW1b7Z9O3ldfp02r9runPSr9Xzu2nvM51S5curev+&#10;MdsECBD4Ogrkc7PFB2xp/XNNPndHfcYuXLhw7PO4n2fuk8/s4bmY+ufYJrAtBNLWWsp3gvb9IPta&#10;DEzOybHxUr9tZ7sfFzPqmvHysY8AAQIECBAgQIAAAQIECBAgQIAAAQIECBAgQIDAFyGQPqx+n1a7&#10;Z/pmW0xN22dNgAABAv8pkM/LRYsWlcWLF9f5ZTLHzIIFC8qHH35YnnnmmfLyyy+X2bNn17jD4asT&#10;V9CPU8jxvE58wnifzcPXe01gWwmkHbe2mLb84osvlilTptTloYceKn//+9/L9OnTy0svvVReeeWV&#10;2q7ffPPNGs+VMuT7RIvL3VZlkg8BAgQIECBAgAABAgQIECBAgAABAgQIECBAgACBYYGMN5C+qfb3&#10;3+njSt9q+rjmz59f0oeVPq301aZ/K/1e7fXjjz9e+7rSf5vzW17D9/CaAAECBEr9jJwzZ0554403&#10;ygsvvFAee+yxcv/995c77rij3H777eXuu+8ud911V7n55pvLNddcU84888zyf//3f+Xaa68t9957&#10;b/0Mfu+998biX1pcTX88jubc4hXaa2sCn6dAGzcm3yeef/75cvXVV5cJEyaUPfbYo+y5555l3333&#10;LYceemg58sgjy1FHHVWOOOKI2ubfeuutsWLlu0f7LjK20wYBAgQIECBAgAABAgQIECBAgAABAgQI&#10;ECBAgACBbSyQvtTMjZS+1/TbTp06tUyePLlcf/315ec//3n5wQ9+UE444YS6fP/73y9Zjj/++HLY&#10;YYeVo48+uvzwhz8s5557bu0Ty3X5e/FZs2aZa2kbPyfZESDw1RLI2BqJGchnbMbISDzAI488Uj9b&#10;zzvvvPLTn/60nHzyyeWYY46pcQPHHXdc3T744INrXEFiDPbee++S1/nMPeOMM8qll15abrvtthpb&#10;89FHH9UxZ8QWfLXaxfZS2rTtllqcVtr5fffdV0466aRywAEHlH322ae25cTJ7LXXXjVu5tvf/nbZ&#10;ZZddytlnn12efvrplsVG84qJlRljsUGAAAECBAgQIECAAAECBAgQIECAAAECBAgQIPAZBFo/bfpq&#10;h+fneOedd+oYBZdddln51a9+Vfts01eb5aBD9i8HHrRvOaBb9j9g77LnXruVXXffsewxYbe678AD&#10;D6x9XenHPfbYY+vfhh9++OHlqquuKum/Xbh4Xlfa1XVZ162Xr1xc1qz7ZGzfZ6iKSwgQIPCVEOjP&#10;d/Tqq6+W6667rpxyyill4sSJJZ+dBx96QNl3v26sje7zdK99vl0/aw86eL9ue4+yy647lMQSJMYg&#10;sQb77bdfjS/IeBwZiyMxCOeff3554IEHysKFC8c8Mp5X/75jBz6HjcQxbGrZ3C03de1wjEQ7N/+H&#10;5f+zfnzG5u7zeR1vZRq17t8356TM+f83Y65kyb7Upy3987f1dv/+aSO5f8qS7bYMm46qV3//cNkz&#10;R9ikSZPq94fExWRpsV5pw2n3h3bjyeQ98Mc//rHOKZa6pjzJ68tKrU5bcv+c22KCxjs/x2OZ9XBK&#10;HVsbGD6W85vn52HR8m/tcPj+m3rdyj1enfrXJe+0pxYfuKnzE5vdHHNePreWLFlS4wnTHvppPI9c&#10;s6mlf/142yln7j+cd16357el+bfz+vdJ3sknS/Js52Q9fM/+dbYJECBAgAABAgQIECBAgAABAgQI&#10;ECBAgACBrRdofRb5vT6/zfdT/uY748ZkPIODDjqo9mW1v/dOf1ZiYw7s+mwPOeyActjhB3V9uvuX&#10;ffefUPtw9+76cdPflfiYXLP77ruXnXbaqeaRsWeuvPLK8uZbr5dVq5d3txzEyaxZ142rsD5GZm1d&#10;90tjmwABAtuXQPp6M37MPffcU84666w6XkwbW2Pvffcs+3QxMvlMzTqfqXvvu0f3eq9ywIGD2JjE&#10;x2TZf//us7eLj8nnbVsSx5ixODJfU2Id0y/9RaZ+n+9425sry3jX9Pfl/678vzW8tJiOzeX/eR/v&#10;l3W87fSDt77x8cqSa3I89Uud0lbaktdbm8brnx/Os5Vh2Dr3H69O/X3Jq13f8n333XdrLFhiYPKd&#10;IEtivTLnUsaRaXEyGRvppptuKnPnzq2XJp+W0o7jsHz58tqmx/vu0s7dmvVwnfO6n1KOVpaUp7W7&#10;1h5zfnu+/fK3PMbb1479N6wzV1viVFLH4bqnfPFPvYfrkdcxyLXtnDhsLuW6LDl3vPuNur6d39Z5&#10;Dilzy2/Uuv+8+s9q1H2yP/do78dR+bb9ybO/5Nr+0u7TzzNlau2nHbcmQIAAAQIECBAgQIAAAQIE&#10;CBAgQIAAAQIEtq1A+60//RzZ7qf8Vj9z5sz6t9yZM2m33bqxDLo+rMTKZB6ljAezXzd2TPpv05eb&#10;/tt99uvW3XbGPdhltx1qX236btNnm7kTEiOTvrAWNzP59lvKiy8/V1avXdHduh8n02Jl+iWyTYAA&#10;ge1L4M033yx//vOfyy9/+cs6N13iXBI3kM/LfLYecNA+Zf8uHiafr3vt/e0y8YhDymmn/7Cc//tz&#10;y3e+85063kaLjWmxMrn+G9/4Rv28zbHMd5exO954440vFK/1FY9ab64wo65r+zd3/Zd9vJVz1PrT&#10;lq/l0/rZP+312/L8lKGVZ9S63S9xAjkn16S9Jz428bO77rrr2JI224+TSVu+8MILx9psvo+01OIZ&#10;Wr5tf1vnPv3z2/6tWaf8m0rjHU/5WrxD1nk9Ko13fWKUM3ZKi79peaVu2be1Kfklr8STJJYl98s6&#10;98y+OI6XUtbUJdeOOmdTdR0vz/GsUobcox1rDu36Ufdu5ct6U0uu7x9v+W7pun/tqO3x8sp9Y99P&#10;ub6Vp7/fNgECBAgQIECAAAECBAgQIECAAAECBAgQILDtBfI7fX6Xb30Q7Q7pi5gzZ065/PLL69wf&#10;iWlJ/1XiXbIkViavJ3R9thnXYMLeu5c9u7iYxMxMPOLgcujEA2u8TOvzytwfp556al2OOOKI2ge8&#10;ww47lBNOPK5cc91VZcbrL3dxMhnjoBsToFuvWb/dymNNgACB7U0gn7tPPvlk+c1vflPnR0r8YWID&#10;xmJeEh/Tfabu140bc9Ah+5XvnfSdcuFF55UHp95fXpvxUjnvvPNKxuTKZ3LG4sh1hxxySH2dmIOd&#10;d965fOtb36qft6eddlp55JFHxuZZ+iLmWxrVb9z2b+55tvNGrTd3/Zd9fFS52/5++bKv9Z232IW0&#10;j+z7olMrX4tPGHX/dt6odbsu9WgpYyb94Q9/qO00bTRL4m+zbt8X0o7Tpn//+9+X119/vcYxpL02&#10;i7aOU5bm1MrR7rUt17lnPPLdqC1bmn/Kletbuce7LvVo+eY+ef3fmFpd+s805WzlT9lH1bMZJI/h&#10;tKlj7dzh63Kv4X3t3KxzbFNL/9zh7XZdK1e/jbVz2zmj1u284XXyjFd7znndT3k97Ns/bpsAAQIE&#10;CBAgQIAAAQIECBAgQIAAAQIECBDYOoH8tt9S/zf5hQsXlldffbXGxxx11FEl8x6k7zXrCRMm1D6t&#10;Oj/ChF3LMccdUX76sx+Xc3/3m3LFVZeUP954bbnyqkvL2b89syQeJv1d6ce97bbbys0331xOOOGE&#10;2h+WvHbedYd67aOPTS2LlszvitL1d3XzLbV4mVY2awIECGxvApnLJHMsff/7368xAS0GMXMtJS5x&#10;t913KnvutXs54shDyy/PPKNM/vPNddythYvnlnVlVXniiSfK9ddfX6/P52xiFzM+R8b5OvTQQ+u8&#10;NYmT+eY3v1nH/crnb2IfkzIPyuedRvUdt/2bu387b9Q6fcytnzl9zv0l/5+Nuq7t39z9t/Z4u8+o&#10;dco4ahnVh568ck3qvbVp1L37+9Nfn3u2lO3Whz+qXm1/rmnnt+s/+OCDOofSMcccU+dgzDyMiY3J&#10;Ot8t0u4z31LeC7fcckuZPz/fCwZz3LRYgsSSxCdxM238k4yBkv2fR2reGdekLblXv565b16nXDn2&#10;aWPQWl5Zt9T2tbxT/9YuUo6tTckjdRsvDdclzjm/PYPha3J+jvXL3KyyTnvNvXL806ZW79S91T/G&#10;/bJku7WH9t5oZRm1TnlamTdVpnb/3LN93rS6jMo7+1tZc02uzet+mfM65w2nnJv2LBEgQIAAAQIE&#10;CBAgQIAAAQIECBAgQIAAAQKfj0D/9/l+X8nHH39cpk2bVk488cQa59LGN0gfbOZHSJ9WYlyOPvbw&#10;cunlF5Zp/3i8vDt7Vo1zWbFySXnvg7fLP5+ZVi6++OLyve99r5xxxhm1LzhziiTmJmPIZGyZ3b69&#10;U/nBqSeXe/56Z5kz74Oukl0fQun6IdYs7/qA/zv/jvrzeRJyJUDg6yaQOMSrr766fsYm5jDjaey4&#10;4451qTGIe+5ajjz6sHJOF3849eEHysdz3u+I8rnYxQd8srT2Wb/88svlhhtuqPGMiStInEHGopk4&#10;cWKNNUjsQfJMDE3G5ZgxY8YXxryp/uP+/z2jCvRZrm/XpC96c8uo+26r/a0so9af9T7JL/3rX3Ya&#10;Va/+/vYMWlk/+uijGit7/PHH15iutNe00X6MTBtH5tprry2JqdnS1L/vll7zZZyXcub7VmIn+jET&#10;o8qSc/K8s7TYjFHnfpr9iV1JPEb/u9+o61Pm4WeZ67P/s6Rm8FmuzzUp93BK+fr1yXmbWoav/7Sv&#10;N5V3juX5bsvn9WnL53wCBAgQIECAAAECBAgQIECAAAECBAgQIEBgfIH0cbTU73NLjMxjjz1WxyNI&#10;XEzmQUi/1aHd2ATpe83fgJ988snl6muuKM89/69u7Jf0Vwz6btt6+crFZfr06eWSSy4pP/5xN87M&#10;ueeWs846qyTeZqeddqrrPbpxaL57wrHlhhuvKTNnzajxMYmNMddSeyrWBAhsrwLPPvtsueqqq+rY&#10;WvlczedrxoHJ5+tPfvKT8ttzf12uu+Hq8sRTj5WP5w5iCPP5mjjCJcsWVJaM7/Dcc8/VWJvvfve7&#10;Y/EGySef2xmTJjGNibnJ53DmW/oixpBJ4TbXh1wrsIl/Pu31Le4g/69lTIm83tSyiVtvk0ObK3/K&#10;lv9306+f57hkyZKSMdwydsq8efNKxhnK/pz3RaTcJ2Vp43HEMeNZpByLFi2q7Sb9/i1trn45L+f0&#10;y//ee+/VmK7EyCYuprXNtM8s/ViZs88+uyQGLKmfR9pvnJJXYm6yHaeULUvKndfbKrXYi+YSk+S/&#10;YMGCku9K7777bpk1a1Z5++23a3nyHFOOlCtl7X+3SpmSX4734zn6Zc35udeWnNu/7rNu5xnlGafN&#10;pU6pX8qXsscy5e2nPIscb/WIReqcPHJtrkkdcn3qOJzadS2P/vF2Xezmzp1bl5QpHq29ZTv73njj&#10;jXq8f31/u50/ap1zc6zl9/7779fnmNjFl156qbzyyit1PMXEFc7qnu+HH35Y69k8RuXb9vfL0rbj&#10;Eee03ddee63e54UXXij//ve/a30yztdwe2nXWhMgQIAAAQIECBAgQIAAAQIECBAgQIAAAQLbRiB9&#10;Gi2lv6Kl9E0kRubMM88sp512Wh0H5sorryz33ntvefjhh8tDDz1UHnzwwfLcC/8qGTcm/baZH2nB&#10;orndGDDp2xnEy6SP5K677qrxNJmrKXOApO828ymk73bHnb9VDj5k/3LeBeeU6c/9cyyvdn0rjzUB&#10;AgS2N4H0qWeupQsuuKCcc845dfnd735XbrzxxjqP0vTnni6z3n69LF66oIuL6cYk6OahW7V6eVnd&#10;fca2cbbSH5t++ilTptTP6cQyJtYgY8okFjFjymTumoz/dfTRR9f5a9IX/EWk1lc8ar25Moy6ru1v&#10;/fLpL8//WenDTt9zYhZim778TS2bu//WHm/lHLV+5513yptvvlnjQJ555pn6f+4DDzxQ7r777nL7&#10;7bfXsdwSR/X666/XuuX/6xZX0Y8Z+azlzP/5LdYjbrnP888/X55++uny5JNP1jb4+OOPlywZVy59&#10;+XFN/EKuHVWvtr+VK2Vt+xJrkLiwxMomhitjJ6Vt7rLLLnWd12m/iZ0577zzysyZM2s2uV/q/9Zb&#10;b5VHH320Gv2kiyPLOZMnT67xuHn+48VktHJ82nXiglo8Q+IxEsfwz3/+s9rEJN9tJk2aVOuTMfOu&#10;uOKK+v6aOnVqPS9Ww3EVKUMsUp/hZ5h9iY9Ku0hcRr5vpS3ccccd5c477yx//etfaxtJ7HGLHfq0&#10;deqfn3vlmae81113XR1nKp9FqUde33rrrfVzJc89nzHD5U1e8UkbTdlSxvq9sIvZy3PO9dmf9pTn&#10;lufX4ktybWtD2U7KsbynYxa7xFQnTur888+vxn/605/qGEQp22WXXVbLmPvlPZTYnJSvn39rc6PW&#10;eb6pVwzSvvNZnLnrLrroorGY7sR2J877pptuKnlvpq55Pqn3qHzb/rTFbLeU+yXuJt+fM/do6vXb&#10;3/62fs/O+pprrqnfr2OV+kgECBAgQIAAAQIECBAgQIAAAQIECBD4OgsM/4bcLPJ3mvVvH3sxCYlR&#10;SB9aiy/4ZNWW/8aa35b7v39nO/1OLa/0z63s8tswvkf3t89dX92WpOTV/7vI/Gacfe237Gynnybr&#10;pOxvvyunDPm9fFCWwd3a35nm9+cFC+esL8eGMUzSf5glZe6nnN/umf35Lb6leKbfp/2tdH7Lz99z&#10;zlvwcVm6bGHXH5m8BvdIvVevHcSB9OvVnkn25dnkN/TFS+fXv///eO77nd/SsTySV+YTSsq5ubal&#10;lCu/29eyrF5TPuoMPpjzcTduwKKytj7fXNeWjfsZ+r+rt76i2CavHMuSuJW0q6RlKxd2/6Zea7py&#10;dHnm5/xuWbl8TZk3Z3Hth0l/QGxybcqW7fgk39S1Pa88s75vl1N9nT639AWkrzZ9YemvzXb6wCbs&#10;skc59MADym9/c0aZ9tQDXbnmdlfl7467QnTFyj1bu0h+2Y7V8LPMsZQrfQvpU0ubademrPHM82gm&#10;Ob9ur69vujHWpvmtfz227nbl+bT2mDzbdkyT0jbTv5j8U7Z+eQfPKW3lk67NpN1s+Jvq3G/Yq2bY&#10;+yfGyfvFF1+sy+zZs2u94p5nmHXul3yy5HVb+uXIuckrdcnxVod++bqW1FW7y6OWdvAUUsd2bq7P&#10;0lLul+PZlzaVfvf87XX6EdNm4p77jZdybSw3LsvgzNyv1ae10/HyaPdNGWKfPvK8ZzM3x6xZs+rf&#10;aKdvLmb9NPyMcr/x2lP/mq3ZTv6zuvKkby199+mXTN1bavVtr/9b1q19t/LEKO+x5pt+xTzz1Cnu&#10;cc3zzvuhtZPsaynPsv86eQ2n/2fvzr+0qK71gf9buVl3JdeIGhkaaGjmQQYFRBARUNIqjldjotE4&#10;ROLQRlTEEUe8iVyTmKiJGufEsdt5wggySgOe7/6cZkPZF9Co+eHrqlqrqPetfuucvZ+9z6niPE+d&#10;Ix+U0Wyng3/T/K5dy73Bm9zP/M924Zhb1sNHeYqP1W/IodRYuF6scnONTTlf1b689mBH5bBf/sJV&#10;3Xxik7+xIduCPBm8ZftQxsMPP1zOOeecMn369H1r2IyaNKYMGXFk6RjbUcZP7gqN4uRy1RWXlLde&#10;fzmKavYDAyUPbhviKM50kdbJwxPb77333qqbeOW1v5feN16NdfI+iHuTvg1Gzb1UbJMTdt2f//zn&#10;qsPQp8HcHDj6a1v2U/VL/KP+pt/81Lf85S9/qfqBNWvW7OPMaYtOOeWUsmjRojpfDn6drTQMdAY0&#10;n/QN+H55m/mRuZB1Og62o/m3f/Wz+GWcXMsfPDk+3jxsF1/ys3LaGaeWhYvml3nHHxvrF84qs449&#10;psyYObWudbh06dJy1llnlYsuuqjQqd5yyy312vWha+CHXMlNXfoWR5t687PvfG2ek3f0FnA6//zz&#10;69xFy5Ytq/XSU82fP79YE2nu3Ln1aN3EU089tdrj99YJoyeAMQ1Jc8u4OeZnf/c7ehIaWblKD2Pt&#10;RXoZ6y757jnBsbu7u8aOXkRfTrshvp4haGpSa6sc60KuWLGiXHvttbWvzfaqzrQh49r8m5xqPgv6&#10;7jnCHB9yBt7nnXdexWLWrFl1jcjEgx38sPts/Uk6YDub2GMdNDnejBObbE1cBs6U2hboJxYvXlzm&#10;zZtXdW3qEwvfFyxYUDUV9BTaZm7Z5/out/nYLD/z3d+d1/fRGtEY8YtmKTXM9HU+m9sKrtbKFG85&#10;SJ/y2GOP1X4KntqxvGQbHGiglWdNTWUoS07RlyQG6k972KnfcU4caLM8L5oTqz4jRk4oV6xzXS5z&#10;G/o+c+bMWl+Wn3FUlnKbzx9szU3e0x/xRS6edtpp1WZlmsdI7skvMXXODh8+6mO0R/3Lk08+Wftt&#10;ddm1vWY96hOXbIP6dvmpHNhOiufgpk8+81t/pRx+HGpPf9pji0CLQItAi0CLQItAi0CLQItAi0CL&#10;QItAi0CLQItAi0CLQItAi8B3GQFjveaUx+/gm7yv6d3ZVTddX26/85ay9p7by9333ln+8Mf1dc2a&#10;rdvpKfbz8V8FG2OxeDn14HMffPDBcm3Pr/ftq27qKfevu6c8/+IzZdNmWgZc2JdvyjVGnEdj4zk+&#10;PvhqY+je5/S+qPdEzWGCI8KVeM/eGP3ZZ59dx7RXBP9wY/h/z313lb8+8Wh5652+Yn2fAbvY9kWO&#10;IMecs0424UBxIThAeOImvLOLD8T73HBjT7n3/rvKc8//LXz+Z9XdWOdifx0DpbGbNsA7rca38/rV&#10;a1aVG1ZdV26+5Ybyu4fWlZdeeSHmWtlQ51wZKGOAz0g8YM+W5CJ/c8uasrKnp1zdc1259Y41Zf3/&#10;rivPPft4+eTjN6PiAb1Ck69NH43L4y68i75q1ar6fiquxmfvyfINX/nKay+GT8FPBFZbt4ZmCA0b&#10;e/9nn5dtm/srx6As+Zfj/AMe7/8XN8CGwX9Pu/CguAg8D/4huaTKD4zoLNMmTijnnr08+Jp7y7at&#10;70XB8A0jQkOSG3z4lv7leXbhHehwxO2Xv/xl5YlxWjhTHJ48uvLKKytXhRd55JFHKsfjPfBnn3mu&#10;fLxBLu/fPtsRepbQJuWGv0nfmpwL7YV1S2Bs3gfvTOM9161bV/MA//TMC4+X9z7qLZ/t2hwe8Ws/&#10;T9+/c6CO5EDUlzlprn9cshiJ26WXXlp5I+/f44XVaeezfPFO+YE0B7h/eclOeZnX6T+8A//Ynx4s&#10;fa8/V7Zv+zj6i1ibJPJAy2FpjUK03dzwSrhdvBDukJ/efdYm7TDv7u6ubRZX75y+Cs44bRwnrpBN&#10;mRvK5rMcSoyzPkfnmxv+kpagt7e3roFw1VVX1Xr0BUuWLKnzFVkDDI+Kz9VXeAc832dnD56cFkFO&#10;wT43n7Md5rlv40g/Io7eR5eLYgBDfFoz9llX06Y89+86NjHnu/xu1o9zxMOLm3j39PRUvLMPNs8U&#10;/vTMM8+suaDNiTsekM/yRTvBxyp7cDzVr96mHerP701btH1Y4svFUPvSl+m38a9yHHerLcjV3JSl&#10;DatbXXQw8NcG5A9bzZ3AdvHBz/quD6f/ya1pezN/8+9f98g+vinTkY32rM8Rfuy2awOJS2p4fNe+&#10;xAOffNRRR5UjjjiijJq4XyMzLj5PnTqhXHbpz0vvyy9G4zqwfk1Z+lQ4ug/BxT2YVsL6OHhv/Lc2&#10;Nvu4GeXE0Hacc96K0nP91eW3cY/7+0vP13uc+5t+DM76hZzfxtGcYjji1H9ol82+dTCWbJKH+h19&#10;oDWj2EJLkTw6jQWthR3H7T7jnB2n7n6jXv2CPsG9WhtMnAfXKQbf5sYH93caAHlLczBuQvD/Ezrr&#10;ccKksHHK+DI59omhZxof8eIbfp7t8LIGF60EnQTtAj/064P1Kew+mF9yDJb0jPQf+nCaBnXBiRbA&#10;Lk6pTXAef29PfYK/sYmWRhy1Je0q4yhP046mLfp/+g55pM6MmXLpKZwbNmxYnQNJ7GgG9O90EOqa&#10;HtoTcaTF8Fs54Hfscf7kk0+umo2HQzNGr9es22ftLPuXamDjH/0L7RHdjzrpgeR9fVZp+C6/zNEk&#10;NolNrhGVGgt28ZH99BT6E89k7tNi0LQrTZAj9DnyQ6zhrS5l8s9RfXA4/fTTK97ZF+njcjtQ7jZ9&#10;1j+Kv2dqsRcD9qpDfT5nvOUBrB3h7cgn9wDP6fpKbQoW4mYeoLTTdcp0b/b/Cf1YbmmPY+7uFfpz&#10;MVQXnUruGecsW7nqs+uLzFcz+Bko61CnvHTfd4/wXOj/FvJXjDLfm7nNH746pi1iLtfkA9z0t9of&#10;u8WuuYmxramRkfvarGsTG3grH958o5+RK+69yjzU3qyv/dwi0CLQItAi0CLQItAi0CLQItAi0CLQ&#10;ItAi0CLQItAi0CLQItAi8F1EwBgpTsOYv/FV7zEaR8VTedf42DkzKlc1J94/PvvcM8q6B+8tH3z0&#10;bkDxRX75QNgMHtfFueFwaArwHicsnFvmzT+uHBtcmHebTzp5QbnyqsvKE089XudXOVCZBztnvNq4&#10;8eDxe7wfHt8YOm4C92P82Di0MWvjx47e0bUbGzeeXLUW0yaG/zPL8u6l5VcrLy8PrX+waoS27TAW&#10;/0WNjPoH102/QdfgvVC8A94NJwJfnydPHV+WnrK4rLn1pvLGW6+HzsG4N1xzH/AWb09zgFehBXGt&#10;/ZgZwTdNm1Cmx1E5eETrZ2ze8sneMgau9y+uA/eLs/J+LF+nzJpdxk+dVibG59lzZpVlpywqv7ry&#10;4vLUXx8u/Ts21IuTk/JFPGFMQ0AHg0vLsvAB9unBMfGVluD+B9eW9z98q3y2c1vYFJgZ5o99N4FE&#10;gyIcjBsOFf/tHXSaJnbDsmlLXiN3aRTwKvgFuxjauzrGlEnjukr38pPKugduCQ64Nyqu6owv1I9P&#10;Sr4DF6RMHC7Nj5zBZfELP4MzUQduI/ke3+WT2OLatCG8jetwe3KeT2lzGLFvExfnYdvko+jI5I18&#10;hTFMk7vE2ajnF5efXx76/X1lwyfao9wZ0MhEUWXnZ74PbMrmo7ZAT5I8MO5JHsl1eOEA851yXCl+&#10;Rzv1fj3+uK+vr/JAuGnl0CbRLPBVOWmn/IbFeWcvKw/ef2v58IO+mHtpW2h5Yk6j8FUE7GzCI+Ng&#10;cUH4ctwS/1zPruSR8DvaavI92qzfsQ8WeC9H8aKbSR2DuKrnQNjvhafmFS0bG+iF8HMroq2xQU7D&#10;Rozt6k9b8Gvs0J/ID9jRc9Ad4UK1k+Sy1IXPGtwnpg1f58g3nCftBR5ODpofAEdH1yWfmvX5nHn+&#10;der7JtdkjiuD5o/dOHRzBNA8yTcctjalncEarvDW5pLL9F1M5JwYuWdpX4mz9iunbBn3A/nsXDMn&#10;Uj8JO/yw3FK/dqedwNV8AD2h48H/5qYM/VJia+4FZWgD8oat4uKz8uSOnKbDoElN7pmtuWU/kN+/&#10;7SNf6XPwvjRVqZl0r6JXSm1M0w79MLzdG3G5NUahvxgyfGAembHjw6/QZPz8p+eVfzz3t7Ir5iWz&#10;iYu8zw1W9EbamXuEPkdMxd1+9NFHV/0NXn3kqGGla9zoep+cOXtaWbR4QfnZReeXW29fXX7/x4cq&#10;10tzpN3Jl7QryxsyZEi9z8mz7A/SDhoLsdMv0/9os2IiB9X9ox/9aJ8+QnnauRjqk8RTe3MPcN7O&#10;dtohXLt+mn/uX3QUuTXxzHPf5Jh5rgw8uv7LPcOzm1z74WH/WX48dEgZM3Zk6GLG1Z1mZkzXyNIZ&#10;c/9oU9m2UnvAV59h6bO8P9A8LqlRGWy/ZxXPWvSk2QYOP/zw8l//9V+1TPmj3NQD+KxNwBCeianf&#10;/eAHP6j2wRbeMHXv0WboIbLNNdsxvOHgXqBM5YtZ6n/0086rU5z5n/E+8sgj63lx9ne7v4urvPQ7&#10;2MCXdo/OVP7kNrgND+536O/0H55V+KdMuzr4mL7LZeeds/uuXrvPzvELJj6z0/2P/sM9OvvCtMsR&#10;VvLPfc79XLtzbVMbony28F+bovnNdtPEuPlZ2fxUvk1s9Gu0tspQpvizMfu/1Mj4m/OwSFvyHBvY&#10;qK3pLzNm/He93M3r9CM0loM1LOKRdvnMLnkJNzYpI+MqH9mQeeioXv2BWOuzmhqc6mz8o3x4+5t8&#10;8Owg38Qn+wN2Omfnl91n9Ym5evwG9uxJfNjnXsQ3/XUT97xv6E8zzzwze4bK/8fAFp7pF5voZ2ik&#10;UnfD/oPt6WN7bBFoEWgRaBFoEWgRaBFoEWgRaBFoEWgRaBFoEWgRaBFoEWgRaBH4riJgfLQvxtWN&#10;aeMVjGMbHzZm2zV+dH0PeeToeN+y4+gy9/jZ5cabr485VXoDjv2c3qGwyfFbv7Hmgfe+8drGbRct&#10;PqEcf8Jx5ZjQ4nQFxzY2+LDFSxaWtXffXt77YP879gcrv8lJ8KM5huwa48rGl72Pie839mzcWt05&#10;jpy8jHHr5CiMX+NS2IRfGj2mo/JLNDwrf31F+dOjvy9vvt27T9OQ9hkr56/dGDaO3LuwuAJ1G9/P&#10;sX7fhw4/qmqDru1ZWd5487UoBqah1yj9ez8PlIyH8e4n7s2Yd/IDI0YGbzP0iDLkyMPKqM7h5Sen&#10;Lasapg83DGiY4AEXm7F0c4LAPsvonDCpjIwx+g5j6aNHhG0d5eTF88rdd91YPnr/1X3XZRlOKJPm&#10;yBz6MDQOzxeYGoPnIyxxw9ddv7K8+vo/ys7+WEdnh3ktooDYd3Nvr0YGVt5p9Y41vMzfgDfv7u6u&#10;PDXuB+9nPgY6DWthDH53Fr+Jy047YMyWcSOD5+gcXU5eNDf4o+vKu+/8PerHn4cRISeRP4NzhhYH&#10;J4ib4AescGfmTYC7c/zmnzbCX+cdk+/xGecytqszON6Y337B8WXVjcFLvPtW1E3Hsqfs+GzgPfjM&#10;GRhnPuOw169fX7k0uagsdfApcWbH7HlTym9uWlnefu/1KBOoe+dT2h1tYddAHsbJuuFwaI1odnCX&#10;ystczDLlP04od/XyEb8oBrRt9BgXXHDBvrkW8DvJMTqyMbmlhfOnl3vW3lS2bP4wbIh32/fsLDt2&#10;x7v28c1Os8MmZaoDbumnenGRsG62S5wZ32GdfJLrfMbDihedDd6f1inXR6ggxD+DY84GeQUXugjl&#10;ijdfcFZ2ecUesYANe2Dmt3afk9/iv9ygbdKn5noV8rypFUh7vulR3yBf9TFwwSuuCC0DnhhnqN7c&#10;5LrvB+or8zff9lGduPy0A/74Rn2ymNd+NvAUd/kmlvJH3LVpWOI0k0eEr7wVh4yLOTOeeuqp2n/Q&#10;cphP4cs27S7bm9/C0b1JfyOe4p/5LN7skgNy6+GHH94Xy8RUGXClTaJDzJxgO1vZzAd+Koceo8m7&#10;Nm1h279r08/iculGtC/5wj5Hvmvj5s2hldFn6Itwr+bmEC9+8YVfI8aPqhqZkTQX46I9xH3yvLPP&#10;KM888VjZvunj6gJevpn3dAJ0Te7Hqc+Dh+cONshhWGvH046ZVGbOnl6mhlbVve7Io35U6zC/zEmh&#10;l/F7mLJJGfzI5xc4K8s903xY4tvUqMhJ32n96Pzo++RTxpx/cjO57Ly3yAV12tXlqF6/9zf1ssd3&#10;66zQycgRuZG89rcVW2VqV2Lq3m4+EZjok2pfUPGbFhrnWJ8nnrHMH+MZa1w810yc1FXbGP9gp125&#10;jg92MdYe+UjrSS9KG5Z56pj1swGW5tH47W9/W9u29guLbDdZrjpgqb92jp1NDNkvN7R7NrDP3/X7&#10;nl3oYWkqD4Ylm8zlYV4tMRAbcaTBo01Rftqibn7ru7PvUaf4yQO25j3AOb74nvE1x4n+JjVyiY34&#10;OmfPLeeQce/kmzKyL+AbO9kFb/dnOlt9erZRGLCHfX6jDDiJHZvgRJ9Jn2Q+oQNt+hX3IxpZ1yrT&#10;9erN+rNPhRkNrOetwZt8zg3eTb9plGjv6Er03+yFW7YnPvCdD+qWJ/oBfvq9dsgez1tiIC6u8Ttl&#10;iJdzGRcYum8fSCPTxJ+mS38LI1jpXzKm+Zmt6mZXxthv/b8Irk29W/oPC88Q5jjS3tnp/xjskmtw&#10;VYaj8uELD7nnM9/8Dd5i4nq/Z4ff0bR49vL/CM/dzT6MDc1YuO95LleWuuz8yBjzE+7sVJbYHWpP&#10;H9tji0CLQItAi0CLQItAi0CLQItAi0CLQItAi0CLQItAi0CLQItAi8B3GQFaEmOw3pc3Xm8c1fgu&#10;bgpPZc7+UaGTOW7uzNLzm2tKb98rAcdX08gklwI/7xh719V7n8Zuzf1vDQDvn+e7zScsnFfuuvu2&#10;8smmDV8K+aF4Eu/C007gi/EJTV7BmLQxamPHxqP5bEw6+Ve/Nc48+9jgambFOHe8g90R77R3jBxa&#10;+aZ8l907zc13V/lqzNpuLDvXATL+byxcXcrGTRi/huucebPKNdddFZobOgeYxno0u3ErcYzybMb6&#10;rd2AN8nxe2Xhu0aPCd3P0YfHPqQsODGwW3tbzN1CX7Srvt+a3DSOQBnmX1AG/0eNj/ddo5wxE4Jn&#10;HOP95KFl/vEzym1rrivvv/NSrZsfWUYe+W0sHm7G8XEWxvuNweMG+Cp/Vl59WXmtVzm4+eBVQpry&#10;eVD2uwgk9tIsNAzKw8vSKfBRuTg075HjSdiKP+nu7q6/SQ63NzQ1ODnzUPiNumEL44rvyOD6RnaU&#10;E+bNCM3Er2LuiueiXtqUMCTqx902OQY8Fq4FF4fnUAasHOGNo7H77Dwf2eq7eh3tmVuzjwuuInjk&#10;zq6OsmTZieXOtWtivqBXy7Ydm2LdroF5FjLGuIrkxuUUnkk7UV9iKz/hbVf/5Omd5ZrrLy9vvfta&#10;+BT6rM8H1lTZExoZLjb5FPN24Dlzvp3kguW99pB++M5fu/pgmvxhYpv+NzkmsRd31/udnUbGPDL9&#10;O/ka9gXo/WGYVRs+/Wxn5ZV6enoqF4jzSj4sr2eXOthq57c62IRDEyN5wk54+E4n4zPs6ABw1E0c&#10;tKXEWfzpHeg1tFEYpP3av3qSi+Ofcv2dDb7DiK2uEyfHjD2b2IDThb3217QjbQgovtGmTVrfC4+m&#10;n4OZuR/0fTjrZj0+Zxtunv9GBnyFi/mNX7QWBLy9aw/bxAyGcE3sE0+xh6f2rK1le4OtfMApOvq7&#10;+UT0H3QCOW+INtXcsq05x6Zm28/5qMwdxDa7fJPr7Mm+TUz1EfQjsGzWIbfw8/JJrsjn9JEfYqMt&#10;+xvdgXlbcp6GZjyadjXt/1c/N21jq/svLQVNCD/xsezimzxnF47aPUI+yV1zDuD1k+/2e3jwZVho&#10;Ks0jUzUyXTQEQ8uZpy8vTz3+p7L1k4+quXxJf3D3TR2SsuChbjG1a8PaNuz+8wffK8NCR0qje0To&#10;Yw47POYVGXFUnQNlVOeIfdpF14hXtkvzx3z/+9+v+SRecMZjN+Pv2UF/73kkY84OMWdXctVyUB/j&#10;b3LBb8UO147bT5v9Th76jTLYrw+hM9D+1Zc4/KtxPNTv9Ss0T/QaGSPtiP30RZ7fxk+M+1hofWlj&#10;ZsW5pctOqnMCaiu0oHREbBcL7YntfNC/JRZ8NpcdHHNr4kmDZE0r+jD9kLLEAT7yhU1wtMsdmhU6&#10;Cvd79btGXYkdO/Kc62Gt/eun6bXMg5H9qTxvYkuvIMf5lP2KOtOGzBc2yhtH8WOr+n3XJtjKB7a4&#10;VhlyLH+v/6HdpfsShyYezc+w8exlvUD9gfLMU6Q+ZfJP/XKMz/oyfYy8pbM094lnEjF1DRv0mWxN&#10;/3yGn+ddOuOmLi3j5ehZ39qN8Bdffro27/d8Fn/fadkGr7M1GGv9StNX9xx9Bj/s2SbZpn9RvnP0&#10;P3SsfJQ3nunoOj2jeJ7TD7FLrNjDT2X4TMMqbo6+u995Dmw+i/O1mRP6d1jmHD7KUz48+co2dvnu&#10;s787qkPesZXGv7nps8XdnH9iJrZyQzlslavKzr5JnPUJsDcnGb2l3M9+OO81rmVHnmeLfoxOXi4d&#10;bBOra67ZP4eZ8tSfz1Ns89lcM+bOEstD7Qerpz3fItAi0CLQItAi0CLQItAi0CLQItAi0CLQItAi&#10;0CLQItAi0CLQIvBdQgBXhFc0XmvM3livsVzalSlTg/8PjsVcKtZEuvraq8rLr1prYkC/8WU4NLkh&#10;/Ip3ur2XqY6x8e65cs3XMjn0MjQzJ550QmgJbiubNu/nYg5Wx8E0Mrg4663gf4y14x+MMxuzr37F&#10;OHGOheNeaINwX/5uPHwftxJ2TZoyrmJgjQI6Gdzc1OkT6/w3+H2cKD2OsebBm/euzWvvXVBj08a8&#10;le1z5UaibGtMXXHlpXUNpwFMQ9uyVyOTvCkeAg+OU3Ktsf06ph8cJZ2MOX6sqXDCgrll7T13lA0f&#10;vx+mDLznnXaZDwBPA3tj8MbPf3jkUWVIcAxDQ0cyYhSOcXg5adGcct/dN5dPPxl4f5gNysCDpD04&#10;P3N/8CW5HTbZcS7G5eFsHpkB7c/usCfwAVHsu4gknIoNb3vvvfdWzhH2yrPzD2eUfIN4+c52c3Tg&#10;m/BxuDu5hMsyf75rXYM7MY/M6OBS5hw7NTQDl5c3+p6N+vfOIxPpm9g44j8eDv6e9kdO4BOSK1Gn&#10;/FGu8zguPC4/nVMn39nod9mGRnYeXcaMG1HGTYy1LqZ0luMXzC5XrrykPP/3p8LznRXPJo+T+Yx3&#10;wfngquGYmKhLPXa2zZ47paxafXV554PegLW/9AewePo9ewawTg5RHTgR2gQ24qnYCU9l88N5XI5d&#10;2WIL18y39NkRBn6P85Hb3nvHz/Jb/GGvbBqZB+69pWzdsiH8HdDI6DU2xhwOL/W9UTk43A+/XCcn&#10;lZE2stPub87jnHBr2rS62a0e9vjOVr9Xv9+zyTvzTZ4PFhl3GjYcp3YPh2yX2qm6YK8ceLBJHsAE&#10;N+qa9DOvlb+ugZ3fusZ8Ibg/7+NnrLXnjE3A8Y03c5eYNyH9gJG5mKyr0eRKm3VmW/7GlR+igKxD&#10;XptvQduSKxk7OZiYZ745wlwuHHbYYTW2PsNVPPXTPsNcLMRfrPirr3UP0z/4LO5pAzPZkbF33mcx&#10;8Vn7pwGQj+xio/ixhU0+y1P9jX508PxEyqeb0U/rm/jFNtfLUznED7kqn9lonaPUyDRjo6xvc5MD&#10;fX19tU8RA3hp59lm2KZPYZcjP9msHdjZDRO4w9/18vvHncPK4cOOKKNjvjnzyHTEfeiM006pGpmc&#10;Ryb94B+9Gn5WOcpXbrZ9uOjDxZwdctlajGeedVq54MLzyoo4Lu9eVpadenLVqQ4NbY52CF9lsFuM&#10;+JLtVfsUT7qg5rpEPpsnB5fv79mHKIufsHGtz/zHq+s79RX6ZXMwaM90DOYwgqP6XZ99JpvcI2hA&#10;XNPUlsg7fcC3sdFnyHVtgw3ZN8PXs4H5d4YOO7LqY05eemL59dVXlt/FmpFPP/tEnW/JPF7uv/oP&#10;/Sq/6RIyT7UzeOpTUneXdmdb8j35eb9TN+zEMePhviG+8KFfoQH1fOS+5DNsYSy/4MgX1+c6PXKO&#10;Ld/73veqLTQV2ls+l7hnskdb9uxHw6Q/lqdiYRdX5fHPd+Wph63sUm+ec528oLm0w8Pv/N09hj/K&#10;0R+Ir2foJh6JkfuxvLdOlHxlg129bFAmvHzWLujRaJ74Y9PPmB/E87nnWWW4xi436UPoYjwrmOfJ&#10;b8x54pn0QDnm2ZjWwu/5CGO+iVNi5Jy/mVOqee9Mn1ITk3mc9fjunurZUP+nXWT5fOQzTD0z6CMH&#10;z3fjev7KC/dMz+X8hDXcfc7ylJ9aGW1MG5cPB9vMn6OdwEyO85Ut+gzlOmaM5aBnbboXWhZaMn1+&#10;ziPjngEDfou7Nancd9ipXG2RDkY8M1e0C3lPa0MT5J5tPU99iLYnv13LBjhlX8ZW7cY9SDzoyfM5&#10;YrCvbIGbnIRP9tv5WbliIhf1f/A+1D64/PZ7i0CLQItAi0CLQItAi0CLQItAi0CLQItAi0CLQItA&#10;i0CLQItAi8B3CQHj9zZjv94ZN66b46n4gs5499j8/HUemdBPzJwdc4PEWkMvvWItC2z3l2/qyDFd&#10;73l6jzw1MrOOnV51MZOnji8zYi2A6cdMDl5sXrlpdaxL894bX1p4jtX7obFeG44EH2t8mz/GiY1d&#10;46uMqfuMD8DBGcs2/u1d757Qu3gXG8eQfMyYeDfePC2doUWxNsGMWfFudswrQ8/jvWxj+Ma8+4J/&#10;TB+rEXv/MQaOu1UeO4xPJxdhzHv8xJhrfvqk8otLf35AjUz6h+M0ro5vN45u3B3PcnTwk+bfsc7S&#10;8I4fl4WL5pf7HlhbPv7E+65fjI8yrCmTOht20MgcFjzPEUNDizA8xvfHDC9Ll8wv//PA7WX7lvcr&#10;j5824ANSw4EfxDfgAJL7UF76xlc8yA03XVvefrc3bPmiRmZ3/95TccAVNPkjHAjOAlbKkYdy0vi+&#10;+IkjHgGH44jzgC88/QbvIca4sK6OmGt+2NBy3OwpVSPz1lvylkAncoUNezc5ww7vTeMysg2oC9bK&#10;hDfeAkflnW7c6IUXXlh5Pd/lElvhYWffYUf8Rxk19sdl/OTQtYw5qgwbeXg5YdHscuc9N5d3P3y9&#10;rmPSzJvkcdmDJ7P2CYyTtxN7PsLI5wUnzS633H59ee9DbaW/7I61jHDRqZFJ7go/i8exJgFs+AQv&#10;HF/6ln7iCr3f7N11nIz8NT8HPZLr/V2cYcFffBKOSlvgc2qVlLvkpGPLA/etKZs2vhf27QzU453z&#10;+PRqzCdy1wPrql4i46jMjDNbcEO+01Roo959x/3hqnC6+ivvm8PH79nj93KCjzDjH9vwqU2OGr76&#10;JZjgZeWaa+USO5QBXz444o71WTCwTgFc5Aq9QXd3d80/fsjbzFlH5TjKFTypevVTYpT91d4U/FqH&#10;LINmTf9Fd8FeOco2ddLG5Zbt1/ds1/m3f8dRfTjP5557rlx22WU158SKjfhr+GYuw0lOps5IXPGO&#10;NAz80r7kgu9yzm+VZdf+6FvoL3HG2oh40kDog3ODf26JnXPiIT9w3fJFHMVTOdpy5oTz+Gj9aN47&#10;4Zjlasv4XTkiBq7TXrJP4JtzytXP4Kpz7gNYNfuCtPObHvnW29tb52vQjvTLaYN2op2JQXKy/iY+&#10;vvt7xgce7pmwVwafjgz9BY1MZ+hHx4aelEZmRWhknv7ro6V/66Zquj4I1vLg4dAg6lvERt8BG20v&#10;+03tRT14ae39uReejueAN4u1A1957R/lb0//tTwU+o5fXPKzMm36pGqna7RzfTV79dPaPh/Y7p75&#10;6KOP1hjDFx7mM9KH6LPY4vd0kfItY8QOWOjz3OvYTnOGh1aGjU/6EOXI5ez72MIm2E6PPNZ/0g7Y&#10;2NBsh/Xk1/xHWdq4fMs2Ij6ee+glaJrrelXxzHL6GcvLbXesLi+/8mKse6hP2P98IAetQ6M/1a5g&#10;JyZ8ynuPWLknwEA87Xl/YQetjX5OO5bfroefPBIH5+SNZyy6GNjlpg1pf9b0onWgB6Ft1Ja1R9qC&#10;a2J+DPdb2g59m99l38YW9072iI1Y6a8zr9ghnnzRX7BFX5/PDtp0T/Sf7inqUZ++njZKm8948qM+&#10;d+3td5x3b6AdovW18SXjCxfzfuhXPFeyQbtRr7bkO6ydEzdxpLnO54DEh1/6eOsvmmdFPtGhsNf9&#10;0Hphnhfc5/hOD6J/gsvgjT2pkRHrjA8btIU86r/M19MXz7a2Zll573DMHPAb2NNwuD8qW3nKV6Z2&#10;nn2LNuW5gr4rfYVVluuc9iIW2pZ4KUduOfruszYmpvoLfXLqitjS3NhO60OHpZ0rQ26IZ/ZFzilL&#10;2+G3HKXhkZN80kaUI7aepfOz3/m/hmdQfipXGeLtniW+4i1enjHlefYfbBQnmjv/B+GrMvgn77Q/&#10;+eYIO30ZPZk+KDe4ZQzYpq/LeRVdwydHfjpqg+rSB/LhUHvW0R5bBFoEWgRaBFoEWgRaBFoEWgRa&#10;BFoEWgRaBFoEWgRaBFoEWgRaBL6LCOR7kcZ/b7vttjq2m2PGxqDpY6bPmFx1LHQi5ulfGe8h46ua&#10;HMuhsDGenGO4eBHvzhsjxw/Qh4yOeVmspWDNJWsazZ03u1x/wzWl781XD1Xs//lbjq/zhQ4HB5l8&#10;GV+S2zfezEechHUWjIGnfcaezdOPh8Cdn3Tywuo/Pcy00O+cunxJOfe/zyzLf7I01kiaXcf9jX0b&#10;688yGGbcmt/GoXN9G/WrF6dn3BoXNyHm5zEnzaW/vKi89U5fXIm32lV27jLXyX7u1VwD3g9N/hcX&#10;yA/rT3hXvCve44fj4iULywPr7ikb/vl+2f05Lch+boNN+DTvKScWXVOmxnpLYVPwA8NHGocfUTUy&#10;62J9nM0b364cVOKqrOSF8TV4EGP/OID0KfkL4/s4oFU3X1fnkYlZaAKT8A1lE/seboZshl84Hrod&#10;MTKGn1wW/oOPeEZxxBv4Ow7BUV3+RkeSegV5haOAL5u6OoKPjt8cN3tyxOGKWJ8BX47fDCN2DvAd&#10;8aXGC9dhfRG8Ca5TfXzjC9twPnIm+TlrFnhXuzf4Z2sb4F+6u7srB8MGfhy/cEaZt+CYMvO4mBdj&#10;SqyFMLmjzD9xZrn4sv8ut69dVf1v5k1yfmx66qmnKs8HR3akLY58Z9eiJXPKmjt+s08jE8hWX2hk&#10;Pt+jlMii4LH6gufCO+JucIRw4xN84ZQ7u3E72g9tAT4NX4V7EXPnV6xYUXMXxq7HEeIt8Ylss4aE&#10;8nFiZ54eczj8bm3ZsvnDsCT0IWFff/Ayj//t6fLzyy6v17IjMXa9a8VY+8U74fVpY6zhkBuOSd9l&#10;zg5/dz1MlJV2+U5TJWb4drxhYu19c20Tp6uejK38wQ2KnTbCP7oMfC1+K/OfHcnt6T/EHket/sxh&#10;bV058Ma94y7hKB7NctKnr3OUf7acI0rb1q9ol3IZ35p9PC6sWa/+4N+9qQOn3hP8MwzkF6wdtS/4&#10;5J73HX+HPR9cp3+Vc7g9OSU+fqNPgLf2ioukwdEniYPfyR16GrmTfsNg8JYaGfcNMcLJaw/iJpZ2&#10;tvouL90X8NHJc+Jlm/MXKAd3zQ5+pubCtdoKP5WHq3UvTK0AG1NrM9jGb/JdjtCM0jfAzr2DfzCC&#10;nXYiBr7bYcpWbdHOXt/5r092jTamnQ7pOKr8aNiQMia0nl0x59zIkUPLitNPLc8++XjZs2NAA8En&#10;OQ8XfX3OYyaG2lfaABOfxQ2Hq119/Il+w81i/75l28byh0fWx9wy59bYZN/BdniLl3LpF5SJV9ZP&#10;wDnx1V7oCmgh9HfuP+ZywC3rL8TGfUW/pm3TPQ1uL9mX6Kddm7oheMKMNoY9Plt7Cw8u//QBB+Py&#10;v06c3X/ofegJ7HRhOH7txrPK6SuW13WVfrPqupg75smydbu5NgbwhAk/PKvAQ/8BR/Fle7ZNbU3O&#10;wMl9kg+uc4SL+zgNL60C/7MPlzP6YN/hob+l48i+XN+kjOamPDoC9xvzwei3xYuN7kfuu+Z8asbT&#10;9RkPR/djujl1u5ern0/8kBfyI2NDl2ANnmYb5o96aVbkgZxSRuIAC376Di/9TmpktONs03xx3npC&#10;ckl+u8a1clNuKEv5sIOhdpIbOzJnndPnaM/wcYSJOpob/50bfD5/Azv9k75RfPkFk7SLbdqUfov+&#10;O7UUzfLymZA9ibvy2aOtyD19jf6Dz/oPePMZ9tqYZza25Kb87FOdkxf0Z9qn2CXmYmpeH8fso90f&#10;9Ml5T84yxUKbs1uby/O+/kdbdV/Pdpr3fH2f/t1z8sE2daT/sKH1UV7ed+Hns7aSGmfPFXIgn+/Y&#10;k3HKevQPtOKu5SuflZXtUHz0mXJSbuYGp2Yb8pxCSwZz5Ygv3LMtewaEgzxLbA52zDraY4tAi0CL&#10;QItAi0CLQItAi0CLQItAi0CLQItAi0CLQItAi0CLQIvAdxUB473G23EX+ALjxsZpHSdPmhLjtJ11&#10;fHXiJOsCTSs9N6wsb78f76nu3vilkOS4eo6j40TwEThN470TxsfaBmPH1XHgadNpcbrK/IWzy+rb&#10;esqH/3zja43h4oy8Z4tnpbsZOTrmUw/th3lgRoUWZ0S86077cuPN14cupTfWdPpn+LGfg/usf1v5&#10;KNYq8jfv7a5evbqOg9MQPf3005XzwNOY/55uJXkcvhlrzs34/MbNO8v9D64vS07tLl2T4p3dcTGv&#10;ifftx3WUjq6Yq2L0EWXunCnl+uuuKO++9VpcGsIGRfQH7xEfd8XnLdt3lQ0bt5T1f/hzWbh4Wcz3&#10;EnPCj471IEaNLR2xhsKEsbFGzJh4r7ZrVDl9+dLy+3jPftunAz5t6w8twbatZduu/kKh8HJvzIMf&#10;PNrMuXNKx9gxZfiYwCf4kM7gSkZFGaNj7YxFJx5X11rasumd6k/Gjl/J1+Cv8CBTJ80sYztjvYyw&#10;Zfz4CaH5CT61KzjC4ExnzJpSVofW6bWXnosr8Tgxf0b/rupTyFPK9jhFh4EXEKscw8d94GJxA8fE&#10;3EJid9TRh8eaEbF2UvCw1uUaNjy42SE/qHwuvqW7u7tyod6dx+/gF/AzRw+Pd2g7R5dZU7vK1Zee&#10;W95//Zkgmj4tO7YHz7E/VEXs8DH4cXYkT2RdLXP1qN8cR1etvLy88Pdny+Ytn5Qt2zZVrkTM4YLv&#10;wTPKE/MO8Ou+B+4ua+++vdxx15pyy603lmt7VtZ5mG69/ebyxz8NrA2Q/B98c3vvvfcqF2m9CPbw&#10;B8eoTaZtuKdlC2eV/7l7ddm+CdfUHxDL44EU2rlr4J168Uu+T7uGj3Iqlxw40r5lu5h7/LExh9MN&#10;VZ+2+/OBuRKaXE5qmnC+eCG24ZWSx4F52ufczy84vTzz1COx1tJHweNsjgzYU+Tko8Er33zHnZXL&#10;wYd7NzrX28AV4qhdjx/DLeEEm5s+C6eJ98IHJ6+EC8IJ4YZcP95cT/PnlOtC1/fyi7HO1t52vuuz&#10;LeXDd9+s+gmcL3zkIo6SHoZ/5rtYcVZ3rPt2a8yFZJ6e/X2Ez/27tlcuFB+K36LRkMfqFxs4aJMz&#10;p08q55+zovz+oVj/4qP3IkTb4/Lg7vrj+C1t+hr9Ef0Wbkxs6enkdPKQ+mK/yw2f+W1t4qF8ueJz&#10;9hliRFflviJX5IfYOIrZmFi7riva2KRxsdbe+GjboyNuofk75eQTy1WXX1K1HfSHYmSNHnmLK9Qe&#10;xBrPqc0rCyeOr6RXEAdcrP7//J+eE2vLrCufbtnfz2/bpxMYQIC9+He24hD31dEVc4yE3WMnjC/j&#10;4/43Y+bkct65p5UnHl8fFx4YP23EfaE55xdb+C82ysar48z/ElqPbZ9uiLJiDoVoF7ok/dJn0Tfq&#10;I22JKf7Y3sR34BfR3qMPsvubGGc/7e/6Epw4vlZblRtyU47CevrkmMNt6sR6nDltUjkhtJ/w7441&#10;jWDLbv0xbQ372e56/fRhsb7fj0dFvutDYp8xY0q55KKflheefiJq1ucP6CrlGk421wvUB6UN8PBd&#10;zBxpAnt6evZpDmoh8U+TP+/t7a16kNRdZbyyX5Mb9rEjR5WLLvhpefHpWFdkp/4x8NwRmoy4D/mM&#10;W2abPblm9wLl45rNlyaecM3NZ79PnQv9EW0NTVdiK7/5Up9xAvPuuD+Z58J1tmwfWebXPebzBtvZ&#10;mRy8tuh7zoFhTg5aDTbnM1nTDrFZv379Po1L5mv2Y7QI4k9fYL4Z7VqOJS76GDoRMRQDR7niCBfn&#10;tFH3RDbJ0aatyrJnH+LYzGG2Ouc6e9abuPE/4+EcbeCKFStqPMREPPiib+ab3GOT/PHc25wbyPWJ&#10;Ef0TjRTdFh3JD3/4w9oW5Jb4aht8pC3ybOi6fB5Qjk0u9UQ+02KyQa663mf5wT79mOdMz5VyQxlp&#10;w0ApA/8618ydzCd/hYHN3+UwnJSj3eTf/N09k/aF7/pReOiT2WFnG2xSw5fan2a9YpO5p0zxUA/9&#10;SM6jpa+x8zPrcFS+PlZ/Li/TBzY2fXZftR4QvYdrsv8Ru2zvzsHQ3ETuf+xQxuD8YCM/xEG/q355&#10;yTY57X4vBuLsHtLX1+eS/+Nj02f2mTsp2z5fU9etTM+A2gQtEj1QE8csJ4/qgoPnx7x/8Y2+K9tR&#10;9idyLTU8eT3s+S0u2rHYwoh/+uu898hVcaWzoe851NaM96F+1/6tRaBFoEWgRaBFoEWgRaBFoEWg&#10;RaBFoEWgRaBFoEWgRaBFoEWgReD/ZwSMJxtTNx+89x2TzzCuOnFCvFMcPJPx2QkTBzQy16/6dXnn&#10;g9eCw/M+8qG3HMM13mrHdZvTwXubxn4nTpwc47d7110Ifm7CpDFlzvHHlFWrr646HNcfah9cu3Fm&#10;fKpxZOVbK4pGZuy4UZUvpXmwTtIVVwZX8/LzcTnu61D7wPg/PmfwO6rGo3Erg3mnpk0fb9xe7rn/&#10;d2XxsuVlbHD2o0IjMzo0HiPHh12xD2hkJpfrr405Tuq8OSGMwY02NDLbgyzduHlH+cOf/xLl/KSM&#10;GBUakLGxnkFn8Lcjflx5Tlx8amQefmhd2bJpQ/WLZzv2BGdQv5Xy2ptvlKuC85k557gyInijfRqZ&#10;8aELCa1NZ+hRFp80t66Ps21z8PmBf3OsPHmrL2hkRsf89yOtLRQ88oRYnyI1MrG+0Zobry29dV0u&#10;fGloSUK3gQPG/36ypb/yhvgJ+YWfETPcqx3nMGxEaDjGdNT1rU6pc/icVc48+7TQOC2o60jg7vAA&#10;OLDkTnALuAp/G9YR6xiM6SwzIq9+ddGZ5a2XngyOdGP5bMf2L2hkvNdOu4XLZwfuiC3WsRoZPL7j&#10;yUsXlXvuu6tsrJx2IhpuDdpwU9qT3Ni1Jzi9nVsL3VX/7ni/POZAsA4WfY28g29yG01ex/U0G967&#10;p/XgoyO78FnaJp/PWHp8+d9YF2vnFvEODnjPAHdVUyiwztjhovAi+JLkl5Q1PPKHRoaPQ0MvM/vY&#10;Y8oNMd/A2/vmNPoiT8RVfOjNN99c+wpx01+Ilc9iYPeZvdf++uLyZl+ubzUwjwzk3g/+9vlXXq3z&#10;L+HwtS0cmbUN8JLWzLkmtFx0M9Y5yHe35V/6BC/6Cb/D+6gTLvg0GFXbov3TqFx04Xnl6ScfC3zw&#10;iCwIPjbiIkbJ0cXJWg+tBB4RX/n2u32hrfikzuu0dfumsmXrxlD50A7tjz87zD2F28K7qR+2jgvn&#10;H1fOPeu0cvVVl5V77ry1vPRCcPVVGxOc4rYv7z/Z9FU2uND50K2Jsdwwr495SnLOBuU0fc22/FXK&#10;P9Rv5DAM5LHY5O48PhxXqL+HB7sc7fLmmCkxZ0noFkePOLpMiznElpx0QvnlxReWB+9fW1568Zka&#10;A3mhTSnLfBn0j/Q/2oQytFe5hkvFD+J/tePKgYaubv6COeXiWJvnsccf0QOFK7tqOzS3VW5sPpBG&#10;5sgRHeXouP+NjDq6JowNndzEcs7Zy8tj/4+9O/+3orjWBv5nvffzeZO81zgAhxkO04HDQRBERHAe&#10;OAqKU9QoJuKsURziCEo0KgbEiEHFOKPBCUTjjAPIPNW7vrVZsD3B5N6Y+0tut5+me++zu3rVU6tW&#10;tfU8verZZXHp1rz8e0c+zH/PPvvsGkPw8vocW8UUPLH+og7PrHisfLvpk+hkgd8e/YMmcnf58JNN&#10;5ZMvN1dc4dh3S8y1oTa1w/9wG+4YV0uXWsfEA21QtVwdx5RhscZeV4xJp8U6fddfs6A89rsl5dk/&#10;Li+rn3mq6tNcC09tJ7amBoyP/zz0g/2HhyYtxo0hsd7fxImhi4u+9uqL0dcOaOzSfkd9++KLL67t&#10;xRY4ZF/hE2K2tqRTo09pH3PpONJ/tZWcNPhnvC9fUI4+nz7mc3foNhcuuLq8E7ktSuTWao2t0e57&#10;Aqs2WPmvnY12nDMOnBbEPbMOffGli6ChoH9wP3GHLerCDj6oPnyB/i51IX3L+Vd8Zie80tbkzbNv&#10;tt+Dv+tXYrl+RUvnmamnp6fWQQyHa+Zc0eb6mbajC3Af5dvdz1iVz1x+x9dhkfk+jOe+10fdr++W&#10;ZbFLefzaPXzOzffZRvld+9HfbOrFN2jC+FNqBdijHqnTYA8dG+2S8ZYNuWVZxgfY0FVoU9dqV7t2&#10;Vh6scq0f7ascNrBXm9A9qDcth+vZkb7CBmXAnVbUWNi+uT5t8b0+rmw7jNzD5shf/yubNYdSQ64e&#10;6bP1eSfsYZv2oxeh983xo68ded/2e/qNcYjOhCYqMYKdfqBc5+4lp5bnCL/PTZ2yzZ3TcRjf+WLi&#10;BsPUoohH+rxnSM/98MrnqSwzj8Z09dZXjZFw1z9pYzw/uAdNsrWKYJm+ndcrtx1vbU3zR8erPPXj&#10;a+onLmlz5YnzcknyJdsPxWlle9ZRX9rErK9nGrt2cQ99MHPmJFZsdQ5/a5D5/zi/hxXM+Rm7YKVd&#10;6HmzXdmU9XLebA0CDQINAg0CDQINAg0CDQINAg0CDQINAg0CDQINAg0CDQINAg0C/5sQMK+Kf8Ir&#10;mM/FW/XEnH2dm4336AcHT1j5rHGjypRpPeWOu28un365oez9AY7wcNiZvzU3jNuyFoD5aHO28tSM&#10;GT22zjFP6O6K/CMjytTpwRfcdUPZ+PG6Ondr/vaH9vZ7KR+vLReA9zjNz1sjib5BXhP5R+SQ6Yl3&#10;3e/67aLyVazjIFeGNYmsbYQDl2vAWgSHePD2O7TO/958MizbeY1Pv/i2LH74sTL7tDMjV4ucBPEO&#10;f+RCGT5ueBnRNTxynBxTpk8bX35zy8Ly0QfvxA0OaGR2BYcXp/QkcgpsCd70Ty/E2jvnzI18L5EL&#10;YHTkpOmMdSVC2zAhuFt5GOQEOPfs08uKJ39fNn/1eZQVvF/911lrf/eDDeW6m4O/OG5KGRD4pEZm&#10;ZGhkRoS2pTOwOv20GWXZ46G72P5FxT3n4aOIg+92H9TIjJ9cRoZGZlisaSQf0KjQAI2Q1yba8djQ&#10;yDwgV8/6dXEl/jb0IMFTqlOkxinrP/qi6qXwCckrmstPfUvlVKLdaGPk/HnuhVWRw+XV8tIrL0Re&#10;iCfKkofur/7KV/Ed1vhxLb/CWylz0NDQ3YwMW8bTyFxQPnr7bzUy+Hd5QOgL8DbJGeGPxsRaWNay&#10;Gt89tuYUeTq44527cePBpwbfTh9lb2/z+OPBLVYWqvlGHA+1QuTZOPi59VM+lbyab9iEI7YWSPJD&#10;+iDOQ131TZ9/Me/0svqpR8u+7V/HVcEv7Wm9i40527231W+Up1/ItyJHA1zwJ7CmIdM3HDsGHRP1&#10;HFN+dc2V5Y03X4n68ZoWf5IcjM/62eOPP17fVVYGW/Aw7IG7HRej/W658cqycT2NTORp2NXKI6PU&#10;HeEHW/HUP7DhLPFjf49T1teWLl1a10bAP7onrir5IPaMj75GOzZ3zpmha1hZ5I+p7bA/2+MHDDj4&#10;dfac6Euhd9oZuhptp+2d49LwWnIAiJ3umb6MLxsXfYruY/7cOeWyiy8oTzz68EEbaj6Zg/f5cSf8&#10;B7/KDloIGPBlvCt9VG789F+9JTenPTI28hE+LEeDNZ+SU04tFf/jJ8eGpmJwx9FlwNFHlGlTJtbc&#10;Mc+tWlm+/hJX3Iql7fbiTTds2FDuuOOOWk/l6PfKoqvA1dMFyS1V9Reh26CJPHHm8eXOu28rm/vk&#10;DMuy1eFwGpmfD+go/XDao0LPEflWphzXXS65+Nzy/J+ejEu31vqqK7vU3znucfHixVUXoV9kPEmu&#10;Em+vz+Axn4n8Nlu++izKir6wP0bUbdvLG2+9XZY+9oey5JEny8qVKytnS4shP4PdOR7X32iCYEzf&#10;iovXz/VVm7aQS8Tfensjj1n0D7Ex20KsHBIamaEDQxs3aUK57tdXlddfWRMpjg70kX2tvBD82zpt&#10;xlQ40zvwbXU4KjSMAyL32KDAeeDQ0Ld0Rd6ei84va1b/sezfGX1lXwxibZuy5BLpiZjNDmWwSZ+x&#10;K9tx3rx5VZvQnj9KWfC1yXuHE6ddoL/iB3ZlZnn6wJSJsTZkaAPf+0uMQYKiPWJPDEStc4XFBqv0&#10;3dY33/9XHKJ9wrPrT3LMyFUibxMtGpvx9Y7ub2ePeKTdYWfNL3Htf3Lri3fey9ji3nyTRkXuG75D&#10;T2aMkXeCf2hX/gpHn9XHZz7r82WXXVZze7T7GC2LXHr0JuqcY4Jxir8YB+zanJbBOkipTdRvXC+O&#10;spH9jmKZvmy3VhsdhZ2+w7OHtvDMyr/7bsrzLCuvFB9nhzqom3O7erFTLhO5SsQqtuSW9eNv6mbd&#10;HLFdu8JBveiHco0iftiej0ZZ/MkYLh7RmLk/HNNXjeXsUIayaSr4lDikrRz5Gp+Dl137+U4bigW0&#10;mZ5d5Pah5aGdEB/glPEo6+QIX7pSGgn1zzqxSV/MuomdNDLyT6WWQnm5pZ/BqW+/0XbW8pGTjx+p&#10;J/z1gxyn3c/faFRod9VDnpW+41M+l/mdcuxiRLt2C4bamgaNpo097XVP++C2YMGCek/2/OQnP6l9&#10;VrtkTKM/EaNyy3r6zBeyLOfaSL4wbcsv1Cf12fq98Zf2Rr9gGx/PcUJ57WX7bIMB7IwN6gUzu7IT&#10;Q7obfZfvZxnqm/VeGeMCfZi2zLGGv6bfa1vr7tHHud6uPvYsr2VN82+DQINAg0CDQINAg0CDQINA&#10;g0CDQINAg0CDQINAg0CDQINAg0CDwL8/AuZGzS2bdzXXb363J/gMc+adI0fFvPSgOp8+Zuyoclxo&#10;ZO787S3ls02xDtIPrDXRjljOKZt7dW5eFy+DqzeH23Ugj4x7dk8cX8aN7yzTZ04ud917S/n48/fr&#10;Na77e3vezzwxToUWQC5188JdwY+OGx85cGKdpc7gyq3RQ/fwi3jXfflTy+J1cmuPHOLB85x2Rt4P&#10;HF3O27MB/4KfMz9uzhtX4zz5FTbA0u9sH378ZbnvwaXlxNmnlqGdwVGOinwnwduP6BpRRoZug0bm&#10;+NDI3Hrzr0NLYG4+uDsc3q6wKU7pSXbEKY3M6jUvl7PmzKs5ZEaM7orcBmPqOiXdUTfrlKRGZvmy&#10;R8s3sVaU9/jVbPveWBcmjs6ttbTwphvLxCmTQyMTvNGI1lpLI2MefmTobEaNHlrOOP3E8ocnFpfd&#10;O76suLfPm2c9UyMzcfyUqpEZMjg0PyOiPp1RvxExtx8amcnBJy++d1H5uObHSY1Mq06bNm8vz7+0&#10;tlxyySWVSzB/j2fA2eAsnHvf9YIL55aHYq2ijz/ZeKAGahHc+Y4t5cvglvFX8lR47xanoM1pSvgT&#10;DqhjsNwCkZvo2HFl0fWXl00fvhW4bg8eOdZrCGxt2hPHNH/+/OrzeAV8BB5HfpVBoasaFTqZOb1n&#10;1jVbaKjYsGffznq9f3BFyav5rE/xATqsTz77sHwenD9Nhetosnbv3R7Ne+i9ddfgBl1nw9lt2LDh&#10;4Pvn7NEfk2dTN/ZddUlveXHVsrhYXhq5UVrvUatapJE5aJM64tCsH4Sncj3ehT6GhsDRWlZyypxx&#10;1qnlgcX3hE4m1qVq2/i7OuKLcUP4H3hrM305bWKXz3jRhVdfXN5/55Wyb+93sT7VprI1+Pfd0Y92&#10;xq72ytO/lE1rlP7VdtuDp/DEIeEG8az0MXg4bY0LxZ+5L3vYxR76sdHhj+eGzuqF4O13Rdvt3r6l&#10;7trCxr/ZAf/kmnznvNVeu8rX335R3nnvrfL62pfLa2+8VNa8uLqsWLmsagf437x58yqniM/STmzC&#10;6w2NeCNPSnfoC88+/eTy2CNLyo7vvqnllr2H/Ce++NGbdqGHwMcn/jj8XJfBDfpywT/2ptqLz9pb&#10;eLVK9L3Y6f152iF9U7vgDeGiffRx+Us6hw0qU3pivYxf/qI8+/TyugbWoXw/rfK0R3scwpvTocjf&#10;oDzjlTxQ69evrzoh+POHkRHzrbE3MdZJu/rXV5a//s2aWYfKP5xG5qgY+zrC1tFdse7blJ4YV6aW&#10;X14xv7y0ZmVc2Movou78x67eOO3UyOgD6q6uuEk+iUeFxaxZs8rzzywv2zdvirKi3+/fF/Z9Wu5f&#10;HH7de0GZddo5lX/F/6qn+GR37jvcLH0hPZBcCLhT+lCxWZ+yO5e3TV/NGMs39FF20I/RKV18wXl1&#10;LbBt39MQtTQD+h1O3riNu9V24pE6HBO6mA76mMjV1j/W/RsV5c2f11tW/3FF2RU5l/r6Bb6d3obt&#10;6QOOcBLvlQkvuhf1xC3j9MUHZeXmM17d84pnCbFMnexiZPrbxHFd5ZqrFpS3Xov1/vZGQBQY23b9&#10;od1vla8dPaewVbyhoZC/SL4Y+h46Dz5trbmMgTh2mMC2PQ5qd/FAXVasWPE9zV97fbJe/90jf2vv&#10;F3m9OnguESvpYeTj0hdx4zRr7Ddmwo5fagMYOtd3tIP6OFcffcnf5MqiwWjHzH2MLXyjvQzXH3nk&#10;kbUttIvPysDfyzlDm2MNGnmKYCtniXX19GN/4+Oe4+h3+Ivy7b6Xu0M7rFy5sj6DZb0dPafJdUPP&#10;k/GYXe7P52tciDoZBz0rro+Y4ZqsEzyNBbnRQ6W2Ak7qkGOxejmng4Bx5grJa+kt1E2MgoU+yBb+&#10;mXpe9ihHe6gTTIwpNLuej2hnxHF6Hn/nS/ISifPGc1iIAWKrdvUd/LQJvYpxNTf1zNws2pbt6mSH&#10;Ff/NOtLI0Gt4xrW5Nrf0XX7WdxMv5IsSL9SJL6m7nELwV1ffZV8Xu9nMP+EFf/1Su9xyyy3VX+Bl&#10;3SGY2T2j6VvKgh8/0UfppmxsTRsdta2+wO+0hXoqQ5nO4aAs8cSzhX5lyzKcsysxyPFNbFVHMUe7&#10;al+xgE25TpI29P8lNjE5/Syxc4/sw57T+JE+oiy22fXBrK8+IE8ZjUva58g2ZYoz+f9x7NCu2lR9&#10;2amu1qYS37I+1bj4J+3Iz82xQaBBoEGgQaBBoEGgQaBBoEGgQaBBoEGgQaBBoEGgQaBBoEGgQeDf&#10;HQHzqzgnOgHz7rgD89bmZn+sRibng3MuFo9r3t2cNh5s7JhxcZ8Wp9wT77JPmDimnHTy8eX+JXeU&#10;Td9+VOdwXftDu/JzXtfRPDhuIfMI4EZpAPCkY+Mdd2suySdz3LRJ5cyzT63rb7z6+kvl3ffXlQ0f&#10;vFvWxbpAf37p+fLHVStqrhLzzXKX272bjMPxbq38DHgMR3oBc+BZV/6SNm3Y+Fm5+74lofuZHWsb&#10;hQ5hZPB4cX95ZEaGTqZzZL+qkbn5xl+V9e/GehD7g5cPLm9/m0Zm687QMG3d1cojM2durGkR796H&#10;PmZg5EgZFWtH/SONzLbdLa0Mxv/9DzeWm2+/rUw9cUas+RSai5Gpkck8MkPKaafOKE889kDZue3z&#10;invWRb2SO/i+RiZyJQyMeg3FtYSuJDQBo8eGRmYqjcwd5dOP3o8r8ZuH8sh88PEX5aFHn6wcL37U&#10;XL55fD6XfA2O5t777ypvvvVaXNnSK7R0Da3zmtcjuCycBt4I54JHSE6h8hUDQlsyqrPMnn5sWXzn&#10;dWXn1x+GHcFl7wo9xAHKB4+Ec8Avud51OBn7Mf2PLEf3O6Jqq6bPOK7cfset5a11b5QvQ4NE+4IT&#10;gwW/w6V57/n111+v/C39zuPLHimLI9/Nkofvr/4kF86aP68ur7z257Lu7bX1XfHEl/9kP6GzUh4+&#10;E6fBFv0SD4PnwOew88qL5pQXnnkicjYc0Mjs3lF5E1UjtUquD3eC29Q3Uj+GwxkWbSXPklw5w2NN&#10;K2uRTZrcXeZfNLfWNd8hj+KqbTgeuSqskYBfhRebcDiO7LJrAxzcjdddXj75aF3FHO6xcldtyaqP&#10;iW+T41G+TRzCE+H1/I1ugR7CehjihnfO8YNiR/oLziz5N9+1c9TyLMklc8UvLixvvvZSXedILpnd&#10;O7bE3fZULi65qmpA2z/qSsv04V/Xl0cfe7hcfEnoFmbPKLNPObGcevrsesSR0yfgcO3WccCdO+Ky&#10;Tp01o+aSmdQ9ttxyw8LQC71Z83RYb2nfrpaOru2W/9Rp+gy86Aasz5U6qN7e3qqbwVva1PWH6vvP&#10;3Jx/ZWxuj3/utz44TtwyDhE/zY/5TOpGfDc89Gfyx1wb+pVXYn2eqtGoa/Rkf29ZpY+kL6edfEUf&#10;kxNBPelS9EO8N9/jj+J9d09XzR12UbTfK6+9WNc+27Un9C2lxYMqT/mH1ch0hEYm/Llz3Ngy8dju&#10;Mv2EyeXyy84vLzy3PK46xD3DXhmONDL4flx+1lU/wa3zzXaNjDwym+kZIz7u37envP3Oe+Xqa64r&#10;I8d0h4axFQuzfyWvnH2Nr/su+Vjl00AYi8Rp7SKfhPw6/MF9lYUzdRRTRkefP2XWCeW+uxdFP10f&#10;drRw1z/oyTI20UGkjtD12s69+4c2ZmCss9QxLLjhAUfVtfrOP++c8uzKP8T6b99EeS2fw3nbtCHN&#10;ljbL9YnSJlipm/imbrhsGiD+bJw1/qoPHtyRHox+wu+U4Ro4JxfMvpFDhpZLQ1f04p9Wl92Royca&#10;/Xt72lWNi388n4iT2o9WAaeuHcUb/pt7HRuCC3cPcdg9nWcd/J0tcKJd0C7qneOn+/W9d9rw3zlq&#10;Y/25vVz6HnGAZoCmh66KHot2FE7wFTPFf74jXvMdONqd+x3b7c57DugYPPvo1xlz2Gr8lL8q25N/&#10;pN//9Kc/rffQrtpHeXBJbNw/x1s+qgy7/stOegN+a2ez/CHOXW+MoT9J/UE7br4zVsjxI6+W8rSJ&#10;a9ngs+cLehw6KJu+q16O7W0jFwwthDgPC/hkfHWEjfhDswmL3JRl7LK+j2vgzYb2NoB99dPAx98S&#10;ixw//S19Dn7w4mv5O9fDFk7yacHFTm9GI0TbZjzN9tKfjen0KOxWtnLtzt3P9e7Pb+GTGpmsl2OO&#10;IbA63CZeuDe/hw2/Ynv6mzbQlr5nv3vqY/qbZwv6Gv3P2MGW9AE+4Vp7PmfALTUy+m9uGbuMS8Yj&#10;/U8s0e58zNitjvqG79xHvJHvCWaubx/Tsjzl8w8aFfouZbBfG2dbOvJXZeqD+Rwl/mWZni9s+m7i&#10;6LmHLpD2F1baRVn6lPryIe0EG2NdXqd92aee8hl5luWbrtEXlZNxlZ1w1kfa61SNiX8O913+rTk2&#10;CDQINAg0CDQINAg0CDQINAg0CDQINAg0CDQINAg0CDQINAg0CPy7IWCe1dwsHhr/bN7afLX53dE/&#10;cq2l5G5yjt4crnfd8cfmpatGJtboMY87MXIJjO8eXU6cFdqIB28vn3+1sc7tu/aHdvO5OeesXbyH&#10;at7aHLg5YvljxkbeGLlkunviHpO66noyo4M3pw2YOWt6mXXyiXWfMXNamTJ1UvCpwXvEfuyUFg6Z&#10;lwQuOF5HPId5e1yLOXacA240t5y7Xv/Bp5ETZ3E5/sRZZdCw4DiGh/Yi3rUfGvlaho0NbQKNzNSu&#10;ctMNC8p7b78RFGWoB3aHVmJncJXx2vvu4PS27giNzLZd5bk1r0R+gXll6IgxVSfTMTi0CaEB+Edr&#10;Le2EURhm//CzT8ui395dZgYXMHZidxncKbdN6GNi3n3YyFijKNbNmB34P7L0t2XLNy2NUvucebZn&#10;amR6JhxXRgwLvU5H1GswfmZwGTJ0YGhkhgeWE8uD99x+SCOzP1apifV1aFPWrltfrr1pUdUT8DM8&#10;h3l8fAlstR2d0x9XPVVzsLSsj/wx9A2R3we/7WijJfGOda5JhK/ADSjz6P6h1wmNzMkzJpeH7r6h&#10;7P5WGx3QyAS+tsy1gANzTdriyEfoRgYNjvefI18CnczFl15Qrrr68shFdOidbu/tevcXn0pn5ujz&#10;saE3yTxGk4+bWE6IPBSzTp5R5px7ZrnsiotrjoL2d59bFpWqvVm1alXll+CCE1I/fEnahye7qPeU&#10;suoPS8vurZvi0uDFY60lGypY9dIPfYcLxJ94r1lZ+JZBQ+K9+lgvZWhw3bRjtE30ZNNnTC29551d&#10;3+MWF/g2rsx6BStXrqz8G64muSptxs7EXpvqGzddf0X59ON34u5UMdYoavli5pHJuMA+sYG+CLeL&#10;I7Oezk033VQuvPDCyoGx2T30OzyhNoaHe+J/4MKO5GN9P2JIRzlt9oll8f13H9AA7I47ZW9w/P4m&#10;DuKA5V7Awd9x123lhpuuLefNPad0jR8dmqmf173fgCPLUUe33otnk7iApxPT1Jv/4mbdW/8845ST&#10;yp8it0Yrd0zcd592+tv7f9+a/9qn9jamHaCDotOBhTiI36Vr8juxsv33/7U7/PCv2rnk9jiMI8VJ&#10;9vYe4ke1C35Ou/Bd9nX0+3k5+aTpZeni+8o3X+KqW21DP3Q4DZF7tN+HT9O3yaUgdwJtA/92H+0g&#10;pp92xsnlpNknVN3Xs6ufLt9u2VR27aYZOoS/GHc4jcwR/QaUo4OrHBzav87I1dUdGs65551RVi7/&#10;XeQi+vKwwODU+S9+PvUkfNM5DPiuvmMMfPx3D7TybO2PfCCR72vd2++Uy6/8VRkS6+l1DG2tYaYv&#10;Zd+CnXPfKU85+gG+2RH3KR4mRvqrPsQf9RH9Jctjy8B+R1Yd17LHloZr0vwEJmHL3gM5r7KC+Fx6&#10;pMy1lfUZIIdMZ0sjc3ToCUdErDw/+oo8Mnu2ybcVxcX43e4neGxl3RI5IvDU2oltOH6aiiOOOOKg&#10;f3gu0JZ2v5Urx/hOeyV3B346MUiMMj7wr0HH9Ctzz5lTnlm+onz39TetwNiuk6kWtv7hs9a60X9y&#10;7SEY8VV5MOzs9B0clQ9zXLY4yA52+k47+Q2brd+Cd08thrvxt76arzZT/tun2S/w9itWrKj4ZK4Y&#10;cZM9iQv70n/Ux2fYqYc6wh+/r419pqWQP8bYITYmt5/1oAPhY54Z+XbGYWW7D99TBjt89ne2GH/g&#10;lud8OPGFo7ZXptiaz10ZW32mn9BWtAJ9N7l/9AWaB+N6YsA+WHiG8714kRqQfM4RH9vbRp3p7tgC&#10;I+1sVxZ76FGM9/r8u+++W/sen4eTHEg0Mn7nWr4Da/VMv9GP7b6DBYyMHeIDG1PPoQ6u1158jw2w&#10;TB9NvNNG46a2Ma7mRtsiPhlbsz2UZ+evaZvytRnbN2zYkJfXY3t/bh+/+44r+rzxXJ/yzE9T7jlN&#10;H1av9Dk+wGb+QOvK99RN32aH3zmqp6P2c436+p2/11ga6z/STeaWtnlmhYHcNnzCcyW/oGmFO19T&#10;ln5uTS3jFpzYn8+7yszynCuP7kU85KfaQbvBkZ3KVB4/E6sSw+ynymj3MZ9tyqXHp/lW14wzylYu&#10;bNxDPayrlT7rWmV7lqTZF7/Y4Hr2wYyN2a/k7dGfxeK+7abM9nKV3WwNAg0CDQINAg0CDQINAg0C&#10;DQINAg0CDQINAg0CDQINAg0CDQINAv+uCJgPNTeLtzJ3as4fH1DnV8d2RX6QFqcydtzoqnu4/c6b&#10;yl8/e6/s2t/iwP4eLjn/mvPL5rC9748/xHN0jZsQ89yteequ8TGnG9qRyVPHl1tuX1je27j2B7Ux&#10;yssykw9kB47YO5bm19kvpwnun07Bbk0Z+pjR8Z3cGa09OId4n96aOv07ji4dsWYEPYTf4UHs5vDN&#10;xeeces7N45DMP8v34d1ttrAr3xddL48MjcyMWZH3ZVgZEBqSQTQXnfE+7KjgLEMjMy00Mjdef1V5&#10;5y+RLyXygASBGxqZ4PJD5EBPsj2EMnLJrHn59dI778LQs3SV4Z3jyqChnWVYaDessWTNDPt55+Bv&#10;gyv4Fn8bfHL8uyO4V0f7+x99WG6SR2bGCWXY6OCrQh8zDM/gfHi8nzukX5lxwqSy+IHby6bPWmtd&#10;tc+XJ2fQVyPTEflaBg3yfm/UK3QJVSMzbWK5/+7flE8+fC/uHPz87ljPJuq2K149fuGlN8oFl1xZ&#10;+TNz/+bv7bgPeKZGZtWfVsaaSoe48527D/C46nZAI4OHwmFlfhRlJE/Rf2C8E905spwwZXy5++ar&#10;yrefvB227Cy7dh5aayk5MPqG5IqSy7NWy5jwA2sQ0UXIKdMx6JgyYODR5Ygjf1p9w/2Sx8mj63ET&#10;tDV+6zg88i3wxyFym3SPqTlJ5GZI7rQdZ7wdrqS3t7figTvjc+xzv/S/s2cfV5b97t6y/RsYhc/s&#10;18pxiJ1Gpn3jm/ixx4NLwnnilWjB9IERnYF52DRh4riqk6EroxHTR+l/6A9w2jhJvp5Y6RfaTb3Z&#10;5txR/fGCNyy8LNYQC+1XaGT27N0WdrU0Mt8FB/XtjtbaUnLm0LbJ0YRDozkTg1wPQ/fQz/BD2Rf9&#10;ze/gYE8uCa/kc/KOM6cfV+647aby/ttvll04+320OtkbWljBSH/Fb+KX2IBDw1P2j9wYYsakY+W4&#10;GlsmdI8t06ZPKSefMrOcctqs6qfuaU97+S8c2GGNpZNCb/Sbm6+LPFHWW2i/96H7s+Gf3bJPul4e&#10;A3o9fSHbwHvsOGP6n4yZ/+y9+l6X+QR83x6H+S9tFR6ynUPUTtoTXvQDUyM3y4Xzesuy3y8tX8d6&#10;ZC18QqMReg0aGTa3l+vcGIJ/NrbQtVhTRHuJ+d6/x4Hq/2LIpZddGJq2+aGRmRF5w04ry/7w+1g3&#10;68tY7yz9oFUjfe9wGhlrLR2DP432FB9HR16as848qTz5+IOR8+aTv8ETvuKJvpJjKK4UB8sns/64&#10;ShqGJx6JdeQif1mr3pH35f0Nob9bWEaN6yljJkyuPpVcZ/qZMnzH39RTO+tzyrcuC40Mn1AncVqu&#10;Df1YH3Ut/xRDnA+O8e7UwOaJ3z/cppEJbPrgozzjm76B980+3hExbVDERnlkjo74ODLG0fnn95Y1&#10;f3q6hIioBW78m88B+YV1uGgb6ArklKHNZaM6qI9dfd3Ld+yloYClOru/3Bl+p6/Z/V7dxAm78yH9&#10;B1SNzNORg2bzpq9agbGPRoZtG0IHYI0TuTf0e2XxUzi7v76cdsGNDdke7uNce9j9nt38ED+uXBq1&#10;jO+OeZ54/Ngjv8OP4835gL7AXrawLTFiOxvZZ4enHV40Cnb1dh3/9ZxmXRbPhvLTZPzIo7i5du3a&#10;qqVwz/R1vgYXR99pO+3FDvHA+CF+66+9McbRBBhnfO/efscO17fjzA/8Leth3PfMZ4Mpu+yrV6+u&#10;ZRtHxAHtxx79kO/4Tvyx7leOv1knx4xr/F5eIX7hnsoxboqvyvNZfdRFviZYZLyisZCrg6YL1uqi&#10;TdxfPfiQOjqqM80KrY3YYYw2/tMeuV6/82zOZnhk3pi8NvtjaoG0sTEeNupgUy9xM/PiwMb18GQP&#10;+5wbYx1hRHu4Zs2aikfiA+fUSWVdle+8vZ/n57wvTQnNDq2KmK1usOQD7kNbzIfUT32yzRyzX8Ec&#10;Zum37Le7Vp6pzCPDjrSFHfxUXMz+rY/zb3ow5feEHoiu1JpW2jC3xC4/59EYBEd9I/9fBp5ws/MV&#10;z2zq43nphRdeOOibaVfimUdl51pL4qF68S0+q0zl04XBi+61bx4YPmsMo/uiq2JDxqxsU34opvm7&#10;ZzkaSvds39qxa/++OW8QaBBoEGgQaBBoEGgQaBBoEGgQaBBoEGgQaBBoEGgQaBBoEGgQ+HdEIOe8&#10;8Sv4CnOxye+N75K7ocU7j+tqaWRuu+PG8tGn74b24pt/CEfO/+bRu9p4CVxI5WomTKy5ZCoXNTb4&#10;rmEDyrgJI8qvrr2svLr2+YPzyq4/3M6AnHN2bs4X54YrqHPpoWcYNWZ46GNCXxDalH7BedPA0AV0&#10;hx6g5s+I864Jo6s+wLpMXbHjw+kHlGP+3O7cvLN5+uRqcBts924sLiHryRbbhg9pZJbUPDIdoZHp&#10;PyT41tBJdIzoKANjH9XZv2pkbrjuqvL2W68GLxxrgPTRyOwKsYO0Mi+//laZN//S4E+7I6fBhJpL&#10;ZkjUZWxn8KORAyY1Mk+veKJs2xx8YPDxOyN3y+Yd28u2PburVub1dX8pV13z6zJ6wvhyRL/grFIj&#10;E9zN4GHxbvOgo2Ptp+5y3z23lE//uq7Wp53PS87g+xqZ0aWjv3eBB4UWZGDVGqVG5t47by2fbMRh&#10;7a26lO2hi9gRmp9Vz71UzuxtrSOEE4Gn9sIrOOIGzOMvfWRxeX/928FpR476fTva8j/sKVsPrAVC&#10;2yA/P55cOXg+vALuY9AQ7+LGuk8TOsuNC+aXv77zcoC5OTiT7QfXWuIz+C38E15Ce9rxEv/3p/+n&#10;rrNkzZbh4T/0LXQzfIrmBffnnq5Tj+QbHaufDI1jtHfNzxIaLdqr/h1HlZGhSZl2/OSaqyTzD+Fy&#10;0n+s4UQ/471m5aiTo3LVTd+xn3z8hPLIA4vKd5vkx8GFtZQxaGBnymvvH/FVff955cqVFbM5555V&#10;7aCPmTQ5fD20IHLnyC9jHSb3gEPi6bM+YMehsUf9cVp2v02+zt9/c/OC8tEH3vOPd7L3hEbjgEaG&#10;QmHb3pat6k83hwPE4cASt6MN3JdPuIfP7ovPdd9sI7jb4ePefCdj2C8vu6i8vGZ13K2lTWnlx4BT&#10;fN67s/KquEx8l7wxOLTMwVLrHTjQyslHRSdFQzT/wrll8ZL7yurnV9V+z2/cl23w4Xd28WJ65KW6&#10;9aZry7q1r9Z1hPbJX3JQf8CmH7/h/3KjPbAeCu5RbIKLPBZiu9j7r94yHii33c9odeCJP4SD9oQN&#10;m7ST9pEH5NpfXVnuvO3mmmOnPY9Mtpfys0+k7fpJbnQB+gl+XRsYt+zwp7m4+le/rO0lrmu7u++5&#10;o/z1kw/Ktogdu2O9pdzEuMNpZAaN6AxNY2gMRgTnP4LuaVg5+6xZ5Q/LltS16NjSHh+d0+zRabIB&#10;/qnr8pmPZP9l86qnHi9fff5RmLE39v3lg40flgW/vraMDX3MhGOnVx+Hmd319vyc/s/fYWxMxaeL&#10;Z7nxa+sU+Zt7pz1s8nlCaOHOOm12efThB8vWbzfFZcFzhz4p88jwGXXSBuKssugD9FHt2K6ROYZG&#10;JuLaRfPPK39+blUEoNBEhm8mPlkO25Tnb7hm+hG5Jvgt++UBEsv5iD7Id9TRURvb3RuO4oK6OGeT&#10;v9EP2GtcHjK0zD9vbnlmxVNly1fBBQuMdrFndyveuj993rx58yrexh9lGfP5rKOYwJ98hhs9gV1b&#10;+Ozod3wPL04z4ZmA5o4/tG/tmLR//8+c48UTV1oP69Hpc9qZTWyEld13MFQ3uIqr4qj6wo0PaVv8&#10;PNvlIfGsJnYYj3Jjf/Z198fV06rQBGXbuI/7K9O9tZE27O3trfw+nYScN3QL8KdtoKtzL30Hfn4P&#10;2/T5tN1n44Q2kQ9l/fr11TSxgl3woM9TRvqG+rLDMdtNGTRaOf62x5nUyCiYrbAwntGw3HbbbdVP&#10;6f/Ypx/CXJ6U9pw27KBNtN5QjmtsZ4edL/Fb58qRWyU1PxlXaARpGNTRmpK3hH4mcz3C2r2Vo02d&#10;8z/tzFfhSJOSdYFN5j/R18QEv2VD2uGo7zjCnyYj1x7KctTLmGnjC7n5PuO1e/XVN/pb+r6/iU20&#10;sfK2eHa2r4znEpo+/V+d+KZ2Z4t247Ps067+Bjt1MJasWLGi6sRgx760zWc7P6UfE1e0A993pD/y&#10;/KFd6XaMJzlWZp2zjo78hL9u3LixjnFy7cjrwgY+oi3ZK/54NpBPkE4udUVwyg1O7uE75eoLOX6r&#10;m/IynvEPtlrXDGbKa/dZdRYD/L39mQRumaMp665cfZzu0bN8YsUuNtmbrUGgQaBBoEGgQaBBoEGg&#10;QaBBoEGgQaBBoEGgQaBBoEGgQaBBoEHgfwMC5mflcli+fHl9t938rrl2c+7dwQ33BL940glTywlT&#10;jy3HBYd+0/W/PrBuySGu8h/hZD7XPKx9ZcyD4xqUL8cLrYHj2K7OmqNDng7rvDy5/LGyddu3ZduO&#10;yAe+L9cm2VN27dl28DPbzQ3nvDOec8mSJXVe2lw1XYMcHnQKnaFtkAvkJz/7j5o35oyzTq250u+7&#10;L/jueO8YB+Fa71ea18ZBmIdXjnl6n83b4yTwP/7WMeSIyOvSUS6+bF55a91rAUNr/nvP7phjDi7u&#10;001flgeXLi0zTz0l1s8IDcXQeE839v4xf95/cGgQQptDn3D5FZfEOhveX435/V3fle+i3i2euIUs&#10;Lth7xd63xfPQCZjf/3+x9ov3+EdHOROjbebMOaM8vOS+8umHeKNW++Q8uuMbb7xR323H46mDMsyh&#10;q5c64g2cyz3RN09/YuyIz5BbRBviY3BEODLlmdNXJn6FRmbrt1+ELebc90cukf3l683bQu+zrpx+&#10;zvllTHdwaJHnZVD8fkgcBw4PjnNg8HZxHBt/e+DBe8p769fVugQDU3bEWkutevGDFsftXWncEZ+F&#10;i3bBTzgfMCj0LFFuz7jhZcHFZ5cNb74QTRT5TPa11nyCCf/xnrx3kfES6qSN8THDI7cQDVLX6MgT&#10;EPvUWDsJpzyvN95/P+u0qkXAxdEk4HVwE+rOBkc5ZGhqBodWZnCURWvTMahf+PyQctY5p9U2pWvo&#10;u+GTcDo4EfjSyOCF+KA2Uj/84xlTp5SnHl5c9n/X8pd9kVsnkCk7QlP01fZvKieWZeOJ0hd8x6do&#10;N5794/LyyMMP1PWIFt16Y7lk/tza3yd1t7g//J775f3FBxyLI3vUM30S5s6zzyy65bqy4R0amVb7&#10;yyO0J/rFrtg3b29xdt6JtjZA8qk4L+fVNwOz4YMDt9Bv1VxJ0RbOO6M/jxs1PHK6TK5rqQ09oF2a&#10;FO1z5tmnxvpIC8vjyx6pXFfydriods4rscAH4ZySP9Mv9AV1Hjzg6DImeP/JPbFuz7TJdc2kq6Kv&#10;PvLQA+WVPz9XLrlgfjlx2vFlVOjfRgYf3x2+M23SseXkE2eW3jPPqnyXdkzOSd9pv2+2zb/iqFy5&#10;HsQx765XH+nqCa74pHLXPb8pn3+9IW5j3Y3I6ROauQOhKj7/uM197WK7vmSTM0CfFAPg2c7D8g39&#10;RH+77ppLa06WDza8Vb7b+lX4RvhHXE9DtSV85R9t7kOHoA/yGblZxCHt5/P8eXPqWk7acHyslXTN&#10;1VeU9/lj6KNaOpAW58l2nC1+0vV8kI8PibFpeMRX2o8R4Xejws/OnDWjLP/dQ2Xflm8Otmu7nXQf&#10;NBfigXqLJ9lH+LQ+4zu5M9b++aWQ7G2pY4UyNgUffvd995aeaVMjrh/KTeT3roUd25QhVsFWP/Q9&#10;/hMvvv6AZoCvvfT6a1UTOS7+NnxM6GtCGzl0FN1P5JSJ66yrdm6MtfLrbNn6dVgQGpl9O2MdO7H1&#10;0PiuLOXi8MVZ9WKPtZYGh6ZOHpmjYizqjPNfXBI51UI/tnf7lu+NzeqnHH1Qn3TeHsvF8y1bvykb&#10;P1pf3oycam+sfaXm06D7uO222+p4I07w68x3ktwvPDIWsSuxghv++sUXXzyY30NfbI8D1oO59NJL&#10;a5vAVrwT/8Wx+RfNLYtiDLs1clGdNOuE+hxhzTV6QlrC1MPobwsXLqz89Mp4vjF20pV4rvLsk/0f&#10;Bv8TG5+j5ZDXgv3qYdyQG4+ek8avHkMTRSs2Jo50kH6jn9DG0CfRB3hGoPWQT4PWLXNztNutPsYT&#10;R1oXa+l4BoAZn4SfduL3fMX3OH6xnrag79byhdZaM9qKVlEb8m3l8e/sQ476pthCeyAG2PhUbp5P&#10;aAD4hPuLB+yjw9Qv+bDy3YeeRv+3sUM5WT+48j96Evely8k8MtpeGewTy8QhtrTbwc+sHSg+sYE9&#10;xlFjuDrluC4eipd0aLllOXB2zjZ6HhoIMcrziXZWlligHdniOzbSmmi/9L2sF5/UXuriOrv2sbPP&#10;9WxTNzjR/tBR5KZO4nz7OJbnfkOH096/8r55PXv8Pdvc0Wdt4FzZtDNyzdB3amtrMNXnsWgD9fV8&#10;pa7WZ+NnYqlnuNSN5D35LtsyP0tvb2/FST2V09PTU5/B6LO0k+ct923PmZR2K4ftWVe20oF6LueH&#10;/r9BfOInbIKhZ2FtL7cL/Uv75vosK78Xi9jALv7C/8Uwz+Tag59ZW1B7wIxv2NTXZ9itjPhjHExf&#10;g5Wd33k+U29/gx+bMw+TcrRdbrBUZvpPfs/uZmsQaBBoEGgQaBBoEGgQaBBoEGgQaBBoEGgQaBBo&#10;EGgQaBBoEGgQ+HdBwJyn+VBzzOaQcW3mxs3RTgw+yLvmx0/pKdMmR67v43rK7bfeUD7/BM9xiEP7&#10;R1iYuzXfasfhyhdeefYoH9dk7SN6EXk25K84e87p5cEl91a9yP7QRrhXzKTXd//zs+/MMbfPM+MY&#10;8p1mc/3yx4yKPDE4oomTQtsSdbHm0tzz55TFD933Pf7H/DC+B6/g3W/vNOOOcA94FvPdybfgofBL&#10;EyePihwxPeW6GxeUd9f/JexszR/v3ROagNABfP71V2UJjuS0U6sWZOCw4BOHhkZmSEsjI7+ItVzO&#10;nXtOeebZlWX7zuBLo17ypqin9221Dz0DDZN3iM1x/+xnP6v8Sv8RkbdlVKxLMDx0IcFTzpx5fLn/&#10;njvLFx8fap/2OW7cHS4M56N9k7dJjYz6mYvHtZmvx6ck35Dl+Jw8vOvxYfgWPI959ywDj3PPHTeX&#10;zQfXSoq2itpt3bG7vPnOhjLvosurRia1Q4ODt+0IfI4xpx8aGfqZm2+9vqx989WKCVx27pKLhN/l&#10;Xqqd1rTQJrDBpbABT9Gukbn6kjll41/WxLX4sCgljOE7uBkaKe8B4w7UHzehrBGhbRkVOquu8E/r&#10;9uDYrWX11hsvV32J/Ac4ElyJ9REWLVpUy4EL/mvw0HjfOTRa/3nET8qRR/9nzUPTr/+R1R+vXHBZ&#10;5TWTl8B36Ic2Rz6oHXCBOA4clnZSN+dwP3fWieXpR5eWfQc0MolLMJj1P/0tN+3Xzm21/ha/C93R&#10;9u++jqVRttRcEjQEz4Uvrlj2+8rHyB1BD4WH8u48bpAdiXPya2xkG44Ir6Pf3HpDaK3efCVMaGlk&#10;dke/gDuNzJYd+yonaH0DbZdlKgd+uLtZM6aVKZNCjxN9eHTk8aBXmjA21oHqjvU6Qg8zsaer9uuZ&#10;s6aXyy6/uNz120XlqaefLO++vy60dZtrvMn6940ViQ1ekzYOl5V+wxb3pw+kjRoxJPL3RA4qeZvY&#10;Qi94+ikzy6wTZpTpk6eUmdFG886ZUxYuuLrcFzzwqhVPlbfXvlk5Tf3F5v7aNXmttOtfdczy9Vu5&#10;C8TXsaNjTZHQUV17Q+SpWv9K3OqARmZv2PQvorqSM+NfWTeYys1kTQu+AEt9i2/Y2YYzn9s7u67r&#10;RiOzO9ZRa88ztGVnC7e/h4/70Telf7qn9/pxicrvjfWVZp94fPUZmq/rFy4oG99/O4o8FD/SL2ga&#10;8Nz4ZWMHu4fF2DTCHhqZ4RELRoYfnBEamRWPPByBbPPf8IdsxcviW5Ujhogn6s+3+FXyp+LNGy++&#10;VHZ8u7mOFWXf/vJZcLX3LY5cIDFedE89rvbx5EmVg3dlGwzhqSyfnYsHcKBtyFj94muvliuuXlBG&#10;hD6mX2gy6REHxm/pM8Xbo475z6oz02/k1zmESwufzAWhPLysWCDWu582bB9/+oUecHToMWhkXnr+&#10;2SButx/kweHCT/Q5e9pHC2r//+zdh79WxbU38P/rvvnEG2sQhCAgnUMTlCYgGPSARwWJApaIN/ag&#10;qKAxFrCSBLHEHoMlNpRzxK6oWLCAZd71nYeFmxNSruZ+3pv3s7efzd7Pc549s2atNWvG+f32GuNd&#10;s+4vI9+SvfTEZn3GOIQfIO+B3B/mD8Ya+iALPRufXemGrvzdvRwgxnJtSTnY3KHsLYEp406kTumR&#10;7ekWV3fFquVl6bKecsKMqXX/Obm3Lgo/ujTyQ/EXYwfeh7Ky3PSpWkm/f+iB32Zc6Pfn//ZHZeF3&#10;4T2YH2g7nWi/+Y68ePgxxiLzrPmxR9zK884pl1y6uvItcC7kCsHlwyWgJ23pL5962KP/935Lv/i7&#10;6Z8pQ/o93cLtyYjHTAepr/SFbPgLL7xQsfuco+g3TmUrVx8yRzUWmYdkjhvypd7tbXPWWWdVHbCj&#10;Maqrq6tyS5RrbGJjY5ocIvTXbJdyjJXmk2uCn2XMyz5mbsxH6vxyH4dH23AXcC36H7lHmfkR2ZOv&#10;oE3aoxzli1tNvgJd9z/kCcG3kIOK/GShF3pWDv93r118E9cjj/RN9sXpwBnSJr/P02flpK7Vgf9l&#10;HyN2+3sHm7Kla/Nglxxrm98f7N5vnbhJ5uHaIE7SlbaRiz3tvej0nTiEV2IcSJ31l0FMxnWiZ/sr&#10;mZtpK3vgEvEjVzms1Nl//yG6I1f/cnt7eyvHCo9IvKcv5ZJT3Cab/4cwxzF/Zz9lKI//u+d35oBi&#10;yIYNG/b/PxgfZRf24L/ulSX+qdeRNlUO3Wu/+Sh/1DbPkMdJh8nP8pnveRfAOwL8XD+i9390ZJ3/&#10;6Hft31sNtBpoNdBqoNVAq4FWA60GWg20Gmg10Gqg1UCrgVYDrQZaDbQaaDXw76AB66vWsL17az3c&#10;OrK1d2uzcEW4NK7MpHj/GE/gxuuvKR++91Y0DY72zx3Kt8ZsPdh7uzApdYzvir0LAnOWX8N+GPgi&#10;eCMnBf68OnCo3le3lS8DO0387OvGPiV7A0Mje/OA83gf1/p/ByMaVnN2yOWBJ6OuiZFv5aLV55fH&#10;Iw8EHCSPXGf22fq1dWhYM6zV+5e5rw78HvYLhzh50cyy7JzF5dbbbyxvvYOX0pHna3s5BAy38+OP&#10;ym133VnmLlxQhh43ouZLwZMZEGveeDJyi8BfvaO+9tpfl74dL0cZid9+hy3ACGEwcHzr3ta6cRQG&#10;DAv8KDgyg4JbNDSw3AULToqcIL8tH77r3eqOfeg89QQLwuPQJvbVFuvliYtYi7fO7937LVu2HPBe&#10;aRRYD3lPcApgVJ5z0jU8IHFJ92xww7VXll07Q5ZvcDU6HBn7Rm3f8XZgt5eU0RMiR0k8D7/NHDvJ&#10;kTlu7Ji6V8oTTz4ST8LLg0MSfA77pMg54IQJwPdgg+rUlpo/JvQDIzjqaLySoaVr1NBy4fJTy2sv&#10;PhHldGRJjgzf9O669849A9/Qjoo/ByY+LHJH8H85Ke6/d1PZ+0WHx5T6pRS4AYwCzgFz8D4xG9nP&#10;CwdswNGRjyR8e0LwPey1JKfR+cG36evr248Xa0viuGzmvWPYClyEjskG12B/JzuddtKsck/kNPl0&#10;59tBQ4ncGIEtf7uvj+AS6XPNo/9nbfhWPp5Gv/pmz2fBa3q39nHywP1wq/CB2B0exf8T63NNDIf+&#10;yckWsPQrL/lleeGZJ0OEDkfm6+ABJEfmw0/3VG4RPgMMVZuSd5NY2M+CX0T/OEp4eqcunFdWLD+r&#10;XBx76Fx68YXBc/tN2XjHLbHv0QPl9Tf7glOHZ9HxFW1Lv6eD5r3P9E3PsDVtUif8DO6mX/CBKV1j&#10;ay6tsbHf0uQJY8q86Kc9gZH/IjDzc4MLcM0VVwYn5vpy76bflRefjbwLsVfOB++8W76K+KH/Nw/1&#10;q/NffaTvJXaF55c+OGJYxO/RI8vpZy4qDzwSe7Dt3RnV7wkf+aZEKqV/ydHUa8qgH8irIcYnDkyn&#10;dMzO7A1nPn7SceWaX68ur+3AW4l9lSJ+8lg9dDee4T841AdXxouUE0IeGBiyPcoqjh6cwROnRa6M&#10;4ArgO1246pzyXPhj7nmV8qoGjrpp06aKP/Nh8g4LvxsWY4Z9toZEPqNjwx8Xzp5Rtty5MbYP+3R/&#10;322KKVbDWcVH/py+zK+0O6/8fusjj5bd9gDSL8IXP4i9je5/+KFyyVVXlosuv7SsCXxe2+C3+D/2&#10;AoGle//fCZs13skfgydobxw5GIxr+rq99S78r4srR+awn0aOraGBlQY3xviDj3jYEYdUburK835R&#10;9w7b9fHOmkfmq28ilsQpNjrF/AcffLAsW7asxiKxTfzBkRk4PHK1xfgzKDgYY2KMPefsfRyZb/XD&#10;zsFHDoafd2Ioi3dOMaty28Sk+t2+AvZd2At+zU7mKvgO/IueYeauYhCds5+4Cfd+9NHQ8z6OTLPE&#10;3t7e2lfEWPGefcQu+LZ7+WKmnzClLPz5vLLq/HPLjTetK4898VB5MzjC8tvhgvGb/oe4Yg7hIDNb&#10;ONPfXOnjhx4ZU+xZxP58Pscw8nf2+Au+kP3iog/Mmz878uL8uvz5qSfKm2+/VjFxuPhfjwt/LZnY&#10;pU2uzbb4pT7IB9VP/2zCP+gfNk+35hzwfXOQv+UPbCuXjfwh4gMbJvcJZwCXkm3xRvV3fLC0a8pE&#10;r+zNVz2jbmWIO2J67df7xlLymTuIGXLnJF9Vm/QhcdS8QFvqfCB+7xnjXXJc+Ioy5B/BZc4jbY3r&#10;YdyUO1Hd9MM2ylOu8VOZOD24PekXfKh5kEeuIHFV+5XleeXlWGz8IldPT0+dFzXnt1mW73BexB/1&#10;kkUZefou+4924oLTJf6G2GIfIjrn983y0zeyHr+jU/MGHBRcMv+PwTaufNbZ5PHks3n1rBxP2Ub2&#10;5BdiqNwydGiuJT8RH0w/Tt3TJe4Hn1JOk3dCf/SGT2K+293dXTkjOOTmBOlXfJUt0i4pm6vY6N0C&#10;PqI8ut8/doSPqY+NxClzOfbNcrMcn+kVr5KMXV1d+8dItlEe39VW+49ee+21pS/mjQc72MN82NiT&#10;c1jP0l/6rM9kJZtT++WN5KNiPI4anWlbe7QaaDXQaqDVQKuBVgOtBloNtBpoNdBqoNVAq4FWA60G&#10;Wg20Gmg10Grg/3cNWPu1vm0NG+8DzmGd1lo5XNjeJiOHxT4igX/NnXVC2XBz5F/58L0Afw5cwz+Y&#10;nqwvO6xd51qz9XLr0TD08V0dDoH9luy1JJeM/R+mHD+x4lIw8O298NPvcLS8/+iT9/9q3dq75vBJ&#10;7YB1eX/aPixy09gvI9+lXv6Ls8rm4DvAZBJbaeLXdALn9d48rgdM0Dqz9Xlr3jAK76d398wvl131&#10;y/LYnx4sn8beNk2OTMDQlSOzAUfmlIV1rwvv7g8KnDL5IEcc9ZPKodDe08/oLnfevaHs+vj92t4O&#10;1h/I8d4Ojq8+NrHGDYOydn5ovLtvr6VRE0aVGZFLY3Vwfx575IGye1fYZx/GqF2Jt8DP4aj5DnHi&#10;19bindb44SPe04fL9scvYKX8xHo/H7HWTh6neye5YFnquO0315WP3493Z/fiInU4Mp/v+ab0vf5u&#10;ufiyNWXClMk1t4H9leQ2gN0eNaiTR2b4mNHl1Ng76pbwAXhek/sg74B9uGAs1vfJwjaJn8DEtOPw&#10;oyKvfOTtGTvimHLe0lNir6VHQ4yOLLgafJL97S8hBwOfSYyj4hPhOzgauGK4GX96LPIjBBeFbndX&#10;O8Vt44CZwunhDurHi4GvHxcYpb29zlx6epkU+U+mTptY9++ARWQfSVxHcWTybi+s3/vn7E6upr1g&#10;IAvnziwbblofvIw3PBUNij0MAl/+Os49wSfKshsi1lt18Qv7zXz28Qc1f8xXgfl/K/dD8Gw6vqPP&#10;dQ7+4/f8Z/PmzRWfJo9+4YTf0Bc/cE82uBCO1PaXno1C4MGBC0efoHd5ZN54d1fFtuA+8Bu+owx6&#10;g934LI/PogVzy/XXXFUefuDe8vKLz5ad77xePt0V7zx/tLPuCXMgph5Y9Ddfxr49u+q+LalTV/hR&#10;9gOtohv9HGevu7u71g170y5+xIePiz2xpk2ZUJb2dJfr115VHrp/c5Xh7df7ys63Xy+fffRx+SL3&#10;yok2RRMPOOks44s6m8fBMLfm3/879/As9Ti0U14j79+PHCHfwdAyc87x5abbrtm33xLsK9go35m3&#10;Pvd9/0kdez79DTYK5+YHbOrMfCjpI/Q8fvTgyEt2UXn7re3xdIcjszdsRcJ/BqGjX/lNYKS5383q&#10;1asrHs8v58ycVmadGPk/gqtmLFt17rLy58cfDnrLrn1+TurOYSyQXyHfwSf7iOi/I4KziceYHBl7&#10;Ld131+1Bsoo9/8J/8kg9wIbly4DdwmD1WW12Tw9Njsyj9z9QPn3/g47P8Mdou/35cFte6Out+VPg&#10;7sokn3gsBjvFDn+D6/t++/btFSf2O3KxxatvvVmuvv66MmHqlBpf7Wd37KiRkR9neN37b0jkH8Of&#10;mBe5RXA0n3vhmQP2s9M2/iQXBmweXp77ddAPjszRwdMcHDFuaOhoXOwbeHbs1fbEw/fHkx0Ho5f0&#10;i9SVfghj3/35R8EtfT32KXymPBTP3H7nbeXWDb8tD8UYtuP17fU3nvd77cr+iz8oL4TYYTwWP8RI&#10;9+JGYsJklItLfM9nyUA/fAfnANcIl8vY51n9XvzxrP2IxPCzgw/3RHBq++e7yfbAuXEhyMU22Rf9&#10;nfzpG/n7f+VVXTie5jzazd/ITx8DY1+/n8mDFvwwNr4mYtiL2/4SMdIY2LEPXbAFH8OH7O3trX5k&#10;/sP25ob98XL25Hf+7uCL8rHwef2aHs0j6ZDP4y65khE/w+/7H7hlMHrjMHt4hj2z3/A9cVkb8Tv0&#10;MTpP39IOeiarOUru08Ou8oYoz724oA8q5z/+4z/qPf4OPjR+Af6GvDjuxQL+YEzzbMYun+nXd8Zn&#10;MUcf4VN5kMeJg0Qe8Yk+6MY8wz1d6U9kM1/CyaH3/v6in+NtmJPhPxgj6YUcTrolj35AXjrcsmXL&#10;ft2kTK7k0Ta8HuWQwfN5Ksf35Mw2k1fuGn1JrMUpMs/Bp8h+pe15rw9sjnkCHhM+PD2ymXvl2O/K&#10;FX/NvnTs2Dz4HB+R48hz2uXsinkeffMDcprnmavizDVz+PAB/mR+SGc4vcYfeVP4RebhUaa2ap8+&#10;4zd+S27+zB/xa/Qvc7tmvyavz3g8yvQ8Xep/dMmmfCz9TqwSa/z/Dy6/+Z2cb/RERnmYvJ/Ax3Je&#10;RS4yaaty6Q8XyzzMkX7i6tRmcdH/n/Av+lEWO6avKEu56nIq1289g8elLWwrZvbv91lfs+4qSPtP&#10;q4FWA60GWg20Gmg10Gqg1UCrgVYDrQZaDbQaaDXQaqDVQKuBVgOtBv5NNWBdGz4Cu7CWDZeAb1gj&#10;n9wVa9GBU+PJ2ONk3uwTyx2RpwQ+/c9wZHJNGY7hhKlYE7Y+b33WXkhDA4eG1dkTCT/G/gByvuDP&#10;nNq9sNwQPIu/PP9UeSt4Eh9/GnhixXbgOx2MJ9eHqR9uYz3be6F1LTgwOzlqcBTk9Kh7LUXZ9ktY&#10;d8PaA9aAm1gQzEvuDO910gVMxbo8nIZerFvL6bJo8dyy/qY1pe81PJ69cX5DjGhrYDWxV8g7H7xf&#10;br59Y91rCS7pHX6n9/mdRw04rOpAbpuuOO25JC/Gs7E/DbwStmJNfMWK2Jco1rFhPdb1tc3a92GD&#10;jqzv8ePIzFswp6xZc3ndB2jvZ95n7uiniV3058hoB4zAWr41dO20Rs82bGT/IOv48AH6IIucG9b7&#10;4QGehwd4hkx5wmngZZvv2Vg+Dy7JV5GbJBwm/ot8Dbu/LH1vvFuuvGZ9mT5rZhkRXBj8GOfRUY6r&#10;XDvHRnvZ7rTFpwRuelPZ3rctMErI+Vd1D6433ny15lGAb9EJ+5CbLHAnch16xIAyOMobPWxgWXHG&#10;gvLy0w+Fmbw3H5yCEAaGxS/7+vpCd2tqu9iXTpz21Rkx9JgyesTQclpwXO6547ayKzg/JXIYffbJ&#10;B/vfq4clwGj0Ie+Dw0vUPyjyBNlriY/PD/ucu/Ls0r3k52VV7HXx2BMPV7yKDI7EH8gDe4JTwGvY&#10;nW20kc7zhG2cGDkOrg6b977yYpWp2lzOnv15YTrlZtmu9kzYunVrzf3/6B/vq3sq3bnx5nL3HbeW&#10;zb+7s3IIMk8U2cSHfJ6cTz31VMVRYHSwFxiQez7kmvwkdrl308ays+7L1uHIfPV15FQIvX8a+yy9&#10;uP31irvDvbSPL2mr+OM715nTp5R1gd2/+dr26FQd23f8Ovt/5yrXVHKoIitWzYGR/k9mh1jUxDB9&#10;5zNeBOyM/5BBvXTrs322Fi9aUDbe8pvS9/ILlVtxgBzRlo+D4/Da9t7yfuyj8PUXgZFG369nXA6m&#10;P/XSZ+LLPv/Qo9k2/gPb8277hHGTyrGRR2nilDHl0qvOL6/seCaqokcy/tBa//p5/cApBuPo1D6w&#10;D1um12a80M/kkVl/3WVl53tycEW+q+BSffHV3iohKf/Roa1iGswW/t7d3V3xV/bjm8mRwY+ZOnFc&#10;zSPzl6f/FIYJOzXGDz4uxsEXYdXiWLX/Po6MOHRscOWGDxlYfh65m+6/u8ORUX8eeY/L4Z18e82J&#10;RfBIfda9mMLXfRZfH9lyf/k8eFY1MEZBYZUq1e59Osiy/9a1iWHyqf599b1dH5bbImZnHrMhUT+O&#10;jJxmg4dFHrHgkOJQ4KeKS3fcdVt55719fLuQRKxgSzlsjHf0Sjdsp68OiPwxA4InMyRyZY3YN8b2&#10;LF5U/njf7/e1JNysoSPtMNcQQ4wtl13xq2LPuZ4zF0d8PCn2fZoSexodX5aefUZZe92vK1+j//PK&#10;sA8drF6cIBO/MiaxndhLx8ZHsuJQiqc5F/E8vZEDP87Yqj3imN9rlzJ9Rzdjx4+qeeeae1HJV4XL&#10;ar5hXJRjQx4VPAscVLkyens7HKemjdTt0KamPJ1vv9+/ymGjg3FkhgQ3eHDswThi5LHl54tOrhyk&#10;nR+8ExVFjrrgQrIvTgi/l5/CeWXkJZJLQ3s2x1xty5Yt9Te4G/yreWi/QyyTTwOPl78bC/g4f9fv&#10;3Rsb9CkYPF6EMQiniB30GW1gK9xpcYMtPK/fsIdy9WnjoPkd/kMzJ0eOo2QR/9TjOfWaD7h6Xj5A&#10;8yj+kRwGtmd3PAHjljkfmfkAX8p5EVncK8fflIu3QE94Ic2DjcnklCcEjwb3Rz3akuOdtpKDL5s7&#10;8CW+w2/ohd75qfxR5uf8m25SL9roVC65xUD8ob6+vgPG7ZSNzcUnPBXPaYe2KjNPevd9fnb1G7bU&#10;Bn1NPBB32bD/Yc7Iln6rfXTmefbPGEiHdGCcwkfBMdKX8EfwUvCF+DSbkNNzfp96Iws7ynHDd5r7&#10;BOEU4aDg9JAhuVBspY/SUY3v0UZ+wI5swLfcay8/MI8158dvslcSX20ebCy2rF27tvJL/L6pT76j&#10;na70oE66w0Xp6empV5/ZTt1+o31+p83aqDz3xhN9k34ypmQMceVnxkJ5x1IOdSuXr6Qs6Tf8CN/I&#10;Z3O2/J3PbMvf8C6bebKasTj7W1Mf7X2rgVYDrQZaDbQaaDXQaqDVQKuBVgOtBloNtBpoNdBqoNVA&#10;q4FWA60G/t00YL3V+j7MCq/BmmyuscIW5dE47th4P3V05JGZHXlkbok8Mrvei2YeiJccrN25hutv&#10;1letY6sHJm09H3fFPkhybcAh615Lgef4rnJnou6pkWNlSc9p5cKLVsU+AVfV/C+vvdEXJcLHA1cM&#10;bFAbrNmqw7qu9zWtO3t/Wg6ZY4OjMGHimHqOCV7OzNnTyzkrllUOSr6TWQuLf/IdWLlSrK9bM871&#10;fNiGtWR4izX7JWcuKPf84bby8e6d8SR9fIeZ7olNhXa89WZZH/jTiXNmd7gxwf3AkZFP5pjAKHGD&#10;xgW/BQ4n3429oObH+94rVi6v+wx5h9Z6NZxAXg6cCWv21vDr3k8jY++M0J33+KdMmxTtvig4MltD&#10;Nd+9Jw7XyrXt/nstWYtnb/iANjrd0x0fUDeekPdcYWbe2fUMnTgT/0oMJb+nN7I/+cj9AUd/EvsT&#10;7Q5DBU8qQOCPd39R3nrvo/LbDeEHi35exk+etD+3jhw7A4bEPiDKD07RT+seRcNrTqErrrq0bPr9&#10;XWXzlk1l/Y3XlQtivx24AewFBgNbUC+7sA87HfnT2IMqdC6PzMozFwZHJvLA7Im9mr78ouwJ2kZi&#10;DWwu1732KUeZtR+Ez+NJ/GzQT2suiktWX1C2PY9nwPc6/hc3lWth3wd7ocAd6NDzM2ZNK8dPn1z3&#10;VuLrsyLXz2ndp5Sr433+HcH7UD//1U/kgoDrwIfgafb/IId2wHG0iX5T164DY38T+4CsX7+2PBp5&#10;GJ5/+snyxiux18qH0T+//a5/8gF4JtwMPgkX1gdPnjuz8lCmTZ5Q9zKaHfj0sjMWl9t+G3u2PPdU&#10;lS99Rzv1X/J1B8ZE59oJX0y80XdwK36BA/Dc1sfKnsjpEqSEav+9sX8Ojsyu3XvK08+/Ut/X9ltt&#10;SzyI/fiYtos3t918Q/nA3mHh03s//yTSd0TujMh947tn/7K13PfAHwLb31B+/4e7y8OPPFCeePLR&#10;+v0r21+smFFTfnp20rnz7eC1wIUTD4NT0qt+4Dpx3KhywapflK1PPBLUGHhw2j2uwUN689Ud5Z7b&#10;7yjnn7uirIx34q/99Zpy7z2byjNP/rn0vhScrohJuHf9+TAZq6LAH3Q042uzDnjjypUry9Qp3ieP&#10;vBJdx5UVF5xRnnzmwbCEPWDCCN+Fqh8kAz06XMnAp2GW8Ei2hM3xYTifuAIHpFv9bOYJ48qN668s&#10;777zapSwN3wj9qjZxw/5ZzkyvYEnr1mzpsYb4xffUafxZUrsbWafpSEDj6rj2C9ij6xntz4RbU++&#10;1Xdyw6LxG8QU8on1x8aYNDzGI333uNhzcHTkSjlt/pxOHpnPPtkfV7U//UwsyRwnysmxNGMC2fi2&#10;WPPwlvvK3t3hV6HCbyPJEpPwsM++Dg7DvjLTV5pX906+5do8fNbf8b/e/+TjsuWPsUfSueeUsREb&#10;jTk5/uAhGnfkyMHjw0s946zFsZ/Q9eWe4MrJ6YKLAKc27pCZ7djQvX5/dOR/GxBj2M9CT6NiXB0X&#10;4+0pwXX5/V0bw5zf7TWU8pFJnFyzz172WsSTdRqrjfv2H8TpEDeNwbBpOSXol28Z3+WXEL/4VOrY&#10;57lz5+63f+LN9qPCqaGrtBEdwdHxOoxvbCNusY0zx4+fBQcIr/aMs5aUPz58X+S9+bjmYPko+JG4&#10;JsZFXAwxP5/j1/yQ/9vXcHPwJ/r6+mr8ZRdtaPbb1M33uWoPneKLHGyvpQmhX3v9yZ83eeqE8qtL&#10;LyqPPv5QzSWz9eknKldCnDDWsLGrWIhrqv/gZNApH9BWeXf+FmauH9pLCfci/UMchcXjveRcwRjN&#10;VnKk4VHA9OXrYwd/M4YY59TveffKYyM6Jif747Q1fT/jkHFuy5Ytla/DP8Qe5fAHZeBAmDuxMX4C&#10;ufw9T37w4x//uBxyyCE1fnneSQayeL7Jp+Jf5lV5kKkpl++N7biYuQecuKg8vutUrrb5nr5xlIzT&#10;eCK4CvSfeXTEEzFOW1yVoy2ep2dzBzlncm6hfrpxkosv0rf5pLbrz+YqKY8rOZz+rg4+TU71OP2N&#10;HDg9cu402+uenyQnSNtwMOjfM/xBnWxj3qAO81s+0dPTU+2WXCCxmD9m7hhtzNwoyhWj+Y82aW8e&#10;eEDyu3hOe/iUOvmOuviZZ33HlimfNrKvz8onnxP3zvyQHR2pT/fiiLrYTL9XLt9Vj/LoLnlNyc+i&#10;P/rXZjLRv7bRtTbzS/d8kn6Ui+8jXjW5QDm3dxVT+CEOkPKVqW7lKIMs6lAm38m/82220efJTFYn&#10;ubTZHlbZt/rbWfvbo9VAq4FWA60GWg20Gmg10Gqg1UCrgVYDrQZaDbQaaDXQaqDVQKuBVgP/zhqw&#10;tmydF5ZjzdZ6aq7p2mMGP2bsyGGlKzAsGPpvg5/wUeBDHTTv77fc2m0e1nC9h5n7UFi/hT3KHQMj&#10;8y47joy9H+SUwZE5ZsjR5cijDi1Hx54BfmOfGnsGXHv9mrLtledr0bn2n+u4MBxtgblMOb4r3gWP&#10;/CTxPKwLJggzUo931vO9XevA8HIcBc/KtU4+68nWj63nO91bZ7aubM35gtXLy5+feTjksD6/N/Kb&#10;fLYfh4N7vtTXW65ed32ZcuIJsY9Q4Ilxwii9wz8k1rGTG1TzFARWiSNjv6lxkfOGrOqzji83fL7b&#10;ne//qn/wyMhVEvwY7/FPn3l8kUem75UXQhZIqzPYCYFZ5OE9XeVYn881cldr5tpkbV27+YB7bXVv&#10;/Txz6CQe4zkyON07/R62YI1fHv0Xn32ylNjXITkyoZLyxd5vy2ehrgcf3VpOX7a0HD9zRmCs8Sy9&#10;xF4gsFt7UflsfyzvwrtODNvPDM7E9Ng7hS0HDDyi4h90lDKQlZ18JsfgodGeyJsweezwcuHy0zp7&#10;LX31adm758vKkUleAZwR1gPvhG9ou3LwY+y3I5eSe5yS36xbW3ky9hvj3/wGJwBuBxdlL/XDg+Qr&#10;WnL6qaUrsHp8H5jw0rN7Yk+tjeXDyMWUuI6rd6/XBHYMO9f/2IM+nYnfJZ7BXr778eE/Dj8aXPHk&#10;hYFNLz9zSVl31WXlucceLl9/uDPNXjEO2D282XvbFf8PGeXHGRW4tBxRXWPjPfQxx5UTgpO2IvYi&#10;u+U366pM+a6/qzw5MFX4SWJqMCVn9g3+AWuB2b7Z91IASnJ2BH8tcP8v9wRHJZzgk8+/Ls++2Fv7&#10;GQxHu1yVmT6vjfJW3XrT+rq/0n6fjhw+8so88uCWcvLCk4ocTPoP7ps9y44Prhh8/cToD/gvclYk&#10;Ji1GsJk+4d474DAlNk9si15hZPyZbs4M+/3hnjs6PB196pvY5+uj98t7b71WbrnhxtD5WWXS2HFl&#10;1LDAvbpij7iT5pZlPWeUC1euqhiTfY/Y1j4IDrKkPPWLH/BPM49C+pLi5C3wzvkJ02dGu8aUsRNG&#10;lNOXLiibH7g9OGrBn4rgFJS1f8mR8YU+s130il/RFZwjemTL9Bf+rH/Q97QpI8vaq/+rvLbjxZDo&#10;yyKPzH9nryW2lLNDvPZuPl6WOsUBfRHHatL40WXAkT8pA396WN0z66ngUH39ZXD2vuaXHbxTG3Al&#10;b7311soLJJ84ODj6/LCIyaPHxv4oEXMmRD9ZvGBu2XLnhvLNJx/uxw6Vk/wLfA45oPQB7dZObefj&#10;rsktE9Pvu+d3Zc8nnzJH+Srasid848voJ5/g8Cn0exxsIK7hhCjn6eefK1etvabMnj8vcnNFXo2h&#10;wTXYNwZ1xtzA62P8OC72lNJncPjmzg+uUYz3+iTcHaZMdn1Dm7Sl8gwi9vx0aHDlov+Nrr8fUebM&#10;ml42xn6Me3fLZdbRS/oIueD3md8BbxU3x9g+cXJgszHu2XdR/q2hoXv1wbmNJfgm69atq7wKPAJ+&#10;JU6L8+xtzDFG8S8xRIwSzzfHeJ77NDX7iJgvJ4M9pDwvbmmbOuHiyrVX0eDgrk6O/daWn3NWuenm&#10;9eXe+34XvLzNlatLjuQaqJOOjBvGAFe6E19wBsyx0i7pK9/DvH/1CHvDxs2r+L96tYMM/Db3m8SF&#10;mhX9Af/24l/9slxw4craZ5JzS598PvurMvJkf/njYPR0yZ7NuR2h+Bvb4nTg2uhDbEG3xjPysJfP&#10;ZKRfdfns9Hs20D/c8z3P06nPZMGXWBNjJJ6Ved7B9Cgm5jinXnWyTV6Vz8Zk4CPGae3Ofsr2/Nv3&#10;niGD3yuDzDgV5PS37u7uum9RMw7TTc5F01g+Gz/lSzHHTl0oR9mu+tNhhx1W78mirclZII/66dWe&#10;PLjLZPG9592zkTmv8Sb3LlIvHaU8ZDM24DvTrzPtoT10nafP7ENWp3t2cPpMt/ocHg9OSvOw56lc&#10;PmIwuchIVnVlvZ7Xbt9n++menf3+kEMO2c/bEAPYyzyDnrIscd+8DS+q6Qti+b333lvtm76lPWRP&#10;+2eb2Dfr1Ubtp09y6Bt+p5/jLOHIqEccacYS38v5aG7NvmIC38KtsTdW5rcit/JxXsQme17h+Oi3&#10;5iDm2X7P7qlnOhT3zDGbe5SRQ99n2/Q5PE/9lK/waTpOXhI9pE3ZoCvGSX8nj7+R2x5d+NPkUz9/&#10;ot8c19WTR/M+v2uvrQZaDbQaaDXQaqDVQKuBVgOtBloNtBpoNdBqoNVAq4FWA60GWg20Gvh30oB1&#10;Tmu91pithVrzzzVV68R4MSMDW5mAnxL41awTppYbr7+mfLjzrWhmh4Px99rbxFHc5zv21v8rPgJ3&#10;DJwMzj0uOCGj4jPMDHYH24HpHBfvlMN3YGhwcHje4iWL6rvuMKdc/2/KASOwRo6j0DVpbMXdYH7q&#10;Upb9B5Rrbd76O8zBWj6ZEieyHm+t3jqytWt/S8wGhkFPV19/ael7HScFohl7Vn30wXdr54F7/mXb&#10;S7Gn0NVl4vFTy5GDIuf/MfG+8j4uCF6IHDcDBh5ZuUDe+bbPxKTA47xPj9djnV5d1qq90wnz954p&#10;25DryCGRX2R4vH8a7VpyRnfk6Anuhb2A2ObbvVUlqR/XZ599tnIXtMfaP9zBurl6rKtbO/c36/Xa&#10;61RX4jB+Y+3cc9oPb/B3n530oyzr/LDB3peerbrZ+0XgwHB5ksU/e+J87uUd5eyVK8rMuSeV4aMj&#10;j07wY+p+VEM7uWRguXDbwcFPwS+R60CuHZwZe2DgRajP+j4dkUvd5PAdWUeMGlu6Jowv0yeNLv+1&#10;sqe8/tKfQozIJxA4NDngennY+yFzB9EJ/Rx95KFl5LB4XxlvK+ocEz6zcN7ssvqCleXaq6+oe0/h&#10;Ing/HK4Bb+A35GIfOYLmzp9V/Y78s+acWK5ff015pfdFmqj9Tv3w2i3x7rvcO/AaHA3tSX1qC3zF&#10;qY2+V8/gyCN0dORxOCLw/8MP+3EZGvkyFkeeiy0bbimfvfn6ATgmHCuxezbTPtwBOXJw4PBj5Iw6&#10;JnSt3596yryKR+MN2OtBbgxYjvrZnW+QEWaV8qZ/wFvsP/D+W/KDiBORP2Zv8JL27tN7uOYLr7xW&#10;fVG/o2+YDdspk/1cBx51WDln2RmVD4MX8/67b5QXInfMlZdeXDk9sGs5ovQV/gBjFzvg67BtNpD/&#10;AHbE/xPfSjyNzWFC6UPp02ygDxz2n/+n4AleuOqcsiXy1Lzy0l/K9peeK48//EDdd2vRyQvCtyaX&#10;sSH3uNDnuJHxXv7Q4IwNCc5AcGboCt4E44IbOsiRmFP94gf8A6/Oo4lZwczZ+sTps6KfRtwcP7ws&#10;WjKnbLz7hvLOztdChmCjBFfthx45fvQvBx4MLxSr2IAt04f5Dr3UGDpmcLnsklXl5W1Px/5Yn0d8&#10;CNwvChNNP//mn5Pv/vvvr3th2A9D7gJ7PME0YfXyPvXEGGD80nfZ8eUXIiZFDiBcp+aBwwSz5Lv6&#10;MV8cFOOEXDJ17Bg3qkyKfrHklPnl3js2lL273j9g7KELts1+BiPVX40n2muscc34gOt4960byu4P&#10;dwmNYY/IBfBN9JMQ6ou40oEynfzVqfw8U3bjqvG7idnm35S1I8bCDXffVZacdWYZ0zWhxlj7LY0Y&#10;O6byT/WbSVNib7yTTiynxxiy/JyllSOjD+nvuE7wXHg4+Z1ih3YNGhEcmdARjsyYOn4PKzOCn/bb&#10;G66NPaQ6+iFXzgPIjqepT+oX4qMxUGw0ruN0GP/Hjg9eY+Q90Qfp7Sc/+UmNi+zCl1zVT46MkT6L&#10;a34rnpCdPZt54lIO+qFPtrJnE1spy/infOWwP34tPdTxJsZkcxA8ItxbuW7I4bfs7Dky8Gux0Xd4&#10;W+KmeU8e5izi/b/ykFsCDwf3SAwjC3z/iOAX4xzhBA8P+XGP6RxXU5xM+V310/7jKP3D+/EqzT+a&#10;XAhjp3bwzzy0E4/SfMV4mGNEjmliQFfEefWwm3r97dBDD63cE79XZ+qQHenU92I0ToQ5jPiZ/ULd&#10;Gc/d46vgiRiTcZQ8r55sK39yb9whi3a7OtnsRz/6UeWqqM9nY5sxjrxpa8+TUw4Z3IWD9T2y9O+X&#10;uJLGG7ZhJ/rIMTNlTP9Tn/ar00mf+FziujL4Kr6O3+DOyMkjFjZ5FGTQ5/KgJ7wwfuI5eqYfvu9z&#10;yuCadZPDqd/n3Ipu2EQb6AC3vOkH6uGTYrA+oCx61w7tVb46nfSoHL/R9vze79TDPmkLvuJ3OWc3&#10;NzHWOLQz/SD3vZR/x7PyAuEfaYNyyaEubfAd2Zz+lvXn39mefOJE/9xF7JsHzhb946joM9poDsxn&#10;zeuUYR6tTnly/I4tcG96enqqHdiULcUjcvn/EnP+3t7e/W3Lth7s/32M+zjM2kFvdKU9ymVr35nf&#10;q4MMYrDv/c6c3VyWf3l3QP24PfJ+Ztzsb+Nse3ttNdBqoNVAq4FWA60GWg20Gmg10Gqg1UCrgVYD&#10;rQZaDbQaaDXQaqDVwP9rDTTXwvvLAlPoj8vmerLfesf5zjvv3L+XjnXzil0HrgKzgl/hJsD4b/jN&#10;daVvx8vxzvt368PKaq6fZv1kauIH1pi9Dw4ftOY/vmt05btccunq8svV55X5C06qGA7OzJy5M8qS&#10;0xZGroEJZWi8Vw6/x9FZftbp5aILVpSLL1xVYNzN3P/ZRrJYJ7fmm7n/c63YOnXmypenRh4b3BtY&#10;nb2PYEe4GUcPOjK4GYfXfDZ0ULk6gcfj8iw4ZW5ZEXuwyCECp+6PedGHdsPm5bW35m2dOtetrWHT&#10;sSscxnq0tXyYjvX1xAzkH/GOvevsk2ZU7BJ2KP8MXFEZnrXmfcstt1QcHjYBv0r7ksO9dW57sMA7&#10;E3fAxZkWmOYJM6ZWHchhkzydyjuItXNr+nSnLqfPZKZDPIQO7hY4S+BwMDl6W9Jzarl70+1VDvU3&#10;fTN9gozW3+VTgEPRBbxE2bnvBb87NLgfhx1xSM05RD45BthKzpB8B55NPQ+XcJ84vN/DOMcGtr3q&#10;/HPK0/LaVBQ6+kPkI2ke+Z537mvAHuRht+RuqKOJO2S+H9gun5HvBq7Kr8g5IewmH9LAY44qOFAr&#10;z/tFuf/Be8sHu97dJ0eHH5PYIl2ol75h6dkO9WoXjAiW49512MDIu3N41HVk5F04Jt7JHnh4mTRx&#10;RLzbfXno/q0D8vKzw2OPPVZ5KfRWyw5Z5S7i83Lz0Dc8mMx8Y+rEyLkf/W/6lK5i37UxxwWuNPSY&#10;euLOybMgLnjeqf/w1/Oifz786IPV7/TF9EX6di+fFDwHjs0Xtc9VzIFfwaW0FU7lO3pZunRpxV69&#10;Rw/bgfXIQ8U3Do18OjBrduC39A0LhlFt2rSpxoK0ddMX9V14qne12VVfontn3rMHv4cl6Zd0l/2U&#10;fH7HZ7XBc37HZ9KO8GV+jiPTvy+kTN/3qrw8mvFXnNWu2TPmB78rcOAxE8pJc+aWy6+4rLzx5o54&#10;JHKN7P0kH/3e17SrK8wuD5ievEpsJTbRibiROua7aV+/gS1m7NamZllZZv9r4nab9+X9kmtEbIPr&#10;qU/flUdm0YK5Zca04P0FB2zVuctK77bno6jA2COXjDLURX7xyD5i8Ez2dB47+OgyL8a8Ky+7uNxw&#10;3dVl+dLTy/yIw2sjX9e7ocf0JbIbA9K3jaXKGTUxeF/jIgaMGB7xIPJ9HRPjR/Co5pxwYlm88JSa&#10;48TY62hinllu/cMP/Ids8qThrBmH6F2cxFMVq3A09fWLVp9f/rz18XL7HbdGrrbZNZ7jGRiv7UHF&#10;j/k0n+fn7GlcxGXFaZHjTf+Tx+m6dVeXDz58dz+2mjFfU4xP9AP/FceUp39lnNWPxAD9ir/4zBZ8&#10;xplcBd/ju3Zyr3VyphwdbTEGHT99Ujn/whV1XoMzkb7VX5V8DW/BPAFGTA51ivfaSCbtJGOtb9+V&#10;POInXfqdWCQupF7ELDHq8ccf38+Ny7rTT/LzD7k2+4lYJn8KTJ5txVNt0hfoUzt85zM52VLM7Jwx&#10;rsU4QJ/GS1xUYxiu2RVXXFF1RI9iDF3+Pf8U27cE31NOCvEy7crn6Fa9vqcj+k7dksmZevaccYDM&#10;+rW9ivr6+mo/zf5Gd2Rqxj57cYn72ps+pF5+Y57B59TP/8QM4z0un7rTx8jg8/joq10hx/hRkfMw&#10;uI/DBg8pXaPHlFPmza976+F74Q2lf+n/YkrK456PuTrlG8GpwREz5nQFL0c76YZ8/Mo9G/EnOtIG&#10;Ouru7q58K30HR4buxLie4FfIISTmquMfHfKq4VHQDz2k3tVJT2RQrrHZ3FW/J6P5Ht0lT4ac4onf&#10;4aro13ngG+KPmP/iVuEtpg20xbPapTxns0/7G9nIlX7rnk2UwSfFJHOZ/vl7sv7Mq4SfQ3blp9z6&#10;rbkVObQ15VG+eukcH9A44pmsUw6g/hwZ9bE1uzv0bfrF1TRHWDRzdlky9+Sy+KR5Zc6kKWXyiJFl&#10;5oSJ5dzFPWXdZVeU+26/q9x89bXll8uWl1NOjH3Oxk0oM8Z3lQXTY3yIZ4zhfCz9SR3Ne5/VnTLI&#10;EZR7XGmP/5fgZ3iO7Eh3bCF3jTw/dIh3xQ/pGD902bJl9Xf0Iq7x1eT3qo8/9///Hd+3R6uBVgOt&#10;BloNtBpoNdBqoNVAq4FWA60GWg20GvjfqgHrWH/v/N8qdytXq4FWA60GWg38z2sg13Zh9NayrXdb&#10;K7f+bv0cdoZnIL+Le3ld4F+9r75cIhvCAQL+Ldyk+T0eAjzKe6DWYPFgzjhrSfAXzi09Zy6u747j&#10;XeCAyPkCo5fjAjY/K/bYgVHKBbC0p7vuw+LdTmvIecAIsj74kb9dcskldQ1Yu+C1TvwcOBI+yIxZ&#10;0+p79LgBsCHYuvfE8XRgf9qOM+BvPnvX/uZbbyxbn/5T5cfABvpjE2SAm8CtvEcOj7FWDx+ydu0k&#10;Dx1Yn7Z2bS0brmp93no17EDduCf2XeoKeWCQZHEluzVsa/re+5TrA1/IennqIPWSV3ggDE3dZMAx&#10;YIOTF86t+XbwHOxn1L3k5/WkI7+FMcCP4AXaQT4YB5lwP+gMRwTmOnXaxLLmmitjL6wXKu7btAk5&#10;yOY79nnuuecqBqfNiZspn/9pF66DHDL0MCf2OdLmQcEN+s+f/KjutUQ2GFrzpM/kMfi9HBDkxJHZ&#10;+vQT5Ws5JMJ3d3/+0QF4A3tt27at7h3AFsqEkZBHmYmD5vf0h0M1IOSDzeIsHTMk9ugIP8Hh4U/H&#10;BE8Gh0T9S88+I/ZY2lBef7Ov1k8GB30kPu/dXjrWfuXDcxI/ShskjudvY4bFO/KDAtsM7H34kPDf&#10;QUeUSV0j4p3nXwUe99fvHvcFxsgfYUfKx4mBjeLH1FwZXdHW4PXIvYTfM23yhNoH8WPsWSOnihwz&#10;+Ab2Z6o+GJyttL8YMWPmtHL9umsiRmyr7RNjMs5ke2FbsMWNGzdWzk5ilGTiV4nfwTQT3+If7MAe&#10;cDT41uSpwUEIH8ZfkxvBPm30jfdlTxGcMDGn2R/cN+Vhc+9q4+HwJ3Xrp+7hgvA0WLj62MbfyUj/&#10;5MlnyK4/6xu+h09dEPtNwQ9hV/8TuFJis/TavJdLwL4opy3qKRPGTSkjR4yOmHdCYMcXlpdfedGv&#10;Y1+4zt5Pnv2+R+rRtdm+V199tXL2xFq+zGfFM5gnPaZPsyO901Hm+xAbMv+CfpH4n3jhb83D72CX&#10;csjQtT1ExFL2UZdxY0r48Tj+HT5y3oqzy/Ztz0URHY5MsyzlyzsiVnue3HiZxiBczWUxPuHLyCN1&#10;54abo+Pu2a9zMqZsfFsuDdj70NERJ0ceV/fWG8yvw3+mRczuXrCwrFi6rGwJLkFyPGGPeaRe8/MP&#10;uSpLX8MlwgnQj7SP7o1z+q6+jlNy3wN/CA7s9XU8EMdh4DBScsqFZB84z/N1faP2+9CrMcqYJJ7I&#10;g3b12qvKW2+/tj++koEtXekJt/Xyyy+v5Yvz+huZ+AX/qLEp5PO5+Z2+Bb83fzBm6Pti7+FH/mfl&#10;dODcnhp7Ra2PPDZPPfNkxe3ZlX3+1gHPt0eQGMBm5FE/n+2Kfizeizmu/pZjLj2Qw+l3YoP+T2c4&#10;DPagEXua3AHtb9r5b8n0fb7nd/J54ATSrVwuxjFxyDjmzHE74xqOJ46McQrfUfy2B6Xx/9yVZ9c5&#10;ofw0uB15iDOpT+052KEv2wNNrgz8Fn6TvB06YtOcT/jM/uQ0L2Nf+na9LHKU4H/gHYhp2ceadbKv&#10;tqdceBnGODEBH6C7u7texQU+Iyb5nn5g/3Rm7oQL5Df0xBfF+amxd96kccHzGRH6+1nkwPm/7J2J&#10;u47l+vf/rfc43uO3j73f/WuUiIpCMoUkmdpFmSOpTBEbibIjJZWUWRKFlMiQeShDpsxj53t+rse5&#10;nmvdnrVa0o7d/t6H2z1fw+eannWf3/u8XB/T9+leNnPav2zNyi+S9pJ6nS+kMfjk52Of+sB4QJzo&#10;PkkfWiZ+s0TctAFW2DD2ULfIDzohuKKHpo7h8wN/iYxh9CMxzrElDZRPXkbso6V5//33k4aJOo9e&#10;gt/krPShlBf+9NDUUfb0ifiD4W8D6jrjHSv1n3KkTeAzDB1eLHmc/OZgnMfPDflFE8nvXPJMGJQ1&#10;9RLebGln6EuoC2y5j3ZJefFbPrRS5DEfc9iP/MOCPgZtCP15cKVdw5WxiC0aLMZxVnTZnKeO0E8S&#10;F39fTJ48OdVB5g+M+Ign8hhxRt75zY/2hDo47sWXbcLwkWn7Qp9+1st1qk919jkxez1jY4YOs5cH&#10;DLIX+w2wYX372wjXyUwcMcpmTX3Tls6Za2uWLjPYxRyNET5pyNtBaLC4TtzUK9JN+UV9Ie389sdX&#10;KHNCoSOj3qLPRMdHHtG0oS1DY0M50RYYT5d434/uLZZfq99xn7YiIAIiIAIiIAIiIAIiIAIiIAIi&#10;cLMQ4G/32tabJZ1KhwiIgAiIwO9PALtB/g6X/Xi3m8eGPxTeu/PumnfU2Cx4d439HL8p2M+xpbTv&#10;2MYmvTbetu9El1LWyMQ4Q9j5Shz5+1x8u2DTxEbB+/ZOj7V3e1wXe9ptkD1cp4FehbkM8NPS37Uz&#10;+AHAB0Dnju2sf5+n09wZ+I95stvj1vTehsluwDvhyBNxFW1Q6DB4B8z3kdhjeaeP/RMbDJoFbIJo&#10;dPDTwrfwxI9m5MmnXK/g+cfmzjfV6FTQ8cz1+YwOHzmQ8k9cMI74yW8sMMG2hP0X7UOyuV6x7fOu&#10;Hs68p+fbTb7XxRbBe3VsH9jZuAfmfKvfwm1ZaJXQXqAHwA445Y1JyW7Au23KDttQLMUy5zw2k3Xr&#10;1qV34dj0sL/c5nP08N1/tx6PWxvXG6CN6D/wWXtv9kxbtXpFsp/09e+USSv2A9JE3cCegX0EHzzM&#10;5YDvGFZslviQWbx0vp0++3Mqi0p1kHOw4x09Nh98/5NnbBnYg6q2nle4d+n6WNKYMMcWPgLwpdO1&#10;W2ebNm1a8nHAe31scPDENk7eSC8221tu+1vS2jzj9QffJpcun3MaXmY+mwlMWPMFjtiQsO9RZtiD&#10;qCswY8Wuw3nsOehJ0HJRPuinsBNjL6aM8K9Q8mfygNeb3jbrvbddn+C6ofOnUvx5+6He8l1v2Pdh&#10;QPpDDxN2YvLHOexmrPVuvd3u+F+fB8Lt1Q3q+b7bipvcd5eNGP6crf1qWcoW+Yv6CXfsc3yHjU4G&#10;/zrJ/41zouzQmVAH8AWDTwF8xjTyun9Pfffp4lvmm7rfNVqcb9ygXtLW0EZ4lnmPev6jq/1z4lj7&#10;dv3aK3ksaYAi/uBMOrDRYNukfVL/+W4buz11jDIkf9gNYU8ZUO9gzjbKJeodvg/gzbxc+DVCjzR/&#10;wdyIrto2+qr8JLYo2il+Myhf0sBKH0hdZ+U89jNsd5ynfCgnroVmB9sq99GmsTXS3rCT531gHu/1&#10;7uftHKaxBNeXh/n37K18jpy7vWz9G/XnBg+yr9auSnX/wqWyH7B47lq3Ua5s836X7+3RiVCfKTvq&#10;b9idYQUz+hRs9fTHfMu+YcOGatFj+46FfOY2UM5jB0XbQH9J/4qtl/4TWy5lQ/25v9Hd1rJZk6Tt&#10;6uS2/8kTX7Uf9+zwp52V+5HKmaETpR/FJkudY9uxXStr52NCu1buP8g1Yow5jEfvzphmJ4+VbPak&#10;jfxHP0K6sVtTl+o19j7A59ar5/W5vrfdez3vj/jcXL16uEZmwMBkz4z5OuJ58hZc2b+eJfJH/cO3&#10;AjZT7L/oPGhj9FfMtYQuFR9xo8e4jXxI/zTOP+pjM3nANwn6BNoIOlrsptir8Uvw8ohhNmhwP+/z&#10;e6UxnHnl6KNnf/CuHfI5/yIfMKK9R3ro97HZYjvHTo9tvq+PM/RJocuk/WHDpo6QVto9NnNs3pQx&#10;tnbiRZPHXFE9n+xqEya9astXLLVDV+aCDHty3k6CZ6QtjqPOYidG00F/xDhCvWWlrVOXqa8tr4wD&#10;1LtUT3zsQeOBzzr0Atidi7Zt4sn74oj399jmv0OINzQY+P9hbERDS1nCDT1ipB+NFL956Lv5/cM8&#10;W2+/8y/vI760Pft2Jn1P3q5JK9xYo97XlH7yim2eNkp7QM+B1oL2St3p3bt3Kmv4YZOP9jtz5sx0&#10;L/0x+pXwsxTxUKZRj+Icx1GetCfqKv5a0IZRd9HsoA1hrGFln3OExco9K1euTDoZOJE2mE0c+6qN&#10;f2WMjRkx0sYMH2FTJ7n/jcVL7MiBgz6weS+S9bmRFtpapCXOFY85Tz+BhhMtI+2S3zL0g7RP4ue3&#10;OL6IqIdoRNA9MM8Uv6Ejf/SBxfKBe9SzfJ/y4pj6wW8c+lsYUO9ZGacoL9KEvgT2pJH74UU/QPmR&#10;PnTW1CvaLefwdwJrFuLIubDPNXQZhE8e0Dyhv0Gzge8unocB/taoK5QF19lH08E4igaHOVQZ22LJ&#10;40F7lI8Z3Ece4ItmjHrG7wZ+W4b2iHZAe+Z3BWMUYxI+dsgraaXuUTeKdZDyrFSmkS7qAOnZvWmL&#10;7d68xXZ8t8m+W7PWVrnu5dNP5tuSuR/b0o8/sQ9mzLR5s9+3zxcssg2r1ti+77fZz163Lp7wPJ4t&#10;ayYjXOIkbPIdfRp5pg7Hgk6GcqXcSDflEQvP8Hy+0C9H2VM2sI7ygQH1LcLg+Zx5Ho72RUAEREAE&#10;REAEREAEREAEREAEROBmJcDfs7WtN2u6lS4REAEREIHfRoA+n3epvNcsvg+N99fcky989887+HiP&#10;zDvj9D7ZfYOgj8G/SCO3jaMJGDnqJdu8BXtm2S6Rh0Xcefi8v433+LyPxUYRepBP5s+xBYs+Sd+v&#10;f75yWbLNEPbeH3bZ4aMH7CO3tU1xTc6Il5630cOH2esTx9lrE8ba824DRz/Dt6loLOIdbrxDztPD&#10;Pu/Lee+LDQI7W0t/N45eZpZrQSa+Ni7Z2vD1gS4AnyV8Q4/N8OnePY1vqrEdvT51on2+8lPbf3Cf&#10;h4g9umyTJo5KC++rl/h3mGhAsHtgeyNeNEJ8F4xdjWvYc3inzfea2Nd4p8/92P74Lp/0oGVhiw5h&#10;6puT7etvVqf3/9y/021CwZgt782jHsT7dM5jM8AGhR0AG1D3Hl2Sv40xY0em7QsvDrZ3Zk23bTs2&#10;28XL54x6gQ0DuyjpJr2wo25gM0S3gz4CTQh+d+A17a2p7kOmNJ8JcVMmxYVz8a6dfGMrIU18441W&#10;hjiwi/J9+90N70w6DnwdoEdp17612/r72wzXNmGHoE5RtthtsP1iU+L7eeytnTq3r/KTMBS/Im77&#10;cyuBJ6dcfrQReOXpxF4ePohIF+WFNiK0Gmgk0EKgD0GTgT4DPRN6E3jgzwStDPbjMa+Oso/mvm+b&#10;3X/FqTM/p/jPXzhtx08cSViIH7se5Yiugvxjo8fGjy0HTQzfOWOnjWPsxlz/2//8X6t/x232cPMH&#10;rFN7963g80894XkeN+ZlW75sQbKdBKMoA+KjDTJnA74C+ridmXrQtfvjXre6WTffUs/IB/oC/Gh0&#10;aOv1z22p+JHBhwx+ZZh/CfsqOje0Y7Sj+Qvnpnye9nzm7YO6mPcJkRa2cMf+Rb2kLfDtN2UH46hv&#10;2LWoD2gfsGVhP6f+oYmBdQf3MUXaez3zZPIXtHDxJ1fmsyrFFPWtpjRwF/Yk7HHYatHTUYeoj9jQ&#10;sM+39DrJMTZ6zlEe1AHKi34TXQzP8A0+Wg1sc9TNYpzRB0f9L6Xw+v/PwyMOdI9TJ79lj3Z43OrX&#10;a2BN7m/q6XvaFi6eZ2fOUT60g+tbos0E3wgNuyJ9GrZv+FBvQxtDOXIMu7/85S+pfqMtwCYedlbC&#10;iT49wsy3aA/RWGCnpc1j9+d5+ir6NcKnfrT1Pgn/Y096nX75hcG2dOEndjq1u1L7py3Ajbho8/RD&#10;k11PSf+LHxDGn+nTXrd/jh2VfNAM6NPLhvlYgB+Z3Tu2VPVhlHGkl/aGrRcb9x33NLQ7Grreq75r&#10;drwN332Xz/vGXEvu06d3957VNDJ5PYmw8jz/ln3yFuHS/6OTwf6LjgONCfqSjr4+3Lo0t+FLrhVl&#10;Pjj61/ETxqQ5sLC3spCm8LuBvZsxB39yGzZ+Y6vWrPQxfJHNmTvb5n7ygW3c/K3766quZYB1ni/6&#10;XFhhgyW8jRs3Jrs47LC7o1Wg30UfQHtEC8p5NDX0FZT3suWLbd6Cj9K6+qsvbP8B16Ndwq9HqXyJ&#10;L/KfMnHlP87DJsbMuEZ7pS/CRo/GK/wx4JMBPzroe9FPshI/19F+4OuE/nSJj/X0reQrX6J+VEpL&#10;ft9v3YdtvpA/2ghs0cswttC3kT7SSl5YXx0/2n2+TUj6TeYA5LcX8wCWx8hSqKQ72nrEU8wL10lH&#10;8Tz3U9akBy0Gegv8njC+Bjf8bnCNcZA1xmN+G+R1hjLjtxz3FPMc6YptMb2cJ22V0sc14qEPQC+A&#10;FoPfbru3bbcfd++xwz/ut2OHfrITR47ahdNev/j5XP0nNEEkRqSxuJDW2tLLb2TiC60CuiKYoB2h&#10;HtIvUS+pn7HAqLhEPxx5J095fjkmffn1YhikM2ce10kfmgm0K9RxdDaUKX19UbdCOiPPEVeEk29J&#10;C3nnefQ+tJso+/y+4j55ou3mrKkTeTryZ6hz/Ibltz+/K/gdx2+K+L3Bb1t+39HPMIZQ72paaqpD&#10;nC/yrqonUV9ie9F1y2f8N/o518H4/lX3XfYbL5TrUU1xksbgHOnN0wDbIn+u80yx74vna9vyLKsW&#10;ERABERABERABERABERABERABEfhPIhB/V9e0/U/Ki9IqAiIgAiJQnQB9e3HhnSjvQHk/WpeFd6W8&#10;k+f7aXy78I1/aGRirp/Grh0JezR+Rj5f8WnSUBTfv9YlPt6fY48ufZtZsmWFTau4PXvqmO3attlW&#10;frbEFs+fa8s/XWgrl5f23581I9lhsa3kHNiP98C8188X3u1j35ozZ06yG02f8aZ/ez7OXho+1L+f&#10;H5C0MCNcA4Qe5l33+7Fl68Y0Z9CefTvs55OEVUovvkB+OlKyHebh5+mI89iq4YudI1ZscNiQsRFx&#10;jjzEQtqxh+AfZ/Qrww3dypChg2z4yGHJbjlj5r+SPxS+88YmAM94b038HLNWSgt2BGwbcOA7YvwB&#10;kTdsnevc98dXX69yfcyWpN/AzwoLcWDPmjdvXpp3Aw0AuhFsliNHv2Rjx422116fYDPfnW7L3M62&#10;c/c2f71fslNSPyqlg3N53cHWgc6Fb4nxLcA31Xyj/LzPjYJfgwE+x1Zfn+OKuoddDz3VsZ8PV81T&#10;gm0FpthX+RYWuw0r820sXrogaVRW+DMHD8G5VIboVWIhLXl64jz1B/stPl6wKZImtE29e/dOegh8&#10;2aDNYP4tyulVZzH1zdecxVvuS+Ed14tssF17ttnRY4eq5niK+EuMrMouiP15kc+Hgv0XGza6C7QY&#10;6EHQyYTdn33m/2F7f+O7rEfXR23i+Ffs4w/fs/lzP7AFH8+xr1d/aQf27Ul2EPqB3JZE3qgf8Nm4&#10;6Vv70v0FoZuYN/+j5HtlzkezfT61KUnb8+brE+0DbwcL581JuoA3Jk+wCZ7HaT6XypzZ79iiJfNs&#10;pfvm+W7TOvth/+40fxX15rLPQ3PuQvl77+BZrAvUx1jCPomdkDKMOR7QtVHn0M5gw0J3wRY90Ruu&#10;FZv5zltJZ7fW6y7t9Qef4+XiZeyHJe0D+SeeSv0hdrloO5EO6hLtkXLH7o0dnPLAPs8+5YPNnLkY&#10;qKfU1yVue8YGjV0TWz95qWmpqU3UdH9dzxfzQbud++ECe7JHb7uvsc9h0Qz/Nt3s7Zlved/1owdb&#10;3a5e13jy+6I8i+0HGyN2SWyQ6Ffwf4S+ifXvf/970nyhkcFnCHowvt9HD0F/mPeFlFuxXTJuwJky&#10;YLwibNoK2g/OU0/C31Drlg8mvy99mH/njcm25bt1Xi1KdaPUDku5if6IdkHZsZZ0Dm5PPu92e9fV&#10;HHXfJPu8b9vpvqAOuIbz7Mlj1fo22hjh0K7QSJG32xvebXc08NV1XXfeVc8aeFqbN33AOj/SwXp1&#10;6578JJTicTOpPxtLsSzj/LVuI1/BkHDp0+jP0ZYu8naPNmKOa/g+cv9oq79aaWtde7n+u6/t2PGf&#10;kq040kL+aEN5OqMvQ1NxzsfEo8cPuf+YH92H2AlPaun+PM3Vny1dIfyII+5FK4U9nhU9BXWJfgHN&#10;B3Z56hdtlz4cvaH/4knxRXrog06dPh7BVdvCgvjID7+Tin1j3ExdYOFe7iumkWvcE2w5Zr9ou+cc&#10;z+f3cW8lFpz/vZY8/Mgn5Ufd5jcJ9ZSyOn7isPfV9MPl32LoY0v+zmrOfyUe5J1+py46B/JJumCY&#10;2+uDd104BGvYslKWOWeOCS/CJF2sxJvzqTEudAo0y8L6y3mvN2hlsoXwiCePP7t8Tbukj7L6tTpa&#10;zAdxk4ZYinnkOE9fzj2eqW1bDI97g288R/h5HHGeLfGRr0hjXn5xX6Qx7iEs8hnH3Mc+5ZinH1ac&#10;K97H/dR1fOeFtpXxhrGDMZzfsuhb0VYzt9fOnTt5JC2EGQvpIO3EGRxiyz3cS10mDVX5p964BuaS&#10;P1NRC1OoV1X17JIz9DyzkJ88Hemk/xdxs419rhF3MOA8z5LmYBjXOS4u3M+z3E8+YolwuMbzEUZc&#10;11YEREAEREAEREAEREAEREAEREAEbmYC/F1b23ozp11pEwEREAERqJ0A7yrp4/OF95i8y8W+iC2J&#10;78Cx92JvwjaG/mKH25xYOY9+g2/m8cMf/kHCxshcOvjKaHTv3Wlt4j5WmPdm8pSJyZ6GnxFsmtiu&#10;+PaW79Sx9WOHIw2Vljy9F32+C777vuDbS25Xx9aGfebMuRNX/Gz4O2rsNW6PxE55zu1eF86csNM/&#10;H7FjP5XmcogxLo8LBsV3vPFel3fDvANmxd8FWhd8wxw+etCOo7s4ddRfZ+d21LLtKLcjMZdQccnz&#10;ll+L+HhfXXzHDCfsfWGTi+e4F386fKePdmXTlvW213UxBzyt2CJhVFwij8XzNaUr8gP38xf922wv&#10;C8oBjUOJQTmksHujraEuUX82fPeNa0C2J1vbUbepnrliG41wy09X3iPf+QILyofzaHkO/vRDCps8&#10;7/Z40PSwH+FjL42FPF5tS3C7tdv+Tnq9wZ4atlRsqJQ99aS4cK54nmNsf+HzAB8WaJy+3bA2+UzY&#10;vvN7r0N7XUd1pFrdIe5Ia+Vtyc4a5UMdwGa+0+00aC9iji60BeGHA58yt956a/Kr0q5tUxs1wv3j&#10;rFrmc7+4DufcKf/O3e2dbsPzjF+1kI+og6WLF1N6T505biddjwajn72d0R7QTR0+sC+1N9JO2Id+&#10;3GN7PK+cP+/3Um8iX+ddF4XviPy4mIBif3V1eZWfoC7AHB7UPXwsYd/Ffk6fhp33REqz9wlXNFkR&#10;N1vYw7WmNsF5FrbUuUo2I67DjP6MuEkPaebe6F9p27EE3zj+o7ZRf/L4SONXq761YUNdp9LhMXus&#10;U2ef+6hL0j6V/DxdbSPLn6/LfvANljzDOfpeygtfG3379k3f7sf8aWi7GGf4dn+Ja4smTZpUNScT&#10;YxC6JMq2mCc4M77wDNobvvuPOa7wz7XI9WXME4KmCt0N2pm7691qTRo3sKd6PGFoKvfv3ekJpLy8&#10;XV4qjU9RnqT96uXX2288QziUP2lHO8U8Ybc1qJ/8yNR3fzL3NG5kD7h/tvZt2trTro8Z3Kdv0vRF&#10;H8azseT7ce63bgkLdnkZERbHjLWwYCw54v0H2jLmoot+MuIslgXnS/W+dj5528jDIu48PdTV2vqC&#10;ePbqbTn+NIa51iONX96/0x/lC3lgjbgjfrZFnUb+XE378Xzxes6KPgwGlfJW6VwxrF87LqaBuMhL&#10;TX0Z4QWHUthlfnnfWd4v3V9MB2FE2eb55T7OV4o/4iXN1Mm8jkc+uIe+I//tRpjcW4yHZ4grnuW+&#10;a114nt8a9O+MMxEW5Ub/lcbQpGPw//Dt4XGWtqXjyAdlyZrnibQQXjHdeRp/7Xp+b77Pc8QFp0hz&#10;XOe4eC6usc2vF9ObpzXKl2fIWzFM7mXlGuXNSnh5GDwbC+fhSpq5t6b74n623Mf91GmeLT5D3PlC&#10;/JEWtvxuYKGM0cWj1+S3Ez74GIOYywotI/v4ikP3jSYv0kqcsbBPOoJZ3EMa2GflWs4AZnDkt0K0&#10;S+6LhX3uiXQTVv583Ffcck+UfR5e3BfhxjH3F1nFNeLP442wgx1h5dd5Lp6JMLQVAREQAREQAREQ&#10;AREQAREQAREQgZuZAH/b1rbezGlX2kRABERABGonUOl9Ku8zeR/Le2F8f4RPjiFDhiQ/GHw7iV8E&#10;5inCdwzvhfmGH7siPivwI8P7Ymya+JG59/6Gaa4l5mNgPh22Xbt3tqHu44NwJkyYkOYnYX4K/Jlz&#10;jK8F/MTjC4X5fUhPLLxfjaW6Pa6CvebyFXsmNs2KaykkOOThRvix5X0y76kZD2PhHXqlMLEPoqHg&#10;Gtodvo8/e+7kVd9acz3G1wizuCVddVm4L96jV3+mlG84VUprhE06KuWfusAadoPiPSl/7u+Db/Er&#10;6Tl4trYF7UmeLrQ1cVz6Nr22py3ZMCrZPuIp0hfhUS74JmEtaXnK9ou4ny38sHdhe66UpwiPbaX8&#10;8Tzn2YYdIg8/36dcYsXefPWK9sttzs6F+8gPK+dK+pKwNeehlvbRsuEvhfkBsPczdwxtE/sOfmTQ&#10;B7RocbeNHDHQvl230r87xm+Lty2qOE2sUPWoI+SLtVwPampXfk+mf8mZ5ftRL7kXvUp5jqUr9dYZ&#10;5gvxUhfzdsj1OIY5OhT6iziXP3/1/tXphy1+LPDdU9eFdEWfSd1hP7cRkmbqKemLpab0cZ7wuJf9&#10;mu6LcK53WykO4ibN+/YctDenzrBBA4dYv379rcsTj1v/AX3SnHFu5b7eqFPeyCtrLOxHPaMOMzcO&#10;ehhskehGGFfQt+DvBY3m4sWL036MOX379k1+WBg70F+y4psHv0J8588cPPgDoA0wbxNzXqElwz8Y&#10;vqjQ5eBXBn81De+6PWlk+j7zD/vM/UmhsUz118eVy97n0b4p5+gfSTf7nMdGeNz1k6dcN4k/s/On&#10;f7aLPg78gvbC2zDbPN9Rzmi4pk+fntptvcb3WP17G9s93m7v83w3e/BBn7esnT3lGplBz/ZJaUVT&#10;Qzh5fcvrWXD9rVvSVb3Nl0PKNW25vrGsOSvfm+8RXmLnukr647PnT17RpJTbY2hUgks8T954vphH&#10;8h/lEddoc5yP9HM+yofxMrSs9KUnT6PxK49HaGVYiB++sRbTwz2EG/WAfe6tdB/35gt9RYzbpL3Y&#10;R0S682cIty5h58/UtF8MJ/iQfha2wS/CyNmji2XsZ2VMLY1J5TLk3mIckf44zz2s+RLX8nOxz7U8&#10;nfS1sKu05GURz0R+OP61JeoPdSaY8Az7xTRXDIux1H16oDnFd0zSx3DuykpeCIu0VMpz1Gfi4p5Y&#10;K91bMX6iusIrwog4a8pDHgf3xpqHH2Hm5wgfTrEwDscSecyPKYd8qRRmfr3SPvEV80X6OU/Z1WUp&#10;5o/jYl5IP74T+ZsH/T86GcYN9JqMO/y24m8f5p/DFxltmrIjnFii3sVxMIn0c1xcsqoSVabGrfc4&#10;/rvQ+ynqlO/zbKUlz2+evuK93JcvxWOupT40y2N+P/vkiTWPs3iPjkVABERABERABERABERABERA&#10;BETgZicQf9fWtL3Z06/0iYAIiIAI1EyA98nFd5+8N+XdJzY+3gn37NkzvQfmnXCzZs3skUceSfY7&#10;9rFXPuh2O7b1fT4IbPG8M+YcNvgmDzR229499tDDzeyxxztah0fb2f1NG1vDRvWTbgYbZfi3IHz8&#10;XfC+uUOHDkl306tXr2Qv3LFjR7X3zZGjsMmwRV+ArgK7TWgtLuCX5JeyloV5L7BTlu30pW9NeX9d&#10;6R01Oon8PKzyY8IhTnQwEeYZD7/ko6VsK4pr/va96j7OxTv+6mGWckdcuc2Be6K8uEY58a1ybmvg&#10;fmwTlB82ArQHleyPJftf+ZtTwi7WgzzcUoqq/8/9cC9qIbCbYi9DJ0S4pImwKoVPWQUb9BIxx0ac&#10;qx5jzUeEHyzDrkXc4eegHF6Zf+layQ8L86/wHGmEcSywKz5bPUy/6uXAs9hE8vKKMNiSlriHbZRj&#10;MeziMXbiqONxDd7U75IOq1R/I67wU0Kadu7cmTRtaAtoW6GRuf3225M+AL1M43v/bkOH9rLVqxbb&#10;mZOHSWn6Z+ecw+kShyjDnAvxwSrXIJXTV/LnFMe/XHAbpmsE2Ma5tPU80FbiHPUmbNZxrsgzOHI+&#10;6lPUddLEwnHYTLkn1QPnwTOs1fNRrg/Y9YtzhkQcpZA9VR5O/jw27uI9cS9b4q50nXOspAcbb+hq&#10;8rB5nviKcUa41KPrXUgDceZpjHSRttMnLtjcOfNt3Nh/+nxVw5NGpkfPrvbxvA/t9LnKc9FcS5oi&#10;fjjFQnrimDwy/1nfvn3TN/vh34Utc5ahe2FeosGDByf911//+tdU1xmj0LkMGDAgza2Fn5iWLVum&#10;a7QF7JmMVYw32DnR3DAPFnZQbJzMx/W3v/3N2j7c3Do+0spGDx9mWzb6PEvRf/uYwliSlxd5oT/G&#10;DxrjFf4E8GHG3EznTh1Pcy0dPfRj2veHU1iUbXEhjFmzZiVN0D0PNLXGvt7btInd6+31fl9bPtjM&#10;OrV7xHp27mJvv/128o1DWeX1IU9XMfzrPaZsiI82xjw7MKE/ysfA6CPpl1nJZzxHfS/nu9T+8D+T&#10;jwWEiXaGJepj1FO2kT/aeuynmwv/RbyF0+mQcCOdxBd6PfZZ0W9yD+mOOKNeRng5c84RH/mNJcXh&#10;5+BVTCfXalqIp8yofFeEX9uz5bt/n71inklDpC1+ZwWz2DJmMTbQr8Eo+MU4naeMa9SJWPK8c+3X&#10;8grbSA9hsM85llynwTFp4VyUBXFxL+dJG+c5xzYPk2eLC8/xTPAhnYRDneR8Sjf6GFZ8yFDcsfrx&#10;L+fK9aQYNs9GHorXisfcSxoiHcXr5IWwIs/5dfKY0ukn2Qa7CIsteantt02EFwzjmOd+bYn4I+5i&#10;GuM8YcU1zhEXGv5fWyoxJJzIH88TXqX74lqMz/i5xJfMk08+mfzGMAbxW6p169Zp/Ij5/tBmxu+P&#10;PNzaeHBfXt9IX6pL51wP7ZWG0TFf49y5i14HL3l7pM5SDwr3kYd8yfPN+fyY+KM8uMZ+MOc4Fp4J&#10;hnm75TrPcC4PN57TVgREQAREQAREQAREQAREQAREQAT+Uwnw7qC29T81X0q3CIiACIhAyWZQiQPv&#10;bPmenTmU+Ma+RYsW1q5du+Qrhn3eC6ODua+J+41xDQzzKTW+r6Hb3BtYo8Z3+7wQrPWtRcsHrcVD&#10;D1j7jm2sx5NP2ONPPJrONW/R1Dp0bJv8zDR98F7Xy9xnDzRzvU1z/1a+RRNfm1rzh5omvwHDhw9P&#10;c2DEe2fSS/pqe+dcKU86JwJ/RgLYK2gLuV2CtkL7xS8T8wGgh0HTFhqDW265JekD7rzr1tTehgwd&#10;aMtXLPW5no46opKNuLQt2VHysGGILSS362B3xAfH0qVLk6bhiy++SBq78LfPMxEGurN169YZ8019&#10;9fWXtmbtF7b5++/Kc6MV4udZLTeGwLEjXq5fbbBxr06wf/zjKevevat1697Fxk8cY7v2bq3WB1O+&#10;uU3t9+ifqWPMy4Z+pXv37qkeo2tB54Ius3fv3ta1a9c0HlHH0b2gu0QPxvwX3IMeBv1mnOc+zhHO&#10;Qz7m/PV//o81vbehTRo/xlZ8ttgWz59rQwb1tVv/31+MecnQ1xTnb+LvoshrbMk//mrGjRuX5h3E&#10;t9rAfr3t+UH97LkBz9qzvXpa/z5P27Spk2zblg1eoK7DcA0BbSlfmCNuypQpSScaeh58FzDeNmrU&#10;KPmBIv2MwfhcQ5PDAqtY2M/bXpzXVgREQARE4NoJ0L/T1y5ZsiT1u/joY+zBtxn9MWMNc/29++67&#10;Sbd47THoCREQAREQAREQAREQAREQAREQAREQAREQgT+aQG36J65pEQER+HMTyO1qeZvHvnnwoM+z&#10;4bZJbOz4hmnp3+GzxV6HToZ3wkkXc5/rYqq0MfXdR8xd1uAe1nqGDf7Ou25L8y0xx1Jz18tw/u6G&#10;dyY/Mk3cpwy+ZpiTqZpOpjk6mSbpW3psjhs2bKiyJZJO7Iphc/9zl5ByJwK1E6AdFDUyfIN8+PDh&#10;NE8N2gJs7awxLwA6AeabKenSmiQfTy+PGGazZr9tny1fYt+5z4x9P+6q+sY8TwGagGh79B98z402&#10;5oUXXkg+pzp16pR0Bdjv8YkRC756mDsHHxnYl/AD0r1nF5937XF7bkh/+2DOLNux63v3JfSzfzkd&#10;Op14WtsbQQA/Ml+vWW8vDhtubVq3tZYPP2SdHutgk6f8044cP3CV/4fQi5DWfGy5nrT/9NNPaT6l&#10;oUOHJnskOhH0L2g2qccco41Bz8I8YmzRv4RehutoZtiikwm9DMcd2j5s7Vq1sKd6PGFvvzXV1q39&#10;0j5dPM9GvPi8de7YLmnMPvzwwzTfX67RLOaH9kD9XrRoUfJ/xtjIONnMx7fmPra18nGPeDq2a2UD&#10;+vSy+R9/YMcPH6jS2UR4hMP8URMnTkx5Jb2s+FojTPLEPB+co/0yP+HevXvT47+HJinSoa0IiIAI&#10;/LcT4LcNv6XyhTGO82iQ8WPGfLH4vaRvRoPMXLT04VpEQAREQAREQAREQAREQAREQAREQAREQARu&#10;fgLYmmtbb/4cKIUiIALXQyBs3YQRfQH72ANDI8OcFfgRD98x2Nmxz+GXAn8vaFkedE0L9vYH3B8M&#10;fmGauF0Q7csDzUr+YR5u1dx9ybS1Nu0eTlqY+5s0qnqu2RU9DH5j8DnzUMsHfW4m1mb26KOPJnvh&#10;1q1bSVZaeEed22LjvLYi8N9IgDaMHoH2Gwv2cmz27733nj3zzDNVfjPQCvDNM/YcNAL4gKrf4A5f&#10;70xttq23z249utiwl563N//1uh09erSa1gFtWm4z4hjdy6hRo5ImIMKlr2CeG+auibaKXoZ5bNDS&#10;0J/Qf9BnoKdr2aqZvTr+Fdu4eX2apwsfG8zXoeUGE/DptrZ/v9teGfWqtWz5sPsIuyfVk0FD+rn/&#10;n5XJV0nUO7ZR1qS66B/lt+aE+v3DDz/Y/Pnz7fnnn09z/eFTBZ0m9RntCGNS6DfRk6AHQwvDXBjU&#10;d66hp+EccytR96l/d9xSnk9piPuOWbxgri2a/5FNn/a6LfxkjuHThTaQ5yvPB+2OtsYWmyn+ZvA7&#10;Q/3Gv8B9Pqdg/TtvscYN6lkLHxubNG6QdDMjXxpq679ZXRVUzpA4X3vttfQ8OhvSHX5kyC9tjDwz&#10;nxT3MQcIi3SjVTi1IwIiIALXTYB+vbZ+Fa3MmjVr0u+ftm1dQ+rfEQwbNsy+/vrr645bAYiACIiA&#10;CIiACIiACIiACIiACIiACIiACPz7CfBevrb1358CxSACInCzEMAWGZqZ0MiMHz/e2rdvn2x0vP/F&#10;NoedDhsgdkd0LWWdjGtk3OaNP5g0f5LrZNq1b+Vr6zSvUsdO7dJxi5YPVOlo7nOtDHqZ+5s2Spoa&#10;/MmgswltDXZGvsvMNTJ5Om8WdkqHCNwoAqFNCDs76cCuc/r06eT3v1+/fsnvBu2W75xpu2gE0Aow&#10;J1qDhqUtbRC/UPiEerh1C58brautXbvW8OMRC+Hm/iqIEx9P6GEID20C2oWOHTvawIEDk/+PmPOF&#10;eWVWrFiR7qUfQefwSIfWaX42+pAxr460bTs2k/q0Xrh4JqLV9kYRcI3MoQPH7J2Z76W5ltq08Tn2&#10;mjVxHVVne2vG1FQ3qBOx5PsxlsS137LFRhkLGqvly5fbyJEjkz4EXyrUZeo04wS6LFb0m9RBNDDc&#10;g2aGsYpjznMdHzTU0ZnT30jzK70xeYKNdj9Kny1ZYEsWfmzvvzvDdm3bfJU2Bq1Mnq8zZ84kfQzn&#10;Dxw4YHPnzk3+kfC91qNHD+v2+KPWqoX7kPH21LNrZ+vUvo21db3ohHGj7eAPuyNr1fRt+/fvT/6f&#10;2rRpk2yutBPSzvjLlrZDvtGPTp06NcUbAZE2mOU6trimrQiIgAiIwLUToH+nr2dOSX5X0b/G2MTv&#10;GuaNRI+MZpEt8wPmv5OuPUY9IQIiIAIiIAIiIAIiIAIiIAIiIAIiIAIi8EcQqE0fk9vb/oi0KA4R&#10;EIEbSwD7Znwvz/td5mrhm0hsc9jlsD9ia8TWjq2R+S5auq8X/L3g9wXtC3MplTUzTZL2Bc0LfmZY&#10;w1fMg83vt/ua3JPube72cZ7jecIhzJZuR8T3DN9mMtfSli1bqsFR/1QNhw7+ywkU20PYyhcuXFil&#10;KUjt1dtybntPPp98Phh8QeHLBW0auhm2HR5tm+ZF+v7776vRzeNiH3sQ/UToENAs0D889thjSdOA&#10;TYkFvzbLli2zvn37pj4kpcfjrFf/NtfmNLAXXx5qG3yOp0u/nPe7L9qZcyfTc/rvxhG47PKXI4d+&#10;trlz5tmA/gN93r3HrFXrh+yJbo/ZhNfG2r59+5LPsUghY0heP+L8b93mmhvCwEbJd/vM4/XUU08l&#10;bQz1De0I9Y9xihW/Kxyz4kcG7RZaE+okfl569uxp+EebP/cD27Tha/vwvZn25pSJtnXTetu1fbOt&#10;/3q1XT5/OulhIj+0qaJGJs8XGhnm3qAt9OrVy5599llr/dCD1qDebdbI/TShjXnINaTMvzRq+Au2&#10;c+um/PGq/T179iRbK+Mu+Yq8cEy74pi2Qzt+/fXXk6+bqod9hzRGm8vPa18EREAERODaCdD3MxbF&#10;30gxJuQh8TcTemL8iUmjmJPRvgiIgAiIgAiIgAiIgAiIgAiIgAiIgAjcvAR4z1PbevOmXCkTARH4&#10;PQjw7jcW3vGGTZLz+H+YPn168geBn4jRo0eneVIGDRqU7IBDhgyxl9zW99Lwocm+zfwsw14cYi+8&#10;ONiGDmN9zrr37GJP937SnunztPXp19uef2GQvTJ2RPIZwbOjXnnZ1+E22tdXxozwayP92igbyzpu&#10;lL344ov2/vvv265du35X22vkWVsR+DMTQJfy2WefpTlq8J+B/5hY0Q6gTal31212+53/m7Z33nWr&#10;79+SfMm0bvuQvfnmm2m+pEqMor9AG8AcM8y3NHbs2LQdOnRo2uf7au5j4Xtr9DT0KVzHH8joMcOt&#10;/8A+9tzg/jZr9kzbvXe7Xbx01nUy5+ysNDKVsP+x59yPzJlTF2zBvEX27DN9XJPS0v3+uK8g1zMO&#10;GPSs7dixI+lWIlGMH/mYEuevdxvjEuHw/T7zEa1evTr5UUFDOXjwYOvevXvSjaAfQcdJPUdjiU6G&#10;feo/uprnnnvO+rpOi/v7PfuUTZs6yWb8a4ot+PhDO3PyqMeAX5xYifHqhd/NxXxG/V6yZEnyJ/Px&#10;xx/bq6OH25CBfW0gY9+gfvbs0z2tZ7fONt7HubWrVlwVMG1l+/btNm3aNOvWrZtrkjonfzds0faQ&#10;frQ9aH26du2a2tLOnTurtK0RYPg4iGNtRUAEREAEro1AsY+/tqd1twiIgAiIgAiIgAiIgAiIgAiI&#10;gAiIgAiIwM1OoDZ9DNe0iIAI/LkJYEujrfPtOfMr5bZIvkXHFonvh1WrViWdCv5c1q1bl+zm33zz&#10;jW3c/K1t3PStfbdpXfIBsf67b2y9f5f/7Ya19u36tbbss8X25arPbdWaFfbl6hV+37f24/49tv/A&#10;Xtvq3+tv3bbJt6ybfZ6VLbZ95xbbset7X7fazt1bU1zoY06cOJHSWMk2+ecuIeVOBOpOoNK4zRw1&#10;S5cutTFjxljv3r2Tbb1Tp05pvpouXTtZ20d8npo2D1mnzh18Dp0uSdf2j6d7WL/+z9iHH35o2OBj&#10;ycOPeWa4dvDgweTrif4CGz++Z/BDtXfv3qp2G/MToKnZvHlz8kFy4NA+27J1o23ast4O/vSjXbaS&#10;D5lf7IJdTv5kImZtbwgB18h4odjGDVts8muvu75koHXv8YTPw9XFXh45NJU5fXMs/06NTNFeyZhF&#10;3caXDVqsRYsW2cyZM5MPFrRaaDqnTJlizBdI3Z80aVKaeww9F7rLGTNmJB8yRw79YJfOnTK74r+o&#10;Sh9zuaTtirwVt8Qf4yfXaBsco3Ohrpd8CbhfnQs+H9OZE3b65yP2494dtm3zBtu/d6ddLGjAyB/P&#10;Hz161BhbZ8+endZ33303adAYhz///HObN29eSv8HH3yQdEJoWXk25xO6tGKadSwCIiACIvDbCEQf&#10;z99K/H3EGMDKuBdr3g//tlj0lAiIgAiIgAiIgAiIgAiIgAiIgAiIgAiIwB9FgPc9ta1/VDoUjwiI&#10;wI0hgB0v3vFi8841MiUbnyXf4VwrLqV3wfG9ffXtL/4dPnbus+dPJrv3BfcNcerM8St279K9Fy4S&#10;ZvXnrj4ux0o6sf3laSxf1Z4IiECM50EibDrY3bdt22Zr165NfmWYE2bWrFnuu+Vtm/72NJv9/ju2&#10;fMWntm79V7Zm7Re2bPkSW/LpgmSTZ/4AFtofNvxYiv1FtEv6jegvwlZPXxH7PI+NqbRctPMXTns/&#10;4RqFin3Bldu0uSEEzp91rbRrZM6fu2Tbt+2w9evX2ecrltnipfPtm/WrbePGjcnfWCSOOkA9+b0W&#10;6m9xoS4RR6zUybBZMhcTdY9j6iG+XdDwsHKNc9zPSn1Eu+IiFo+iNA6dPXWsat8nW6qye0bdLqYl&#10;Py7aRjm+eJb5wmoe4/I2Ucwrac7bUh4X6eEa+phYIo1w4dlieuI+bUVABERABP59BOjL87793xeT&#10;QhYBERABERABERABERABERABERABERABEbgeArzHqW29nrD1rAiIgAiIgAiIwI0jUNv4XpdrNy7l&#10;ilkEREAEREAEREAEREAEREAEREAEREAEREAEREAEREAEREAEREAEREAEREAEREAEREAE6kagLjqY&#10;2u6pWyy6SwREQAREQAREQAREQAREQAREQAREQAREQAREQAREQAREQAREQAREQAREQAREQAREQARu&#10;HIHa9C91uXbjUq6YRUAEREAEREAEREAEREAEREAEREAEREAEREAEREAEREAEREAEREAEREAEREAE&#10;REAERKBuBOqig6ntnrrFortEQAREQAREQAREQAREQAREQAREQAREQAREQAREQAREQAREQAREQARE&#10;QAREQAREQARE4MYRqE3/UpdrNy7lilkEREAEREAEREAEREAEREAEREAEREAEREAEREAEREAEREAE&#10;REAEREAEREAEREAEREAE6kagLjqY2u6pWyy6SwREQAREQAREQAREQAREQAREQAREQAREQAREQARE&#10;QAREQAREQAREQAREQAREQAREQARuHIHa9C91uXbjUq6YRUAEREAEREAEREAEREAEREAEREAEREAE&#10;REAEREAEREAEREAEREAEREAEREAEREAERKBuBOqig6ntnrrFort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4P+zd+84igNBAEA5wWqDvf8VOAEpKWTkCC6AbeF/75QlM8bSDkQre+aV1HK3bVD1S13q&#10;Ik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hMBfq+ny5T27apruvUNE2aP3t60YIAAQIECBAg&#10;QIAAAQIECBAgQIAAAQIECBAgQIAAAQIECBAgQIDASgS6rnvKNOpi5veeXrAgQIAAAQIECBAgQIAA&#10;AQIECBAgQIAAAQIECBAgQIAAAQIECBAgsDKBODdmGlEj4/yYqYg5AQIECBAgQIAAAQIECBAgQIAA&#10;AQIECBAgQIAAAQIECBAgQIDA2gXmZ8ZEj6WqqoZ+S/Nna9+r/AkQIECAAAECBAgQIECAAAECBAgQ&#10;IECAAAECBAgQIECAAAECBAhETcz9fk+3220YeZ5DIUCAAAECBAgQIECAAAECBAgQIECAAAECBAgQ&#10;IECAAAECBAgQIPCtBKLH0lgjk2VZKoriW+3PZggQIECAAAECBAgQIECAAAECBAgQIECAAAECBAgQ&#10;IECAAAECBH6mQNTFTCPOkol+S/osTVXMCRAgQIAAAQIECBAgQIAAAQIECBAgQIAAAQIECBAgQIAA&#10;AQIE1iwQ9TCC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IF/C/R9n74aTdOkLMsef1AUReq6bljHXBAgQIAAAQIECBAgQIAAAQIECBAgQIAA&#10;AQIECBAgQIAAAQIECBBYusBX9THxbB51XQ81NXFfjcxcx5oAAQIECBAgQIAAAQIECBAgQIAAAQIE&#10;CBAgQIAAAQIECBAgQGCJAu/UyOR5/kg9zpURBAgQIECAAAECBAgQIECAAAECBAgQIECAAAECBAgQ&#10;IECAAAECBNYk8E6NTPRaGs+UGa9r2qNcCRAgQIAAAQIECBAgQIAAAQIECBAgQIAAAQIECBAgQIAA&#10;AQIEfrbAOzUyVVU9IUW/pYj5/aeXLAgQIECAAAECBAgQIECAAAECBAgQIECAAAECBAgQIECAAAEC&#10;BAgsROBVjcz5fE7H4zFdr9ch467rUlmWC8leGgQIECBAgAABAgQIECBAgAABAgQIECBAgAABAgQI&#10;ECBAgAABAgReC7yqkdntdmm73abD4ZCapklRIxNXQYAAAQIECBAgQIAAAQIECBAgQIAAAQIECBAg&#10;QIAAAQIECBAgQGAtAq9qZE6nU9rv9+lyuTy21LbtMI/fCgIECBAgQIAAAQIECBAgQIAAAQIECBAg&#10;QIAAAQJLFohvW+P3rSXnKTcCBAgQIECAAAECBAgQIECAAAECBAgQIECAAAECBAgQIECAAAECBAgQ&#10;IECAAAECBAgQIECAAAECBAgQIECAAAECBAgQIECAAAECBAgQ+BSoqiqNoyzLFGNcx1UQIECAAAEC&#10;BAgQIPB/BH5tNps/HyPi98eI+V8AAAD//wMAUEsBAi0AFAAGAAgAAAAhAHriFtsLAQAAFQIAABMA&#10;AAAAAAAAAAAAAAAAAAAAAFtDb250ZW50X1R5cGVzXS54bWxQSwECLQAUAAYACAAAACEAOP0h/9YA&#10;AACUAQAACwAAAAAAAAAAAAAAAAA8AQAAX3JlbHMvLnJlbHNQSwECLQAUAAYACAAAACEA+Wwq/vIC&#10;AABIBgAADgAAAAAAAAAAAAAAAAA7AgAAZHJzL2Uyb0RvYy54bWxQSwECLQAUAAYACAAAACEAjiIJ&#10;QroAAAAhAQAAGQAAAAAAAAAAAAAAAABZBQAAZHJzL19yZWxzL2Uyb0RvYy54bWwucmVsc1BLAQIt&#10;ABQABgAIAAAAIQBC/T+73QAAAAYBAAAPAAAAAAAAAAAAAAAAAEoGAABkcnMvZG93bnJldi54bWxQ&#10;SwECLQAUAAYACAAAACEAUTh0yRMZEADcbrYAFAAAAAAAAAAAAAAAAABUBwAAZHJzL21lZGlhL2lt&#10;YWdlMS5lbWZQSwUGAAAAAAYABgB8AQAAmSAQAAAA&#10;">
            <v:imagedata r:id="rId7" o:title=""/>
            <o:lock v:ext="edit" aspectratio="f"/>
          </v:shape>
        </w:pict>
      </w:r>
      <w:r>
        <w:rPr>
          <w:rFonts w:ascii="Calibri" w:hAnsi="Calibri"/>
          <w:b/>
          <w:lang w:val="en-GB"/>
        </w:rPr>
        <w:br w:type="page"/>
      </w:r>
    </w:p>
    <w:p w:rsidR="002576F6" w:rsidRPr="00FF1E4C" w:rsidRDefault="002576F6" w:rsidP="002E2EB2">
      <w:pPr>
        <w:spacing w:before="240"/>
        <w:ind w:left="567" w:hanging="567"/>
        <w:rPr>
          <w:rFonts w:ascii="Calibri" w:hAnsi="Calibri"/>
          <w:b/>
          <w:lang w:val="en-GB"/>
        </w:rPr>
      </w:pPr>
      <w:r>
        <w:rPr>
          <w:noProof/>
          <w:lang w:val="en-US"/>
        </w:rPr>
        <w:pict>
          <v:shape id="Picture 2" o:spid="_x0000_s1026" type="#_x0000_t75" style="position:absolute;left:0;text-align:left;margin-left:0;margin-top:30.75pt;width:752.15pt;height:368.65pt;z-index:251658240;visibility:visible;mso-position-horizontal:center;mso-position-horizontal-relative:margin"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L2TCF3vAgAARwYAAA4AAABkcnMvZTJvRG9jLnhtbKRUXW/bIBR9n7T/gHhf&#10;4yTNl1WnmlplmtRtUdtpzwRjGw2DByTO/v0O4LTJU6XOkhN8gXPPPffAze2xVeQgrJNGF3R8lVEi&#10;NDel1HVBfz5vPi0pcZ7pkimjRUH/Ckdv1x8/3PRdLiamMaoUlgBEu7zvCtp43+WjkeONaJm7Mp3Q&#10;mKyMbZnHp61HpWU90Fs1mmTZfNQbW3bWcOEcovdpkq4jflUJ7n9UlROeqIKuFrPpnBJf0Pkim2Fk&#10;ERuPlxjtMLoeZws6Wt+wvLasayQfaLF3sGqZ1CDxAnXPPCN7K98B1Unu91YADaMc70ALo/9G04et&#10;5FuboPn3w9YSWRYUTdSsRbcwG3KTSdAFCfOwJu1ggcqD4b8d0eauYboWn10HveECbD+FrDV9I1jp&#10;Qhggo0uU+HnBYqdkt5FKBfHCeKgWrXrbGqaqJBf3hu9boX3yhxWKeZjTNbJzaHku2p1AjfZrCZ4c&#10;3vQotLNS+9R8Z/kjyohGcN4Kz5vApQKnIT5i+ctELOCVc6jOdZBx138zJYDZ3ptohGNl24ADjuQY&#10;Jf4bfmMacfSEI7iazqeLMdTnmLueTWDSWRSN5aftnXX+izAtCQNUAaYRnh0eXOAMbqclIZszSpYn&#10;OZ2td3fKkgPDYdjEJ+51DStFii5nWRZJhRrT8oh5gaM06Qu6XK6wlHCGU+v+JKC3siWCF2Ct9LgA&#10;lGyBiNwv2ZUO/EU8wigtSrfH0qem7MlO7e0jQxdnkS8pZRBjHAAoPmCW2XUCI0zVuJi8QuuN/yV9&#10;89SwDo3JEuNzSeKOFGeqa1iSJAINXTiXxJzYRIEuiDoutJiWgTPHObJs6JaxvjHD5bKx5uQ4JevG&#10;P8qaWIlL0/dm64cqUm9BnMDE0TS4ReO/FYeCLnAD4hnInWBSw14puC5R2YmDUM+hdZOgDiUNJFtl&#10;s8GEHHzM3sIg0TjnwgxeSd07XxdcEtHjMQjGR/JwBvBGGkOx4fo7/8b4/P5f/wM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Mn0q8HhAAAACwEAAA8AAABkcnMvZG93bnJldi54bWxM&#10;j8tOwzAQRfdI/IM1SOxaJ6gtScikQpVACCQQfezdeEhC7XEUu234e9wVLEf36N4z5XK0Rpxo8J1j&#10;hHSagCCune64QdhuniYZCB8Ua2UcE8IPeVhW11elKrQ78yed1qERsYR9oRDaEPpCSl+3ZJWfup44&#10;Zl9usCrEc2ikHtQ5llsj75JkIa3qOC60qqdVS/VhfbQI8vvj/W23y1/MSh2e01edJ13QiLc34+MD&#10;iEBj+IPhoh/VoYpOe3dk7YVBmKTzWUQRFukcxAWYZVkOYo9wn2cZyKqU/3+ofgEAAP//AwBQSwME&#10;CgAAAAAAAAAhAA+9JPY4nAkAOJwJABQAAABkcnMvbWVkaWEvaW1hZ2UxLnBuZ4lQTkcNChoKAAAA&#10;DUlIRFIAAAhfAAAEDQgCAAAADuTgCAAAAAFzUkdCAK7OHOkAAP/KSURBVHhe7P13dxxneucPd0Yj&#10;R4IBzDmJVCCVs0aSPeNJ6+P18e45+9++iT32+E08z3N2f949u+vd/dker2fGnmhpRqOch6JEUmLO&#10;GQSIDHR+Pndd4K1SAw0CYCPyW4Ra1dVVd/jUXd1V1/e+ris6MjISjUYjkQivfoW3iUSC1+kvdqwW&#10;EagugVKpNGmBfryxQ3hheyxYyo5iHw3R6p4alSYCIiACIiACIiACIiACIiACIiACIiACIiACIiAC&#10;S5dAdGxsrMxqbG+ljizdk7qcWn5XdaSss9lsFmkkHo+HR3WxWLRyTAJksbe8TtRRlhM99UUEREAE&#10;REAEREAEREAEREAEREAEREAEREAEREAERGBSAtFcLmdmYv+xrSeTyRkh08T8GeHSztMkUEkdMalj&#10;YiGZTGai+wiFoJeEd2ZLoVBANUmlUtNsiXYTAREQAREQAREQAREQAREQAREQAREQAREQAREQARFY&#10;NgSi2IjpjMUmCq9IHVk253hJd2Sm6oh11h81hWjHPqgjZarJkmalxouACIiACIiACIiACIiACIiA&#10;CIiACIiACIiACIiACEyTQBQDsRdFfP4GtkgdmSZB7TanBKaOrGUj1rxAbD1/ZzHZj2GMdwhh4tjM&#10;K2/DIeM4SpG15vT0qXAREAEREAEREAEREAEREAEREAEREAEREAEREAERWJwEvk7AYFPpvROJ1JHF&#10;ecLut1bdVR0hNJwtppFcunSJdeJr8YrjCNJIOp3mtampideamhp7a6lHWBRZ634bUeqvCIiACIiA&#10;CIiACIiACIiACIiACIiACIiACIiACEDARday2fe8WsIGm1w/tVVa7ERgdgQqjavh4WF0C+/YYUId&#10;A3J0dJTtFv+K9bGxMQuHFU0lBoeGbvf29vX1Dwz09/b23rrV0z/QX8rkSMzOnjiLMJjr6uoaGhpq&#10;a2tZr6+vb21t7ejoaG9vb2xstOooihV2890Zlwnj8WIpUixEYjH35xd3bWgRgRABRhpjkrFkfkiM&#10;H0YgOpzfhU/HB20wnhlyfme/z9DQEOVwIF/F7MCIZWG3MvcmND+22Be1XSBhXyhKoxDb7q6RO4l5&#10;5COlASsCIiACIiACIiACIiACIiACIiACIiACIiACEwk4dcSMd96mZpZoqSMaLnNBYOpxVWbGNdEO&#10;izDaCfpHT0/P4OAgfiFsvHzzen9fX/etWwP9A9lcNlJyI7aI+9NY1hQ+M0B7HxHe4iZiYgmvGK/x&#10;jmKHVatWoZq0tLSgl7CdVxY6nnMFRhBIKDkSjSTu5HSXOjIXo2Lplmlfm9Z+09Vs1KF28EVaFskt&#10;vDOjmn0GBgYY24gi165dY2zfvn2bjRzOIGxra8Phad++fWGHp4l5dMxripKpl2VSn79wvUsXtVou&#10;AiIgAiIgAiIgAiIgAiIgAiIgAiIgAiIgAtUlELW5xrbYlGRvU560pinSXFe3ZSptWRKYQh3hI1xD&#10;vEEZmy+245s3b2IyxnbMYrZj9nF+ITXJ4ZERE0uiESJocVwyFo8P3Oo1aYS3Jo14/Y+3foTbIIcw&#10;YgkL6ggaCSudnZ3r169fuXJlbWNrTU0qEAojOS6RYimBmIJMsizPijo1WwKIE16QYCiijuDzMWlh&#10;DGZGL/ujhbDS19eH2ofm19/fj0OJySRs5CMGLUId0ghj0tQ7fJ5Y2NLc3GwyHm/D7ikT9Q/7Slda&#10;ndmeWB0nAiIgAiIgAiIgAiIgAiIgAiIgAiIgAiKw/AlEMdVZL8127Bf5jiz/k78QPaw0rjAr2xR4&#10;UzWwEd+4cePWrVtHjx5FFEEjwYhsIYwsy0g87XKHODUvEDly+Twb+a+ptp7dbEK9xR2yrOxmLA67&#10;SdlQxyqNrZngWhaqCNPz6tWrV6xY8cSzL7gYXG3NBimfx4+EiF6xmlCUrYXgpzoXFwEUEXxETIQw&#10;x5GwIIHagebBPoze69evI4dcuHCBkWnB30aChU8ZsRTiVerwNcL4RG5BF2FkmoBnkeK6uroQTlDy&#10;cDGxS8bqpWSv/HmHksWFTK0RAREQAREQAREQAREQAREQAREQAREQAREQgcVBIOqm3ocW36pKPiLy&#10;HVkcJ26ptqKSOsI4RKKgV+yAFnLmzJlz5851d3dfuXIF+zKL5WPA8mvpGUbz2cA/JMm2QDJxmgj7&#10;NNc18NZ0FG8dNpv1pD5SliIC+cRyubMb1mcs0Q88fHDjho07d+3sXNFmrImwxX/J8ShKS5W/2l11&#10;ApYsBBHOxyRkuF6+fBltD4cnvEOQQHByQhpBLDFfPRucvNqA55VjLR+JL8R8nmzM863rNT/estH8&#10;nNBIUEcQS1D48H9CREEy4TqiMdZNq0IeJFU/6SpQBERABERABERABERABERABERABERABERgGRCI&#10;EqcoHFDLrHVThGSROrIMzvoCdmFqnyQswkgjJ06c+PLLL1FHsCyzhcXnmuZw1lkKWIwDtxFMyxh/&#10;0zU1zKvHTJwsRVE7MBZjIMY0zAx9TNUMcgzTXh3xHiRs4RCfv9ryXVtUrliqbv2G9Xv37N22fRtm&#10;aApMJpwwoshaCzh4FmfVjCKfhp2xeunSJSS9d999F7cPBrAJe97niYhYNvzMU4oemTbNILRxbj5P&#10;jEDzebIxaVVY5C4boqamGBBWiLhFODiUkpdeegmZpL293RQRu15YmTQfyeLkqVaJgAiIgAiIgAiI&#10;gAiIgAiIgAiIgAiIgAiIwPwQiGI+tsnIPt2IzWv2preydkgdmZ8Ts1xrqaSOYPzFlIxlGVHk4sWL&#10;ftK9RSvyE+rNjuxMvck49uMaLMiBHbmh3uUOaWhsWNvp5s4Tg8jUEWzTGKmZvI/B2izUmJh5S+Qu&#10;XqmUAnlloWFmjzab8miuZDPx0Ug2bty4bt06NJLGhsa05JHlOjTvoV/mroSDCKOXWHBnz549f/78&#10;uIxXKFCweS+x2LA0zY9hZtKIbTcRxW+3/QnJFY7WxeBH/GNhhUFrgbkoH5GPMc/If/TRRxmr27Zt&#10;W7NmjQ1mCjQF5R76p0NFQAREQAREQAREQAREQAREQAREQAREQAREYBkSiGJfs2nI3gBtU5vNsjZx&#10;kTqyDEfBPHapkjpCVobTp09/9tlnxNTCymxxhzDsot5h82UxAY8VS0y9eef2luaWjhUdvB3XSJIp&#10;/tXGk9YbG8Y2GZ+F5CVWGoUjwxCziy0MfrQTDNB4llh6bRZLC5GsbcwX8tTY2tK6afOmnTt2bt6y&#10;mSn5qzta55GWqlrsBHzKEAYSosgf/vCHTz/9FI2EyFfm4WHeGybysZj4YbqIiSJBdDgnXbDO8LYR&#10;aMG48HliqLOnjWSGKAeyg/mUWCH21c1bZBLGLb4p27dvP3jw4O7duxmulb7GFztWtU8EREAEREAE&#10;REAEREAEREAEREAEREAEREAE5p7AeFZ20zx8/pEp6pU6MvcnZTnUgGEXy+xE4yz6BPPc6aElTsdA&#10;jCEYueJff/87bMpXr1wtFAvIIKQRYUTWpNO3BvtXruwk+/SqVatbW1pa21o72juaW5rXNLb5iHDh&#10;yfVTs7Ns2OyDiZkGYIDuu9791Ynjh7/4/PLVqyPZTCka4Y8roT7hTNXsidWbQzA079u3b+fOnes2&#10;b+xYsYIc2S7AURwF0V04I2MjTem6sqrNLK6IRktrNFdS73ywQfNA4tV8mBgGDHWEPXSRzz//HBcl&#10;k9ksUha72feqj3Nl+XVw/rAvUhw+VqxYQUQsRD5e8VVixeLL4UeFhnfjxg3KZwTyaqG3TCYhjhYJ&#10;3jmcQxii+EKho1AyOh9Vd3R0oI6YRsI+VOSvO9atEK/KLK0TpNaKgAiIgAiIgAiIgAiIgAiIgAiI&#10;gAiIgAiIQLUISB2pFkmV8w0CpnyYCdjnV7A9MBlj6mWFZB6sEIno8OHDn395bGh4CLMvtl1eiYhl&#10;SUGaV7QT2GrPnj2bN28mdpbNx+e1rugKDwskU58AKsIkzT4IJDTMz9BP5EuHPz/8zvvvnTh1anB0&#10;GGmEuf35YiEyljMrNjtboDlzYdm+Z9dDDz30wL59NcmaTC7DRzWpmmgk6nwEgsX3WgNiKRKopI7Y&#10;SGbw8OpznrOOeoGqh88TmXJYR3UwdxB8OMwticHMFiQKC4eFhoH+gdhG3DbGv60zsDds2BAWns0X&#10;hGNRO8zhiRVKI7U7UqI5V5H43VqLiMKxqCxUhNZoyg0loynu2rULSW/16tVUx55cVnxKS6wLXKSK&#10;uLUUR6naLAIiIAIiIAIiIAIiIAIiIAIiIAIiIAIiUBUCUkeqglGFTE7AAmTZZ2HPJIzIGH8x+zJB&#10;/qOPPsK4fHt4kH2QPphnn8mMsUNDYyOG410P7F27du32bdt4TUSDPArOqFtIuWQK47Py/dz8KU4D&#10;BmWCHVmCazMfszO1UOYXnx361W9+/fmRI2P5XENzIz4jxVJxsLvX0lmjiGDF5iim51NI18b1Dz74&#10;4MGDj65d24V4E+SASKOORIPsDl4HktF5iV4SU6gjFqXNNDYW0yo++eQTYsF99dVXrLv8Nw0NSCOm&#10;bVh8QmSSrq4u9AnkCnbg1RQRC73Fwkavi5hXh2lslGMeJ7awnesFxYWIcIxDXpFJaAPhvE6cOMF4&#10;Q2JB/DDHLLu+OJx6EUjQF1988UWTFcMajNSRJTpK1WwREAEREAEREAEREAEREAEREAEREAEREIGq&#10;EJA6UhWMKmRyApYdIexOYQkY2JuZ77iMHDt2jBWsurmIi0OVy2XZAXsxgYO2bNlCfum9+/ZZxmmb&#10;7W6luUwL+fGYRdMJB8eBzKlH5GBlPK1IYHpmPRlLfvLBB//yy59/cfRoXVPDzj27123YgCJy/sQp&#10;puSTHJ4DLSEEFbF/lNQmtbUrV61kTv7+Bx/E7oy5HEt0Y42zSlsL6cJ0BBsNmkVIoJI6wjBArvBe&#10;IwzaI0eOoEwwgJEokCsYkvhnME4sehv7o+fh84Q4gQ8HUbNsDPOp11f8gGEFNxEb2N7dyq4d9rfk&#10;ImGHFXbmYkGuoxnvvPPOhx9+6OK8JRIXL17kwvE52/GXokxaxYLDE43h1cpnxJrSIxlvEQ5CNUkE&#10;REAEREAEREAEREAEREAEREAEREAERGB+CMT/6q/+ipqUd2R+cN9vtUzUCTDLYk1muv2hQ4eYd3/q&#10;1CmMvBh2R3Nurr0Zc9FFDpAz4eDBXbt3r125urG+IZ1MEUgL5SFBIut4Ms6ADTmOTDMXjhmCLS02&#10;NZpIc/v6zbPnzzH7/lZvT+fKlY8+9thTTz+Fd0hbc4sltcYMjZXZeZkkEliTi1GcBvoQTgYGBvO5&#10;PGlHyJGN5bom6cQbfyl5Eeh+O+PLtb8+iQ7Kx8mTJxm6JBph2ODAwYjiU+8ygp7BAHvqqaeefPJJ&#10;PDZIV4M0gqJmfhuWSj08Yv3bsGOHDxlnOdih6hOfsG6eJYxn0pMQ0QsNj7BaeKgwPk04YaEEy3mD&#10;TsNwJUkJ7iaW9YQDvRITdk9ZrudO/RIBERABERABERABERABERABERABERABERCBSQlIHdHAmCsC&#10;4RhWVgemWwy1n3766W9/+1tSWGOudUGyCgWMtgPDQ6Q6X79+w549ux955ACT3Des31CXrsOjBCEE&#10;aYRJ9Qnm1pPLJMiE7l1GpimNeOOyWY15RcBgyv+H77539ty5M+fO9d7ubWlr3bN3L3kaqHfNypVY&#10;nC0CEtZkTN44uLDkAwmHErLZDFZpzNNEA2vv6KhNuQwl1s1xL5NvGsHnirLKnRcCdnJJuo7D08cf&#10;f4zLCKeeUWFZRhhdjA10PlbQQvAa+cEPfkBG9M7OTo6ykWaanHmHWH51XvnUSrYtXCCUaR+ZF4v3&#10;uzJXElssIhbKIgoNLiwcwvXy/PPP79+/39QaBEhrjAkkJsnQYDQSPsKLhYbRckkj8zJ2VIkIiIAI&#10;iIAIiIAIiIAIiIAIiIAIiIAIiMAiJSB1ZJGemOXRrPCEd8zHyCHvv/8+XiNMeMd669OeY6VtaW/b&#10;u3fv448/vn/f/s2bN3W0dZDMo1As5EbGnKU4iFUVDezIxcCOPNOIQGF1xIzRhCE6fvz4W797o7v7&#10;5u2+25lcFpFj6/Zta7q60jVp5vkTiQtLN3ZkXpmVb/brTD6XSCbYgeYMDrokENkss/VzK9raTTWx&#10;E6fgWstjAPte4D9EHC2EPbxG8B3hvFtaEa9tMB7IuL5169ZHH8UB6bHt27czfmyUWtSscH4Rr3mY&#10;1GG53M0BxS/m4UEtJpZY7CyrjqPwvqIlJOxBbiS1CZU+8cQTmzZtQvlAz0MvocEcxf62sJ1mINKw&#10;4P5ivlBlAbuW2SlTd0RABERABERABERABERABERABERABERABERgagJSRzRC5oqA+WeYkwfmWiat&#10;9/X1/exnP8OeS5WYki1uFcIDLho7du969ODBA488snrV6lS6huQd+aLzKSGsViA5lAr5QqlQxIkk&#10;GqQdcf4jM1nKwhkxxZ7p/+g0Z06cpKhYIp5O13atW7t79x7yjiTiCeezEtijifRF8zAuY2Lm7eDw&#10;MF4jGJpTNS4ZCXZqQmxdu3593569tIq+mEXbZutrbv5MTtGi3vfo0aOkXsdxBI0EgcGGk3l7cLo5&#10;9UgURIQjHNzTTz+N14iNBBsGPh06V4FpIXZdmD5hC2IG/TfPEhYOZPAjY1ggLO90wj4W6o1cI4xe&#10;GkOBODlt27aNBOwUi0CCmGdp4S3KlrlnIUYS3QvBhpXTp0/jRGKOL6tWrVrU3NU4ERABERABERAB&#10;ERABERABERABERABERABEZgzAvEf/ehHFG5BkMLBWyoZdqcZyGjOGqyClwYBjLM21d1WsPCSQfrd&#10;d989cfYMQbTQGWob64dGhrtdPKu2Bx95+IWnnulavaYJLYQp84QUKhRrEknSjQRRtCJOEKG0RJwY&#10;W7ZlisViE1m2Br+Ex+2tW7e++OKLjz76CIEkEiuOZDN5jNGFYiSR3rJ9z/pNGzP5SDLi5t3bURTF&#10;fHxLst3X25tO1WRGx0aHhmORaF1Nmsn8wwOD/cOZ1o4Vq1avIln8WLaYSCUIikS5SRcJTMuSIWA+&#10;Rpx3S8NuEgguI6/9/o0vjh69cPkSol1NXS1DscC3ZixayheQHDZs2IC/yMsvv/zII4+0tLRYb8sE&#10;ObaYEGKXQ/gLNuwX4kmxG+qF+X+wEdcrS8yOZPLee+/9669/SaSsgpNZ4qm6xq279m3euSuRTsWL&#10;xebm5s2bN69Zs4Za0EJY6AJ9MSHH5BYKQePBA2bVuq50fR0X2PDYSLaQjyeSDGCSAKXi37h8lsz5&#10;U0NFQAREQAREQAREQAREQAREQAREQAREQAREYNoExtURv79Z9KaY9i51ZNps7+sdvThhYwmvEQQJ&#10;pt7f7u9LJlPRWBRrL5bo9evXkzJhx84dXatW46XB9HYzK3unk5lCNGtyOMG1T9VgVuaBgQGiEhHa&#10;69y5c7izpJJYgZ07Sikaa2xq3r1nz4YNXagvidK414u1h2MtDBE+Ad7ojPDjmzcwNIKC0traXlNT&#10;G4vzz4kivI6nIplpN7T/whHgdFvaD4uThqcFuT2+OnkcOcEEBlw3GL34BxFgbV1X144dOwhsxTBG&#10;P2OEcOAsIr9V6q6PIGfSCH5XBNTCkeXK5cuZbBalBT2jobFpy9bt69ZvQtGIB+OflqORsFjWHHrE&#10;WPURuuyKoDS62dzaikdJY0Nj4PNEennXZS7PhEbuwo1A1SwCIiACIiACIiACIiACIiACIiACIiAC&#10;IjA/BKSOzA/n+7EW7MiWPhrLLCZmMkgTm4gZ98mUm8Y+Njq6YkXnU0899eRTT27ZvKWlsYlZ7R4T&#10;x3rXjRmxo8aJ0ogTKoIMEBiIz58/j0hjWbWpJYk/iqkjEdSRll1E1lq3BnUEI3G4AZY3ghYSv4jy&#10;mY+P3uNM5JSQTLL9xq2eZCLZ2NRIhKX6+hrfZqkjMzp9i2FnxA/GiQl1ODyRg50Bc+XGddQItgQx&#10;r7JoC8RbW7d+3eMHnS6CywjxrBhj5oRX5rd0L50yYYNiKbynpwevETL3MIaHBgcY6jU16XgyVVtX&#10;v2nz5nXrNyDK1SbGRxxt6OjoYLgikBDFjiuOokzdMYWbw+lpNp8jatyKzhU1yRo6hS6Ccxainsbt&#10;vZw1HSsCIiACIiACIiACIiACIiACIiACIiACIrAkCEgdWRKnaek10jIf8IpB9urVqziOkMsaUSFR&#10;kxodGc1ls52dK8kz8vhjj2/dshXhgYBaYWmE9dkl7QjngTc/Eh/giJZcunSJefdIIzQJCziqBokj&#10;cALAM6QYiTY0Ne3YuQt1pFiKpO+E1SpDT4Gm4tA7usMr6giW9DwBiSIR1tta21pa27x1WVbmpTV2&#10;GT+ME06xBYVD0kMdYdgQ0o0Bw2IZztd2de3bt/+RRx4+8PAj+D/hUUQ3neY3Nmbr1Vq8kwfh4D7/&#10;/HMcR0gZQlysQj6HloEbFj5PyZraTZu3bNy0mVwnzsEkaInJgXQE2WblypWE/6JhlsvEEqVYgpz+&#10;ocG62trmlpaGhvqaVE0Qty5SjBRnnNinWh1WOSIgAiIgAiIgAiIgAiIgAiIgAiIgAiIgAiIwXwSk&#10;jswX6fusHtMksCbjooE0gmEX8y7iQbImxRR4DLV4jbz44ovr1q8nDBVsvIpgYX8m5myYJr+wFmJ+&#10;JHYgSgYz7j/77DNacvHiRcuGgiozEvh/EDoLdaS+oWn7jp1r13flC6gj4xVaMh7e+JhyWJzJLcHh&#10;+I4Qp8um9tfU1Y8MU9gwXSREWGNDkwkkUkemeeIWyW6cSssLQnuIvYavxqlTpxAbahsbyESC+FFf&#10;V7dp46YHH3zwsccfe/Chh9pbWm2MWQp0SytSxb5QJqOU0YsuQtoehi5pdSifJjIyGZSFYqmmtnbb&#10;9h1bt21Nxp3PE4u5sNi1wOEMSLKvc9HRBXKNIJCwj0XcGs1kLBIdGgluT6aO5PK5ZHBVahEBERAB&#10;ERABERABERABERABERABERABERCBZUxAxttlfHIXuGuYXLEmk+SDtA1YdVEOXDqHSIQ8Bxs3bnz4&#10;4Yc3bdycSqTGsmPFklMgLBKXs/mGpIiZ9sFrGJiV7VhKRo9BoSG3Nq4AuLAQFMs0D8vfbkkmgkpt&#10;/0gpcATxh1vDbE8rFnMzGdpZurq6MC6bxZm8FHTzD4f+cPizw9euXw/6oWWJEWD8mDSCmIebEaOX&#10;cYuu4CS7YjGVTK1cuWr37l379+/ftm1bOpW2sWFJSnAhqq7jCM2wDOoEpjt06NCJEyds6LJQkUXK&#10;4oohpBuKXZAkJYL+YQJPOL4c24mvtXXr1l27djFi2dlGMgtRtG7cuEEanlOnTvf29voxv8ROm5or&#10;AiIgAiIgAiIgAiIgAiIgAiIgAiIgAiIgAjMnIHVk5sx0xPQIYHu9fv368ePH0QxsWr1LZz00tGHD&#10;hoMHHyVngxVDiB8kCct8bovNasfIiw13elV9vZcXRWxGPB/gvILxl6n3vF67do02WC2YmFFHXJqF&#10;O0nXg3n/iXg0Ep43T2NssUhfPt4XE+137ty5e/fuzs5Omjo8NMwkfRI/EIXps8Of4XDQ1z9QkEAy&#10;0/O30PubumZyGgtZ0C0FDqpDqqZm3bp1+/YTUms/Y5hEHexp481rctZ8c++oyoL+gS7y29/+9uzZ&#10;s+ZTZTXaAHY5TpIJ8oq47OvRCOHdyuLRsYOpehyCwxN63gMPPED2eAJt2fhn/4EBp+qhA/E6OjbC&#10;nsgtVWm8ChEBERABERABERABERABERABERABERABERCBxUxA6shiPjtLuG2Wtxx1hLzWrGONZcFQ&#10;Ozg0hIkZUaGuti6THStFmPmeikXHw/iEA2ph0sU0PFME/hCTNDAB4wSAZZkoSZi8sS9bS5jpbwKM&#10;12PiCbQRdwg18uIdSnhrrfKyjcVQ4liiFTEff82aNdimcThpbWttb2vPZXOXL12+cvkK3R8bzcy0&#10;/dp/wQlwfhFFUAsQuvDb4NRbAnNiT23cuGH3rt1bNm8hclqxVMjkXNYZGzMsjArCrHE4G6vVC64d&#10;HJ7IxI5/UnNzM+4plvXdfK2oBXcW8qAwpFkfGyvhF2IKCg1m8ZcDjk3sQJL27du3o47g/EQhVgJt&#10;Hujv7+6+eePG9Z6eXsJqkZW9Wu1XOSIgAiIgAiIgAiIgAiIgAiIgAiIgAiIgAiKwaAnE/9N/+k/W&#10;OD953+ZBzzQndtns6UXbYTVsLgiYWmB6g40lskUf++Loe++9e+HihTzRh2KRfKQUTyW7OjofO3Dw&#10;wQf2NTU0RAgKhKMI1uc7SaTDbfPOHzNqsBmmLe80K2RfJ6AWuUbQaTAHY+bu7++ntViHiU2E+bhU&#10;GIqlUn2j+YFMac3azXt37enqaEszBz/h0rlPrNoiL9E2isISjS6C3Rkzen1tzejQYGZ0uLYmGS0V&#10;hgf7U/HYqs6OUkMNW0lDH427f0HcrpLL7jBJ2TPqqHa+VwKcfZ+ZBoWABe+fSCHSfeUqasTHn3x8&#10;63Zvur6+pqE2WyzUxZOrOlfu3rlrz65dnR0dqAfxaCwVT4QHiY1Y83yaaeNMqDMlxlZoD5ly/st/&#10;+S9EvjI5xBrM2GZlJB+JJrjI4jXp9NbNm3ft3N7R1lKbHJc1rCW2eJcsq2LFihUUjkMV6h2XQCGb&#10;a6yr50rs670dLZa6Vq/uaGvDacsuFjtkpn3R/iIgAiIgAiIgAiIgAiIgAiIgAiIgAiIgAiKwJAiM&#10;m4DD5rzw/P0l0Qc1cmEJeEXEBDast8xYJ7TUyVMnL1++MjoySlqRAonOI5F0bXrv3r04W2CW9Qkb&#10;2F5dC6yfVk8zmHGPIRj7MrVgbiaUkBmvCZRkuamdToHgEWRoT6dpV41TVSobhH3kLlNfmLOPB8mO&#10;HTuolOpY6BcV4XxAnKILFy5kszlElMbahkQsiTBiXiioNwt7ylQ7BBDSTEuzAWwpQ3quXycC25nT&#10;Z4YGh9wpJlxVDnWvyEnE5wlXofb29rmgZ5cAY9JURjS83//+93/7t3+L6xUDmGGMCMenDD90CzxI&#10;3LClcU5rG1+mbhU99aHhuAAJsbV+/Xo6aBeFfeeTdwQvK4auU4mClCfeLcYQaREBERABERABERAB&#10;ERABERABERABERABERCB5UTAmeRMGjEDmV9fTp1UX+aUQFkedRQCbLtHvjjy1ZdfXr9+jUA95lOC&#10;m8WmTZsef/xxXrHVho+axVz7KXpkjizsYJPfzZqMjMFbc/jADm7RsVw8olKgjsTjNTVpdqqtTU/N&#10;yqdCsTbTEbpz8ODBlStXmuRjNmjM2RiayblCOC/vJ8K0f1c4BveZ51OZ0zN4HxbOeTQfILQBXDE4&#10;j5al5siRI4c+++z0mTNsd5nP8UMqlVghJhWKAtoeYaxMjqg6NJPraAltIw07LWEIkRPespiY7mhj&#10;2yl8sTviCNpj8O+u7aEEazaRtR577DESkJCJxKLPWdQ4ZBiieFEvozfcQbtY7ILVIgIiIAIiIAIi&#10;IAIiIAIiIAIiIAIiIAIiIALLhkD8r/7qr7wuci8CSXUN3MuG77LvSDgLuo0BIvaQ/PwPH318iYwj&#10;w8NE/sGjBOeMTVs2Y5N9aN9+ZBJ2sznyNjndoglVhZV5b1jJFlaIlcbGRgrHymzqCNuZMs8+tGR4&#10;qDeerClGE8mauo0bNu3eubOlMR3F0WU8l0R5o3wsJv8BEgvlUzgpIlhsxj1vrRl1rU2ki6hP1zk7&#10;OxP/g/4WC0WaVZX+qpBZE7DhyoDBVcJEAhw1Pn7/A5SJ3r7btXW1iVRyLJNJppJIXw/ufeDAgQOt&#10;ra02kExK4VjvXTHrZtiBKDSUaf4rNODtt9/m1S4KRiyLd3Mx16hozCXOYSCxHeWGVCht7W10aOqr&#10;yH9L2xVhyYHohYmIvCVJj10j9NSJQwEiuzyr1dN7BKXDRUAEREAEREAEREAEREAEREAEREAEREAE&#10;RKBaBFxkrfBCud6DpFp1qJxlTMAnNrc+8tbcJsjzkc/lcNpIJpJsZGXDhvX7H9yP4dX2xN7qk1d7&#10;h4x7B+VzLVhRZFlgjvxzzz338MMPb968GaMww9ucSBBIMAdbAmqTaixDA2+nyAYfjjVkzeZATMm4&#10;jxBfCyHEpvabq8qVK1eOHfsSM/fw2LCF1bJWmW1dywIS8GqcT6vOiCU/DWlyhoeHUqkkokgumyMw&#10;Wn19w4b1Gx588EFCqNFg5EA/PLw0eO8d8foHRTEsuYjQLQYGBqjCFhMwTPCziw7nEVNK0Ej4V5rS&#10;tcP7gvg2d3V17d+/H+EHAlwLJvsh0hAR7vDhw6Q8oQ3+UtWIvfdTrBJEQAREQAREQAREQAREQARE&#10;QAREQAREQAQWG4H4j370I9o0qfvIjNoq35EZ4Vo2O2ObxXJqsbN4xcyKGPDFF19cPHu+GCkx4ZxQ&#10;PslUat2G9Q89/PD2LdujRSIVjWdu9xB8EvV7x2IiR1jhs9zppGEnchEWcGy+GIItDQOWYubH4zuS&#10;L8UTqdr16zfs3L69uT6Vz+YTqckFDG9VN8M0DbYtlE/fzaiN9Zzy2YFcEdloMR6L82lrS0sNQhGz&#10;/ul9kDNCy4ITMJmBZnCmPguWKxcvEUcqFo8xTHEcqalNb922de8Dex96YJ9l42AUMbps3ZSwavXC&#10;Z4lHY2OhZMvBziilUj4NCySRuBufloZk1epVW7Zsae/oiJvWV2Gxr2h/9dFxxEJS8hC8i+7zlk7Z&#10;tWNxtFD42trarIP6eq/WWVY5IiACIiACIiACIiACIiACIiACIiACIiACi4dA/K//+q+9KflevEZk&#10;Pls8J3WeW2L2ZctewLR3km1gZR683efmmwdixaquNY8ceIScDQ0NjV4dCcsMVZ+ZbmqNt+pSFwIJ&#10;KUDOnDmDQELqCJKF4ArgAhmVsvFkOleKoY5sWL9x944djXXJYr4YT1W0elvaCX+xeAs7/jGYs0ne&#10;wJR/U18waudiJZSQjrY2/A8SsXjBeR4QlykpdWSeR+nE6nw8N04TXiOffvopPk+ZoRHSkTB0Mrks&#10;qt7mrVsOPnrwgX37OlpcTC2TQ1zaj2CpojTiXTooE5WCxOkbN24kZBa+HQxXhDevjtiFQ2QtvJFI&#10;6hNPxNlt65atHR0dsXi00qh1YbiCxRpPcDD6gjpCaXBAILFYc9Yj1gmxhULT2dmJuOiHehUj4C34&#10;2VcDREAEREAEREAEREAEREAEREAEREAEREAERODrqcb3Io2I431LoMyXArcJBJLe3l6AkKqAQUWE&#10;ojVrVu/avWv1ytVsNOOsGZoxtk4Rw2p2SH3u6LLx7Of7swOeHDt37iRW0u7du5E0UjU1ibgLWBTk&#10;VnBXxNRWb7MyhyNx2RYm2lMsBmUzoGNWxsyNI4ILkTQ44DUk4jXNrms6qooEXDyqIDAaC8P11KlT&#10;Fy5ccJHW4jGn1ZUihXyhobFh69Ytu/fsXt3pYmqxv+kH7GC5OqrYHnPdQK5DqmHAUDJB4R5//PE/&#10;/dM/femllxhXjC52oAE0w+Vpv+N7ZFqdawzNmbJFllzd2mwjlhVSzXMVIMag51nOHvZBLDl37hxu&#10;JQCxjXZUFSOJVRGdihIBERABERABERABERABERABERABERABERCB2RGI/+Vf/qWZ+cZNbLMrRqFX&#10;ZsttqR+HudZiDVmq8w8//PCTTz4hwFSise728OBIPrtu44bHn3zygb17sSqXIsU4s96DxdQFL5ZU&#10;kYNZgSeWfIwcIF9+yUfYmr/73e8++uijWJz37T+wfu2G9WtW792+ec+2DStaG9BLYompkltb+63B&#10;PpCX1Yj9Ghp0n4UVdivmY80NzWtXrVuzqqu2Lo3pPZkmCfxdsmdXkYaKmpRAtBR1Qd+IRJUvXDp/&#10;4atjX/bcvFmTSA1HC5lScWB0JJ5K7nvwwW9961sb128slgqJYNj6ouZi3KJ5mEaCroaniI/PhpMT&#10;Pk8fffRRe3v71q1budCofbDvdjxaikWKdenU5g3r9+7euaqzIxbKbTOx15a2xLazYll/GLe4p1Ay&#10;QghuVegiJitmii7iXGvHivWbNseT8cGRTCZXqKmtmTrruwabCIiACIiACIiACIiACCwsgUpzmBTr&#10;YmHPi2oXAREQAREQgUVLQMauRXtqllLD7B4UPWBkBDNqJkgiTaCtaLqmhrhA6A3j3hhVnW5fCZDN&#10;7udT8w8wFwGaRGQtVoipRfp0zMGsk5iaeF8kVH/qqacQS9hOfvXZcTcCmLbxHXExjmIxjN3cgucL&#10;eVYwdoPFSs6PeyzMrh4dVT0CgdpBJhh0CKeoOU3NufVwytLpmnXr1m3atJHoUmyZMp1HddpjMpsv&#10;y49hxhWiRXd3Nw5PjE9GKa4k3/ve9xix27ZtI16ceXv4DCUzbY3pMYTYYuRTmuUQ4rUmVTM6NkqY&#10;uJ5b7qrBqYUtMy1c+4uACIiACIiACIiACIiACIiACIiACIiACIjAYiYgdWQxn52l0TY/DYd8G/39&#10;/QgkTpEIMhxgdUWHcCmmY06uqG4wokp0LLAVn5o0YiG8Ll68SLp4VAryV2/fvt0s0ZZbm+ZhCl+7&#10;di3WYd5ibma3WaC3pNmUQ5wimFAItZSKpcxYhon5wyPDVqbTbMYjFc2iEh1SPQJBhDd0EUYswl4G&#10;FYugZ6VINpNJ19Zu275t1+7dppaROaZ6tVYsKRzPzft5MHRPnDjB6HV+Tvv2oeQ9//zz3/nOd77/&#10;/e+//PLLaCRssdBY5o8103aaKkPhKIWoetRrwzhV47ygUEdIQMJwTcRxN5lp2dpfBERABERABERA&#10;BERABERABERABERABERABBY1Aakji/r0LInGoTFgTmUC++DgIAKJpXd2+Z8Tiaam5hWdna0tLdaR&#10;aiZqqICmLO8I4YMwOrPx0qVLmHppKtLIhg0bMDqjXrC9LPEJb2m/z0gxff6Wi4L9saebSZ23LghS&#10;Io5XglNHhoaLQf8DyWT6BWvPuSUwOjaGpMcJQhtxPk+REhoJw6ZrzRr+YhXTnFe/VWF5w2fN4Zo6&#10;fvw4Q5c0JGh4yBhoeAxpHEcOHDjw6quv/smf/MkTTzyBZ4kNuZk2y64XVExSu5s6YulVEIQQ8ciR&#10;w79iYR4u3Jk2XPuLgAiIgAiIgAiIgAiIgAiIgAiIgAiIgAiIwL0SkDpyrwR1vFl1MapiYsaYi4kZ&#10;EYKARaRHwOra0d7RGJhu3TL3Vtawe4qFCaJasilcvnyZj5ggT+YG8joQ7AsLuBMqvhnsi0P4iGhg&#10;Mz2tFGXRjSwfO4GILD8E61iZBx2YwXzOWaKZhh94tmhZUAJ3zjuDlqzsvFrKccZtNBatTacbGhs5&#10;iWwpFOc1FFp4QCLYnD9//uzZs2zcuHEjblg+mTwrXFxsxBfKwn9ZiK2ZMrXquEwonMVkzsC9qQCH&#10;RNI5sRRLztsph3KkRQREQAREQAREQAREQAREQAREQAREQAREQASWEQGpI8voZC5oV5i3jomZBZEA&#10;4QGrKynX6+pqm5qbatO1znobKc4i8s9M++STN3j/D+ImXblyhQn41E4AIq98WCAjC67ll3tpoUlE&#10;WJbRV5jjT0VuPV2LoXmgf6Cvr49EDlbRzAMgzRSD9r8bgcBnggVvp96enuGhIeK+oQU41aGhob29&#10;o76uHuGAQeu9ke5WYhU+Zwh5dQSVgrZ9+eWX5jhC0pGWwAfLdDgfhstiuLGwgl4y00ZYaRzFsQxa&#10;hu74EL3jO4LziEWCo2HzkjZopj3Q/iIgAiIgAiIgAiIgAiIgAiIgAiIgAiIgAiIwSwJSR2YJToeV&#10;ESAglakjyCQmUeBRkkylcJ6wtA0WsWeuuVnV2HF9lCEyWp88eZLU1kyNZ649bWBKvjXD5xex3CTY&#10;wVnx0/Nn2lSqxmbNq8UpItgRTJh9T0v6B/pv993GhWWmZWr/OSMQeEIUC3j1EFmL+FpoViTbYBC0&#10;tbeThgYpAreJWMSd0zlrw1QFM3hQR3AcYbgSC27z5s0mOjKAw01iC9txc5ndxWWhtGgHughdRtKz&#10;YHSWd+TGzRvkHWEAx2ORVDIm55EFGQmqVAREQAREQAREQAREQAREQAREQAREQAREYI4ISB2ZI7D3&#10;S7EWh4cFG65LbZ3JhML7ROMxko+MZ3N2MYvmXh0x7hh8Mema2oHTBmG16urqLB879l/vVmIKiiki&#10;qBoWIsx7n8zoFFpMLSuBzBBMw6dGS8ECkNGRUfKOIMbIvjwjqnO3s7lBlArFsUyGcZvP5ThTiUSS&#10;oYCsRbKcpqZGU/Vi0VihNOfBtSb6ZTBscHtCuWFQ4TvCiKIx/uJif5qN3sYKA88y/cwi74gRttHL&#10;iEXLtIhwNakaXJ26b3b39PSQOGfuToRKFgEREAEREAEREAEREAEREAEREAEREAEREIGFImA2YWfS&#10;Ncu1WYqnCCZje05cFqoDqndhCaA0WPYO5pjjn4HFllhVzGQvxJs6u7as3bCjrq4VCQ6FpBahpDDj&#10;vAiz6B0ZPrDw4sDBMEaf4PXixYvkZiDpCLpF2IUFWzDl22T8sHIzC3cB01QwT2O/plj8VLA1I4fg&#10;ueJykCQTly5funD+gnVneDgzi37pkCoSGMllIrFIIR7t7iPryEACXaCxfqyQSzY0X+nuLUaTK1as&#10;zOdKpWwkUYqkCnPuPuJlD64g6yYj54MPPmAwHzx4kLBaKCVstFQoNmgtQY4fq4xA3D5mgYgSzJtq&#10;1apVyDBWQl9/HxcyS/etbi4fE5PmS9ycRSd0iAiIgAiIgAiIgAiIgAiM3yfLXqGhIAIiIAIiIAIi&#10;MH0C8h2ZPivtOQkBM84iOaBDoA0EyQmcwIbQhkpSX4/V+Wt7Ln4Z8wARG7HZmmnPhQsXjh07RoQi&#10;pBEUC7Mmz0L8mE6zMU+7HNaJBDZlLNdoJC5IUSyO8wHp6PO5PGIJrjUUNUcNmE4jtY8RsFOAKsBi&#10;vkQWXY2Rk+K0BTJDoBq7necz34ZXOExu5FJqbW0lUJvPlzMXZ9C0PQYtmiKqHmOYV4YxTOBD6pFx&#10;V5vxXC1z0QSVKQIiIAIiIAIiIAIiIAIiIAIiIAIiIAIiIALzTWA+rNXz3SfVN48EzMqMNEKQHxc5&#10;KjCjYmIOAkzVW3Ly8eZgaZ6XyedYdf1MfNQR8rFj7d26dStT483aHc5oXUVU3gELyzJWZvxUmOmP&#10;OEJ1pUhpLDOGSDM0OESNyeR4tLEq1q6iZkTARAjS5DBufYA1VpAC6usb0AkYxwztWOA0Mg/qiOVj&#10;Z2H0UiPxrM6fP8/oZRStXbsWbY+NTqgIYsGFgtfNqNOT7Gwx5eyKYNyixFCja0YyRZMIrnX79m38&#10;SMbGnHMJUfTutT4dLwIiIAIiIAIiIAIiIAIiIAIiIAIiIAIiIAKLhoDUkUVzKpZmQ0xvIBwQCRIs&#10;C4KlQCCFA/kbMLamknOeiT1MziJ9WbAvWsIEfDQJkrGvW7eO9tiePohWFX04wnkjLK7XuDpyx/SM&#10;dEQGFAzNNGCB8nwvzRE2N622U+/OSF8fqoMNCZerplBsb2+zocKmWDB452EEW34a6yuXz6VLl4hn&#10;hTKBqsfQte2+nT5xTlXYWGQ5ikKYIQAdkh5jlVwjLKhHXEEsFtdrYnKUqjRAhYiACIiACIiACIiA&#10;CIiACIiACIiACIiACIjAghCQOrIg2JdbpegiWHJNHUEb4LWujig9TSgE89xVixFkwbVu3rx548YN&#10;tmBfxuzr88P7JoVzjdxjOy0JvC8EjxkEEpfXpESAJrdkM9n+gX5s8ZnMnKf4vse+3CeHIzbgosG4&#10;ZcUSzzBmGCSEsULV8yezVBz3IJlTLIwQP35QI06fPk3bEGkefvjhjo4OqjbtZOIYvsdWlV0CDFrU&#10;EcTOQr6AqxcX8sjwyODAYCbrMuXU1Mx5/pV77I4OFwEREAEREAEREAEREAEREAEREAEREAEREIHp&#10;E5A6Mn1W2nNyAthtmWOOlZkJ5pYamld0ERQCCxM0n4tZe3klnfWXX3557do1DL7Yl4ka5Ge+V1EU&#10;CXfNB0diI33HtO2SwBcLURKPxGL5gqOEoZkQW/MJRHVVIoAGgAKBXoWyhTpiwkNtXS1hrFBHfDQt&#10;l5Rk7p1HfOpI2oDjyKlTp2jVzmAhzNd4QpQ7V9Pssq9PysGuBYQZU18QEbleWCEWXLo2XV9XzwrX&#10;dWbMqSNaREAEREAEREAEREAEREAEREAEREAEREAERGA5EZA6spzO5sL0BTMu9lNM/2QfwdiKldnU&#10;ETwnXCIFcrbf8anABDtvTcSR5cSJEzRs06ZNZG6wXNPh0EDVDROEwdoM3FYs1aGOYGi2OfjOo6UU&#10;wcRMe3AimTcIqmgKAhYODhUN7YGxYdGl0ANWrlzZWJf2nhwlnEfmZTG3J6JaoY6QdIQRheMImXsY&#10;UVxiXE1ojTTVMoVUq0XWTVNfWKG69vZ2tL18Lk8D8CPhIwQkZKS8XJ6qBV3liIAIiIAIiIAIiIAI&#10;iIAIiIAIiIAIiIAILA4CVbOyLY7uqBXzTQDTLfZTrLdIIxhYLcMzr9hVTY3I51BHxu3L1c2XUKmr&#10;WL35iMYQoQgL75YtW9avX2+tCnuNYBcOx8K6R3Bl/ihUh0DCgu8Is+/xHuEV9xFA8XqPdenwqhDg&#10;XCBFMG4ZBpZ7g1dEiMYg6YgXz+YhJbt1xzQPWoUUwYIWgrBnI9mPLoKA0eCqdN8KsUvAXwvoebiP&#10;IG1SS6nodD5WbvfdvtVz63bv7aEhuT1Vkb2KEgEREAEREAEREAEREAEREAEREAEREAERWGACLtg9&#10;i5vjH1gBMcNZmgS/3RoYDvyywE1W9YuJQDRayOXRIwYKxbFYHHtqdiwzNDjU23OrB7tqMplKJt3M&#10;dDPCMhe9Wm23ETtxwd6Ngbu3t/f1118/e/Yss++ffPLJSSs1vaRa7QmXgwmbty0tLby21kczQzcL&#10;mf54LN/T2321+/ooYtJc1KoyZ0LAvJ0IB4f2QOgqPI3Q0vCZ2LNtV000gRdJTRxFi0GbT8ZGI/nh&#10;mZQ9m31phkvyMTKCwxO+I0gjnZ2dFuQKrQKt0QqlqSyzqaDCMUiY6DGUb/G7qJc88E4jiceGbl6P&#10;jA231qdHBm5funh2NDtU35CuYtUqSgREQAREQAREQAREQAREQAREQAREQAREQAQWlsCcWIcXtkuq&#10;fZ4JOJcMJzMQVKqIDoKR1+bg47eRSLisBol4Ynzyeyhv+Rw1EjsvSsz169cRSAgThESBzbeKeRqm&#10;aLbpiyYusmJvQ+JjiQQkFnbMfaBlQQmgYBEwisWGB1IZC4PWhdiKBbnH7/iMuKE7NypaGICF9kKt&#10;OX78+NWrVwnLhuMIMb7mAZJ3TLFxi0DCRQSTZCLpUOD0xKhmbe4hzENnVYUIiIAIiIAIiIAIiIAI&#10;iIAIiIAIiIAIiIAIeAJSRzQY7pUAhlMsqXhi4INE/oKSi1MUSwR5OKxo00hY2OFeK7vb8VSK+wgT&#10;8G/evLlhw4Y1a9agT8yPOuLjdFkGC7wB2ILxHSDmngUjs7/PUyKLu7G6nz/nvCBFEMCKFcQAcyRy&#10;ZydQSiDDSB0PrhWNRYItc73QEnSRr776CkcWHDh27do11zWWlW8XLDSctInTF5dwLOpCwxWLThyJ&#10;68dink+IqhMBERABERABERABERABERABERABERABEZhbAjJ4zS3f+6H0RDKRTtcy4xzrqouhFfiO&#10;jI2NDg0NDg+7FCDj2kiwfR6AYPI+efIk0b4wMZs6Mg+VUoXPqkI3qRSRBgcFp444K7uThZiVT+wm&#10;592iBNfzc0oq14IWwtnhHDnVCvkuOGVurDJEbZD6fCOx+Ri0ptZcuHChu7t7xYoVBw4cWLt2rWVK&#10;n+tlYsocBySCPxjeYC4hPG0LcvbECiUN3Lk+GypfBERABERABERABERABERABERABERABERg/ghI&#10;HZk/1su1JpKLYPRvaKg3Fw3ia2Fh7u29ffNmd09Pbz4wqI5ntZn76efMu8fEjOMIyaWJTdTe3j5H&#10;yUUmns2wDIPZnZaQRsJtdPZ2l7jHZfxubCTBw5x70CzXoVa9fnEuGLScC9NFGJ9oAJw1JwbYkDWl&#10;JPh/9aqtWBIOKzdu3EDVIxvKunXrcBxBRWN9Hqr+ZmddWnh0I+f5BBTnDeZoBBHhonw0b+1RRSIg&#10;AiIgAiIgAiIgAiIgAiIgAiIgAiIgAiIw1wSkjsw14WVffomYOxj9yZRQW5smQJFzlChF+vv78OHo&#10;67udyeTGgxTNiyZw+fJlMjdg0jXHEdw15iesFqfZjOysWHrtgYEBs267PCQwIqxWbS2U0kmm4S/7&#10;UbHYO8jAwEWDhfOC0d+yxeBvNDI8PJYZc613TiTzep4YuufPn2e4oo60trbShLq6unng6Aet+Tkx&#10;aPv7+50QUio5KNEYUbZq62pTydS8uWHNQ69VhQiIgAiIgAiIgAiIgAiIgAiIgAiIgAiIgAhIHdEY&#10;uCcCxZKLR4TjSGMDXhF1cZeA3ckDWFeZic9C6g2zMduec73gOHLq1Cnm3e/Zs4es7FSHHXw8gcQc&#10;1x2kF3F9xMqMnX0wWDAuo40E4ohLOtLQ0MAO8xKraY57u/SL7+jo6Ozs5PRkMhl8IxgzOEygDXDu&#10;yI8TEkZKCF9z3d3e3l7GrWUc2blzp+U+YejOdb0u7Fsg6QVh8Zz3DKoeMb5INwIZdBGwINIEV3et&#10;tUqLCIiACIiACIiACIiACIiACIiACIiACIiACCwPAlJHlsd5XLBemGnVZXKuTWPMRQewpmBsdYF5&#10;XBp2Z2cO1ufcxExFOKwQVgtLLhPwvTF3fvI3eEOzF4cwu8MhmH/vNJJkYIIP4CzY+VLFRoDRSGQt&#10;XHk4QQwPPDZMRRvD1ymbC8btnSVwfZprbsTUunTpEiLN7t27t23bRqtwP5rrSo2D9x1hnZhaiEPO&#10;56kUQdFLJpKpmhSqXl1dbU3S5a6fhyapChEQAREQAREQAREQAREQAREQAREQAREQARGYHwJSR+aH&#10;87KtpZBnCCVi0ZrOFV2tLSuymVI+F2WlLl7KjwxkRwZTyTiqSCGaGCvE8pGqjTczH7tsHtEo9lxb&#10;ef/99998882urq6HH36YvCNAx/CNwXd+gmth2vaJGbB0nz17Fmtyc1NrNFY7mEnUtKxdt3V/KlmH&#10;PFJfmo9s28t2zFWjY4wK1BEUEWQrfCMsKTqjZWAke72nb4zzk2DcElwrEYmnipGqqQJlGqEJEriM&#10;fPnll1evXt2wYQMZR3DgYGzPT1gtrhog0AYIoILgOHLmzBmqzieiXNk9A32jY2PrutauX7M2wdU0&#10;PFoN9ipDBERABERABERABERABERABERABERABERABBYFgapZqxdFb9SIeSdgmastbBQeG+gQGHwR&#10;CYij5YJrZcaymSw7RGMu/UZ1W+c1D2sDjhrd3d0YeXEIIBk77WEjisW8TXhnDr61BFszBm6zOJPi&#10;GyDxhEvNQjIJi6w1D74I1UW9/EozZxFOCou5j1hwrVF0iZERxhJdLtxxdvqGK8m9sfBXAVcHA4a3&#10;jJFbt25duXKFEUumHAYJ4gSXUjBM5txnxdrDNWJDF68Ry5djciOfQonGmM/T/KiM9wZYR4uACIiA&#10;CIiACIiACIiACIiACIiACIiACIjAdAlU2WA93Wq133Ih4NUR7P64a2DhxaSLcRlJAIVgcGBwPDN5&#10;FAtslQebZWWgOjPaXr9+nWnv2LhXr15NWC1vycXyi1AxP7ypnYos6UiQc6Xo5JFCwTmRNDeT6ILU&#10;9exQzMt3ZH5OSMVabHhwRkjMzgojlnOEBjA4NEhO8qGhYaQRtAnn6hGOslW9VlvUNRstjFuWlpYW&#10;ko4g7NEMk/S8K1L1qp28JFNHGKikP8GHxq5Z+o46gjSCk41pjVJH5vpEqHwREAEREAEREAEREAER&#10;EAEREAEREAEREIH5JFBlg/V8Nl11LQYCZsZFFcBjgyzoTHtHrkCN4BWz7+2+2339fTYDfo5yFmDV&#10;pXYMu0SyOnfuHPZuwhOtWrVqnuGYSGPqCIGSmICP+RvjMttpG43EHaCxoSGujCPzfGIqVGfKBCN2&#10;5cqVrCBlsYXBPDaW6evrGxjoLxTciHX6VrGAA1LVW+2dSHAcOXr0KK8MWoZuOBP7PPiO+H7RHi5b&#10;VD1cZ2zQOg+wYhFdBOHTfEe0iIAIiIAIiIAIiIAIiIAIiIAIiIAIiIAIiMByIiB1ZDmdzQXoi2Vf&#10;p2IiFGFrxpCKidmFDIrGsDgH4kj/WCZX9ZYhvYTLxHHk1KlTzPrfsmULjiNmYvb7hC3OVW+JFQgH&#10;P7MeaQQLO+qIbYGG+SX4HWKBiKJlwQkg6XV2dnJ2UAIsyBVni3OHVoFUgH7CRqejVC8onHcHsdhZ&#10;yA8XL148ffo0/hlIIziOEOPLNSNY5sFXI5wHhS7jNUIDUEQsPh5Dl3GL5Gmyn2/Ygp84NUAEREAE&#10;REAEREAEREAEREAEREAEREAEREAE7p2A1JF7Z3i/l2AGVqy9BI/CyItJF3OzxbPqH+jnz7I4VHcx&#10;ScZPrj958uT58+cxdm/fvh0Ts320IMZcbMo9PT2Y1xGHzKnF8n4DB0PzeB6JwHFBy8IS4NRwXlBH&#10;zPrPuEUYYNyisV2/fmM8IpypI9VbGJY2aK1YpBHGLXoMMbU2btxIS0w+4Zoy36Pq1Tx5Sf4KYgWv&#10;EXxHaADqCM2jDbxyXUsdmeuzoPJFQAREQAREQAREQAREQAREQAREQAREQAQWhMCcW98WpFeqdD4J&#10;+OnnGFJZcNTA1mzCwMjwCH+W9gOTcBWTTFsiBMvtQbKE48ePk5J906ZNXV1d9hGGXadGVLHKKZl6&#10;CFjVkUYQSLA1c0Qmk8XgTqrtFZ2djU31bCn4ZN/zeZJU1wQCaCEMV0Kx4fZkicddpo1AHbl27Rq6&#10;nh0R9q64d4pcHdRr5SBFkG6Euhghu3btWrt2LW1AEbEsIHOhKU5svxdgLKwWSUds3NJOmsFVjDSC&#10;5GkB9KqL4t5hqgQREAEREAEREAEREAEREAEREAEREAEREAERuBcCUkfuhZ6OdQRQIMxsaok3zKga&#10;i8csOA9WV2QSRIpSEWGgasTMqosFmYVIVlevXiWO1po1a7B0e4Mv7TEPknlwIvFVWEp2FktNDwCA&#10;NDUGSVlqIvgLuD3nJtF31eDeHwVZxDMGDAIAipqFX8OjA3mgv79veGTYMFQ9Mbv3amKQOBlmYABt&#10;BmkECc3HZ2PFiyhzeja8ZwyXKh1H22MAM0TtWuYVwcbkxgBONd1o5rRfKlwEREAEREAEREAEREAE&#10;REAEREAEREAEREAE7koAS7JbMHuZ5css3ZojfFdw2sETYOSYIGF5rVnBwBqNjaTS+WRNIV/E5No/&#10;PDLGdpIXYIQNxJLxEFNWyGw8PBBasvmW5pZsJvPW22+fu3Rh445tux/ajwiBVdfiF7FY26oYoQgL&#10;shdCKN9yM9AFSxFBx7Evm3HZ3o7UJGvaGts66prSOWzMGOBTpPiOKu/IAl9AeB2Z0Z/RQq4a8uXc&#10;uHGD8xUvDJZy/aNDt/r7u0cyo3h5RFM1+Vg1s7L7y4QaiQiHfIjjyL59+1hh8WOVkTw/jJDxGMaI&#10;Q8PDw0g1diHbwDbfmpaWlvlpiWoRAREQAREQAREQAREQAREQAREQAREQAREQgfkkIN+R+aS9DOtC&#10;CfAzyonAg/cG5lQ3871Aduk89tabN7sJ14MAUu0cCiUntkQiN2/cHBgcoNKNGze0tc+5QRmTuilA&#10;LGW5T9iCdZuwWsT4YoVJ9xiXi4UiSgneCUzB//r0aw7+Ql8K/iQyaDk7JqGhkeAvwWkdy2RQShjB&#10;1sxiqXpOT3eENDQJcxxheJikZwG1wmDmQaWmCqualhAOjnHrHL9iMca5jVs8WsBirZqHLPELPS5U&#10;vwiIgAiIgAiIgAiIgAiIgAiIgAiIgAiIwH1EQOrIfXSy56KrZl21krGibtu2jRhBrLsYQYkkJuDL&#10;ly+fPXe2p7enyhlAci55Q2Zk5MsvvySs1spVq7Zv3zEPk9zDbijmm+KdrhCKyIBy9uxZumyprbEm&#10;47oClta2NqzwRqnKHObipN4HZVrUNTraFCzBeSkhBiRTSbznhoeGyT4ylnEOTyxeJrl3MF5RIx87&#10;QwUNhrTwO3bs8FHpfBXz48PHFYo0wqhG0rt06RLtoSWW+4TrmrBjNM/4sEgdufcBoBJEQAREQARE&#10;QAREQAREQAREQAREQAREQAQWDwGpI4vnXCzJlvjZ7sw6Rw9AGlm1ahV2VbZjayZcT29Pz4njJ06d&#10;PHXrVl8V845YeKvr128cPXb05s2bnStWrFu71us084MSI7L1lOp4JY3EuXPniJWEoZm3fETqCOzL&#10;K1aQkX2FqSNOUJmfxqmWuxFgxLILLj4MVKQIyxPDieN1ZGQYoQuBxMogB8fdCpvu55ZNhJKRRq5c&#10;uULtxPXavXs3V4o5bVhBPjTcdMud7X5WI9Vdv36d9qCOsMXTgExzc7OVPT95UGbbDx0nAiIgAiIg&#10;AiIgAiIgAiIgAiIgAiIgAiIgAjMmIHVkxsh0QJiAt+fiLcE608wJckU0HmypJh5kshnmpB8/fpw4&#10;QlVMRh6vSZEv++qVK903u1PJ1Jo1Xe1BRK95ODuWm8ccR3x1qDW4jHz11Vd0FhQ2AR/7+7pg6VzR&#10;mYy7TCRlR81Da1VFJQIMUc4Un1ricU4NgeBMdctmc0RIu3L5Sv+AE0iikap9T5r7BbHm8B1BTmtv&#10;b2d4IEKYA0dZU+dhPFsuetqDAxaRtQwIZEifY74jlp0FLPMQ5ktjVQREQAREQAREQAREQAREQARE&#10;QAREQAREQATmk0DVrH7z2WjVtXgI+LnnZsnlLQZfFykokcTGilGVID1MSL946SKywdDgcNVaHo31&#10;dHdTKGblTZs3rV+/vq6mNjH32c7pEf0qsxSzxaSR06dPk7bdBdQKaJB3BBSbNm3yGbbd9th8SDhV&#10;47x8C+JcmIsGoc9Wr15NWDZ3cnN554EUjeAAdPzE8dOnTw0ODVadAfnYUSNoANIIauLE8vnIwltV&#10;veqyAqkIIeTUqVMMYDLV8yljm/EMFi5ksCAdWTSwieLNXLdN5YuACIiACIiACIiACIiACIiACIiA&#10;CIiACIjAnBKQOjKneO+jwn1OAgJJPfTQQ+s3rCeFA1PRsa5ibu7uvkXIKYywVSRy9syZs2fPoEBs&#10;27ad7AhVLHmKoix9t083wp7IIX19fUeOHDl69ChWbzjQJPOkIcjYzh07nHNATR17FopfZ7Cfn9aq&#10;likIcKYsETra1fbt2zds2ICfRLFYSKVqSFNORLgvj33JSSXeVHWzsuOVcv78eSJZ4TKydevWlStX&#10;EtRrYjvDY2zuziOKCDG+vvjiC9SaQMuMmWsUihGqHouFHbM0JCaTaBEBERABERABERABERABERAB&#10;ERABERABERCB5UFA6sjyOI8L1gsfZsqrIyQqIJXCls1bGuobaBahe1gGBwewCCOQVK2hhQKOI0x4&#10;jyfiK1Z0jMf/ibiwSHO6YLPGUuwn9TPLHs8YQiThNUJjWLdk7MTUYk80GwQS4oxZk772OJGVeU5P&#10;0vQKx9xv55FwcOTLWbNmDblhGM9kGWE7HhWXL1+6cP58d/fN4ZGR6RV5970I3kWIOYYKwawQHqiX&#10;SsNuGfOsQKDtoYtwbdIeqvYtgQlA8B2xmGPWMaUeufsJ1h4iIAIiIAIiIAIiIAIiIAIiIAIiIAIi&#10;IAJLh0D8Rz/6kc8AbEkRwrPjJwa+n4dQ+EuHnlrqspGXTXJHG8Dg29LYVsgWe7t7B2735TKZuEvd&#10;UBwZ6s8WY3UNTfwrohbc+WPYVZLpKhmLz14494tf/6q7p+fAwYP79+3vaGvDCyBB1KoKS7VOFdZt&#10;S9VgCxcL/iKHDh368A+fDg4Px1OJWDIxPDYaTcR37tn9xFNPPbhzdyoSwwZPB8ksMX5Y1HGrVpNU&#10;ziwIYOhHAkGvwmGCE4oDB2cEH6C+3tv9t/uipciqFZ2peOLWze5ivtDR2lZKxGvr6hmx2UIuHylF&#10;ojHWh8ZGahIuj8jExfLusB3nDBYT1RjM5PZ4++23P/vsMxxWDh486CLC1dV5ZZH9525goNixWF1B&#10;5vkRfFbeDBbSAqEVwWFgYICPkPSefvrp/fv34/ZkApK1iv3DTZ0Fdh0iAiIgAiIgAiIgAiIgAiIg&#10;AiIgAiIgAiIgAouHgHxHFs+5WFYtYdb5xo0bmRpPiB7LoIC9mPnpFy5eYBkeGQ8lVMDGPKvl3Llz&#10;2LWZ3o6bCsZcs0Rj/J1VYTM4COEnvDdRkk6cOIFxmUwVNekagjIhgTQ2NNKq/fv27dm7ZwZFa9d5&#10;JBD2/rFqiQi3bds2S5BOYDTGEjoBK7h6HD58GFVjZMx5kLjYU8XxUTuFVOBVPXQFVAevSaCU4GCE&#10;FGFDF++i+dEbTAQizB21Wy9YCBqGFwteMhYsjv7SMGQbRBGfLIeOeJeR+WnqPI4CVSUCIiACIiAC&#10;IiACIiACIiACIiACIiACInBfE5A6cl+f/rnrPAF5MP6Sk5zczhhVsbpifsXx4vSp018c+YI4VLmc&#10;C9eTzxWyudkoJJiwSRTx8MMPkzHCO3PM3bz7MChLW80WZt+TSYWcDXQnM5bBDSGbzYyMjKZrXd+3&#10;bd+Oj8zcEVbJVSGAbMBCUeh5eEts3ryZNOkMJMsFwsrNmzfxDSLDTffNm05XiKJ/jSdLT8Yndxyx&#10;A9EVLJOHH58oE8SwwtmI0UtFiDGW83weIlZZd2gMTTLlpr+/n0w5Z86c4aq0yxMpiMuWy2rfvn27&#10;du3iymU3NvqIcC5fvRYREAEREAEREAEREAEREAEREAEREAEREAERWC4EpI4slzO5yPqBERYrM9IF&#10;c+TNOmwhr7pvdeNscezYsVs9t9hYg69FxahaU3UJQ/ZTTz1FbCKm/LOfeY3Mz9x2umYyTHd3N14j&#10;2LuRSQLJpJAh3UgsSrqGnTt3rpyvRPGL7MwvjeaYxd+8mmwd0z+uTgcOHEDSI3eOqQioF3yK48jx&#10;4ycuXrw0GriPxO+oI1N01ac39/sgMyBIHDlyhGGDB1JXV5f5IeFN8nVCmjmD54UNfLlMp+QadJfh&#10;rVtoM3xqKhHpRhD2UEcgYG0BgvezmbPWqWAREAEREAEREAEREAEREAEREAEREAEREAERWAACUkcW&#10;APr9UKXl5yA+D3PkW1pasLFaqCJWsA7jcnHh/AULUDS7+ejE/9m6dSuFU4IlVJg3qmgw2ItRRM6e&#10;PUtHMJ27lBIRHAXy+Mis7ep66KGHHtz/YFNjcy4/f62at+4vj4q8uwb6h09Fznl84IEH9uzZg6TH&#10;RgYVQoLtcO7c2TNnz1y9eo0T7QmUXOqcyRefvcmH2MJxhIuCwV9bW8t1gasKR9IMi3k111Spggag&#10;0FARlyGJTz788MOLFy9Su2WnZyM9RbOhbahEvj185EVHc7LRIgIiIAIiIAIiIAIiIAIiIAIiIAIi&#10;IAIiIALLg4DUkeVxHhddL2yuOrPjcR9BxmhsbMS0irmZefdYhG/euHni5Inz5y+aQDILoyt2Xh9H&#10;CwOu2ZeZhj8/IKgdaeTLL78kc4PFLOq73Tc4OIR9eeOmTTgf1NXWBf2aTdCw+emCajHdglFk8aYY&#10;lpxWlDwkNwYtcaXYgS22W29vL/LIsWNHL168UCiNiwRTnF87iquAwhEebGGgIjwgnrGYz5O5p8zP&#10;ubA0KtSFt9Onn36KCxcKn7WQjSaNEFCLRPGmDLGzaSe+eV7pmZ8GqxYREAEREAEREAEREAEREAER&#10;EAEREAEREAERmFMC8R/96EfhCiz80RT5G+YntcOc9lmFzwMBDME2VNBFWGfW/ODgoHMfCRJCsz2X&#10;zbFS39BQm67HoyQVn5lQh6nXT7pn3aa3o47MwzR8rMZmXyZK0sDAAL1zHRwbpQ2bNm96/LHHtm/f&#10;kUwki5GiC9wUQJi46Dqah0E4RRXO3eeOOmI5QhhFrLAdSY9RRK7yvr4+RizDzOkEpaLLpz42xg4M&#10;aZZoJFosFdEWJq3FMo7wkYXYMg2GYwldhXi2ceNG0r9bdfMWtwqdgz5evXr1o48+Is/87du36SZt&#10;s4VQWvjNPProo6Rkp9kWPs5fxabuWPL2hT1xql0EREAEREAEREAEREAEREAEREAEREAEREAEqkVg&#10;ZibpatWqcpY9AQypRPLBoooFliQcJKAmDQl257HMmJuNXorcuHmDZObYakdGR0rFr6MVTZMMUoSl&#10;baAK7zIyD9PwkXlwI0AdIeMIUZJoBvZuerSiY0XX2i4M38y+r03XBoG2CtNJUDHN/mq36hIwK79P&#10;UW5KgPlJMIrM4Qn3ETbiU4JGgrKBWHLuLP/O3eq+lckGOdtjFaWCcKJ1ExUoFseUvXv3kvac5B+M&#10;Wx8Ojiulur2bWBrXCM2ggwxdfJ6QRhi6LOYxQ2MsFQptYx/zKfHSiPnQmDoy1+1U+SIgAiIgAiIg&#10;AiIgAiIgAiIgAiIgAiIgAiIwbwSc74if1+xj5U9RveYOz9u5WeoVYXu1WfnYhQnXwzpxqIb6+4q5&#10;bDqV4O/alUtfHv0iOzayYV1XIZaMJ+MEosrmIyNjWd4hmPDWeaBMtng4fOj9Re5xGr7Zys0EbHlT&#10;rBbzKmAFc/Ynn3/26aFDH3368eVr1wqIPPFYNp/L5HLpeOKVl771x6+82t7ahjBCZpJkzLnDVGh+&#10;1SbgzzTYEdZw8xWwrvnL2VJKhK9ucxeo5Ek203orfW9QThi79+eoNPh9+6d2cbM851N/Wdn3nu0T&#10;XjexjRBYDIBLly4hJKBqDNzuK+YLnNO6mnRTQ0NLY1NzYyNv2dnHnjIVgWNNh5jYBavFtpsria37&#10;xB7Tv+Qr8Wc7od5YTO+x0ctgxlWFdcLBffzxxydPnjRhBlUmnU7TQbL4vPLKK0888QSH0AWUkrCb&#10;CEWZWDL95mlPERABERABERABERABERABERABERABERABEVj8BMYja3lT413Fj7vusPj7rBbOJwEL&#10;K+SNxfhbWKgiE05sYn5/f382X4zGCGrUkIhjLI6bekAgrtidxNc28CygFkdVy1aLddtyxYfNzV5x&#10;sSnz1ng8XT744IOPPvn4/IUL9CKTGYvHYkTQCuzG8d07d+7evZup9+a/YkZw6/uc0p6p+mJGebN9&#10;h9tmEoVfTBrhbbU4V+JggoHXDIyY35m31oywqDCpiMt5tGBWXu24F/LIFRRFcK2enh6Cp1E4KgJb&#10;GHgoCuYUhd6AasLYYJA455JgMbbzcN4rDSoTZtB16D4aiY1e3tKLc+fOEQ6OmFrXr193GYACXxl2&#10;6+zsfPDBBx9++GESxbPFZyKZ03GrwkVABERABERABERABERABERABERABERABERgwQlIHVnwU7DM&#10;G+CVDCaks1y4cAGjM3KIBd3iFbst8bUGh0fJRJJO1zY0NPn4PdlcPpX42t4NKTOmV8tkbzKG5X4w&#10;63Z4yrxVhx2ZkEqnTp368MMPmXd/4tRJ5tpnAk2FpsQT8VRNTbo2/eq3XrZYTF4aYaWKKk4VR8mk&#10;skEZBI9lYr0z9RqxEqajVZgKEt7T1JFwCZYIxBQye7XF5z8PSymzUCmQOsznyesc5MtBDKutraUK&#10;CiTqFAMAbwwaRr3EyKJ5HFLmLDKd/lbxnPqifL3WBRuELJ8Eyx/+8IcbN26YjMTCBcjrvn37nnnm&#10;GYKJIezZ9TUXDVOZIiACIiACIiACIiACIiACIiACIiACIiACIrDYCEgdWWxnZLm1x7t6mCPCrVu3&#10;sCw7gSGTMQO0uZL09PVnM1nSXDuLdiA6JBJ4ZsTxFpm+eX0W7MpcKHwJNrmeT69du0YW63feeQeB&#10;hJZn8jns9+xGs/FqwKWgo7191apVxNQisUqZZRkDehWFnEl75x1fwp4fU6gCtj9Fhffn7XSs+WEP&#10;m+nsH27wdPafuI9XKVix2i3Ek/k9hBfvusFYYmjZ21moI5x3H+eKk4ueR2nIY0h6VIqcwCsMbSOR&#10;4thiCUVsSCClUOksImXNYuhOegig0G9wdvHuI0eOHHnrrbcOHTpEuhFcYXB5IVMOjaS1AFy5cuUj&#10;jzzy0EMP0VMfSG0W3KrVfpUjAiIgAiIgAiIgAiIgAiIgAiIgAiIgAiIgAvNGQOrIvKG+vyqy+en0&#10;mVdvwWcd4ywGXGITYcDFkG27YXEeGc1icR4adm4leJNgpE6n69LplJ/HXhb3qYoz3M2ezquZ1O08&#10;Md0eLeTixYufffYZ8YhMGnFeBclEoOi4PqXTNWu7uvbs2fvAvgd279hpx/qOs15JeqniULAqJi6V&#10;qvD+MWWHWCgt75MxqYNIeON01I5wG+66P6cAsz7YeUVCw47vtKjgvDBaGBVsxIfj5s2b9sqCGwRB&#10;omyhbbh30DsLJGXn4q6VTqRkmgHbzYkEIcEEPEaCJTDnIwtIhV5CA2gkw9Vqp14ElQWURqzLFhYM&#10;aGBh9L733nu4jPT29qLccKFZQnggs46oc/DgQRLFr1mzhgO9qxPdnGtVr4qXgIoSAREQAREQAREQ&#10;AREQAREQAREQAREQAREQgdkRcBaxsBnX2xMrxc+ZhcFxdi3TUUuaAPKGz2pe1pHz589jtP3qq6+w&#10;3mKxtVhJkWS6WCg6e3RzE/Gp1q1dt2v3LmJVre5oLRtygdOG27NafLgErEBfEUZ5zPFHjx5lxj3+&#10;AVjA0XLsSinELOd2sq6+DpeRXbt2Pbj/wU2bN9VExzNgm7/Igl8ms7t+fSQrH+HKMsT4rwiv98w0&#10;vlYlIKacITOQKhzZg90YD+gNnGUvNrAP/DHoc14Iwmbn3XvA2FvGzJNPPvnoo49aqCtbOHG4RMxo&#10;nFiQLmqk45ZChiHKiP35z3/OcKV2VAeEEEtybini2Q114cCBAzSAITGj6ma989TnF1B4irz//vvH&#10;jh1jJJsAaQIYbQYmo52086TJ+fa3v03jDRqfVlF0nHXXdKAIiIAIiIAIiIAIiIAIiIAIiIAIiIAI&#10;iIAIzA8BqSPzw/m+q8VcPSY1tmL4ZuK/2ZovX75MJhLekn8du7OziddgFU81NjSu37B+08ZND+/b&#10;zXx8rLeYuauoiFQ6H5jmaRVmelJYY18mEztWcjOFW4b2eDrV3Ny8avXqDevXY1zmv9WrVscJBRaU&#10;OP8hie5FpQhH2TKHCUvpwYpFr2KFk2KKiE/NYujupd4wfNNCvvjii7fffpuRwCl2jkQjI+zj3VzM&#10;pm+eRia5ecHGiuItn373u9/9oz/6o9bWVhMtWCg8LJbM6CL0UgGVIjbQQvQbUprjRMIWBBIbjWgP&#10;VIdAwmDYHyyoDlTKoJ1RdTPduRJ/hi5NYvQSUIsBjMsI7WxsbAQFjYQSn3Kut23bRib2jRs3kozd&#10;X1bzP3pn2mvtLwIiIAIiIAIiIAIiIAIiIAIiIAIiIAIiIAJVJKDIWlWEqaK+JmAmdbNTs2IOH6zY&#10;vHXMtatXr8Y4i9LAR2wcGHJRldghEU9kspm+/r7BAWbtD2bHRizIkndymkJ3mcUJoHav4mCUP3v2&#10;LP4iLOQaIeMIlWLmZh8aQNuIs9Tc1tq1du3ePXtI1bB7956W5pZYNFaMFOORcQcLawOHeDeLWbRq&#10;+ofQZkzeE5dKShKGflMabMFozmLRq+gj0aJ4tcQV7MlH9MLOIIt3KJl+8/yelXxH0EKoBRUK5qgj&#10;FpfMho1vlXmNmIsPBZoPhA0D3trrpk2bcBzB6M86BfKKGFDJe2k67beOWwoTiurq6qI03kLGZ4a3&#10;Ic0YRixBh6AXjBnW8SAxv5P5X3AW+fjjj994440TJ07Atq2tjZHAOeVSsoBjdIrm4elCTC2g0Vrf&#10;SOCbGKawWvN/4lSjCIiACIiACIiACIiACIiACIiACIiACIjA/BNwFkCzMHqDo5kdKxkWFzxk0Pwz&#10;Uo1VJ+DFA0sygWX5Jz/5CR4kWOcxK2OcxQzNgGQQYq7Fwrtu3TosubyS+dycSJK1zZZkwqJYMYqx&#10;nHNIXWrcscCyaIR9IEwFMe8EPqIuFqqgdjJsW0uYdH/p0iVMyUyxZ3+LoYRdnoVm4BaATRnj8vr1&#10;671TwvzMuPdBorxPA5ntsYCjKFhycsvvAjfL1QElu5BNS/CKAsZ9kzq84MHJNR3LLm1M/xZdihJY&#10;LEs5WzgRnBogQI91EFmCdA4xhclQE+EK9wVaC6UHHniAU8YO7M9Hnr8NJ9M/aDZNwtHht7/97fHj&#10;x63NnBf0M1v3vbBvKk6HdcHM+jSME9HZ2flnf/ZnjA1WzAnGdJQqxomy4YRQh0MGaTzOnDlDp6jL&#10;xoaJSVRHJg/ynAPhL/7iL2BFL6yzpkX5Zk+8oCYdRWUbjYAtJjf64c3oxQ2LAGX/58f/UCy5sGAu&#10;jU8mW4qUOEkEgrt9sxt0BNHipJCGnZh1RriKiKr+LaECRUAEREAEREAEREAEREAEREAEREAEREAE&#10;RGBOCbhJ/VaBl0ls3YyMExepI3N6Pu6Twi3/M2MJCy+BlVg+//xzIhexoFWYHRmrN7Py+Yg9sctj&#10;qectFmebqr9hy06Xl6I2XV9Xz1unqSTisWgkFXOODobRvA3M6cEUF6z2GLUpH3O2rWOXx+RNLbYR&#10;UQRDM+Mf/YPtaACWmhuT9/bt2zdv3swrDfDSiGmK8zDXnuaZO4j5c1AjYhI2+v/5P/+nKR9mLvcG&#10;dHN9CKsj9tZ8GgyRB2UOELyaH4+FOKM6CKPBWGAxs/6Dgu3mccJ2OFAg9ZqmYisci+V99+7djz32&#10;GLjYgWOtEAqnI3y3sDFsl8es/8tf/pI8GXa6fQStsDpi30vGgdI4nHUaQDArwkNxvqjUsoywGyVU&#10;+gab3SVmA4k+AoQ0JGgkSFM0G2cRmFAvjWG0UC9v0UhIdY4ytGPHDl7DUbZMhbLFmupP2cRRZEG9&#10;2O6FqEkbDzR8nkiTg7Z3/solS5PDISh7kVKETxnVOzZvoSV79uzhvOAHY6eDTlWX0uzY6igREAER&#10;EAEREAEREAEREAEREAEREAEREAERWBACLgdy2FQaNphO2iCpIwtynpZTpWbKxyzrx5JpFX5WPrIE&#10;WzAKI3tYJgyfON2cObDax9P8vw6xBN2CZUXHiqbm5nS6prXBfWolW2gmRrhZgdFdsGWzmByCgwIf&#10;YX3GqG02d45iC9Zq1rFo40qCUoKle8uWLZiVsXeTWyKc5Zs9TeaZhwn43mXEwkbRR/xdSJGCvwVb&#10;wt3kI/P2MPO3CSReZoCDN8eHBVEIWEdMWuBYc82BD6oD61jYEQNgiDwAMeQN81kxhxUTRTgKbQDF&#10;AkP8vn370C1YsXzgkyIyxwtQUyDBoFjoEWfBiwG+hX7FJBzKpBZcNAilhQbD2QlfIPSF/e8lrNZd&#10;LzccjD777LNTp06h6tkw8LHjDCNdxlGD5uHzxPhkFKE/MWIr5SOx0xr+drUuT+yFXQ6cfVP7QIez&#10;DuoIas2VK1eaOtoyY+6fu8TiiWQqie8I5b76wkv4i+A4wgmy3lG+vszveqK1gwiIgAiIgAiIgAiI&#10;gAiIgAiIgAiIgAiIwDIm4PJA+LnMNsveT2qetNsyqC3j0TA/XaskKiBakPKaAEGYngkYxTq2eOQQ&#10;P3feLOxm6L/e01NbmyYPCCZyQiq1tbc1NTZhst+0di0GaI6ykE1IICgcWJOxIJsdGc0DyzJygiku&#10;Nusfc7y5I1gaD1awO7OF5CgYuPEAwGuEdYoNG/rZk/bMQ654avH1mjZgZ4rW0mUM65YMAyzmluGV&#10;Jy+KeB8FU03KJBMzxHOUC1mWTNqXgL/SzUCPNIIeQHYQ/HtguGLFCvNsMEcfFBTSoWN5J2qTudqA&#10;C0nA2umrY8+wh4QpK1DlNJHo5Z133sH7gVPDdp+3w2s5Vg61ME6oGsnqmWeewWuEaFrmh+RH79yd&#10;l7CigEoEB9QRnDbI1k4XGIeMRhrPSOPUwM3EPOCACyY0Hr8NOPORE/fq6hh+4QwlXpoq6xGlmYuV&#10;lcy5RuTjLReIeTuxwM3BbGrkDCKg9PX1s2VF54qHHiRBzu59u3ZbVDrDyIDhMtGX+fx846kWERAB&#10;ERABERABERABERABERABERABERCBxUlA6sjiPC/LvFXmZxA2lJv5Hts9sgQxozDBY3cmchTmYIuL&#10;5aURCyQVSyeD4FBuuj150Z1BP7Dpr27vNLszh2AltwTjpo5wlDkrmNJgCUh4i02ZkkwDwO5sSgnb&#10;0UVIvY40gmkbTwVTQSxmkRmvzXA/PyZmb5efdMq/MeEjL2yUtcprDGXeCWH5xEG8I47SL+gBwdJ7&#10;gBE/CfJtfPHFF9evXzc9Bg5Y2NFC4INXzcaNGxEqcFDgkLBiFC6HkwttF/QptA+1cKI//fRTopyh&#10;wZiaZWMj3FpbN/hUhAzz7LPP4p9hzaMlYfeUOXKMmDhuUdoYqMQEowvmf0PjLUeLS/4RZLyn5cgS&#10;5lVDCXyEXmJZUljwf2K8IZyYx5J13EKccSwXAtBMieGVdXPToV7zuDLnP5O1OHZwbASRiyhzyUSC&#10;MtFFHn/88d2799Ql3fC2ZR58a5b595e6JwIiIAIiIAIiIAIiIAIiIAIiIAIiIAIisCwIKLLWsjiN&#10;S7AT3pvBR8HyQYQwoFt2BzxIMD3z1jKoW6p2E0tSDalw0C22G4NoLor12azM2KnNlGxxlixsFBux&#10;DvtysFNbyeahgp2aOf5kFOcVQz8CiSXkmFoCCftzzPWp8MlFzCGjWvGjjFLYt8NAQYZ4TdjoCdx0&#10;+vRp/DaoEbO7ZYUxHxHUEWz9bEQDoEmY6c15xVoIkLDoYnw4LxSF3wOveAtROKcbZwg+MiXM/D8M&#10;u+fPCicLyerpp5/G7k/t4THDgWGXCwM1MZnH7E6Qz/vC4Tbw6KPpMXyEYoRu9Mknn9AROkW9aCHh&#10;YeNHu3kmmYuPJW7hlXXLVoJYYg43iB9ohBY8jVNg3iHmHmQiFhxsxBpqU/5o1XDWSX2trS27du9+&#10;4vHHCQeHO0ssGp80ixQFVmv8zI6qjhIBERABERABERABERABERABERABERABERCBBSSgrOwLCF9V&#10;uyA/Zv72kaMszhVbMAfj8EFeDWbiYyYmiBCvpmRgBe4fvV3E9k4m8lIRBxLvX5IdypvZ2uzFvJrF&#10;H1O+2bUpzbwTLJAUVmk2YiO2qf2IJZj7UUdwGcGsbFkivPgxnypI2eAI+6lY5gl2MDu7ASzb39SF&#10;so/YrUx18DuYt4dlEKFwn7UefxHUERbcFIAJENw1CA918OBBi6bFa9jCDl4z35elY0H5MP8GCuFU&#10;4mnBmaVYTrH59zjF6477jmlaXhrx4gpbqPqJJ5546qmnEBImXj9hlxHzp6lW1nEbML5GEypoj+87&#10;Tk4mkNAv/Dw8BNNsaIn50DAOzV3JOHt3H0rGn4ZBaM46YIQYryaxWGneuYctfGoqoCWSofBxH53m&#10;Rsjs3LmTpC+M4fpaF0orl8+lzL/qm+OkrFP6PhIBERABERABERABERABERABERABERABERCB+4rA&#10;eHQgm+UdDrNTaU7x1JPo7yt26uxcEMBw7NOqI4dYTnVeLWsIU+mZp49peKw4jM3XpZ8eG8tkM87Q&#10;zPiNlNJRZw62QyyCkBnlzY3A3EfYAbMydmos+8Q14hWbO7Gh2MKeOEDQAIrF+szOrPDWLOMoBHxq&#10;xmjeWiL3uYAwsUwL0FTJ1m/Xr5nRZ90eqIIXxYKcFryyjgcPECxuFYGzcKYhyzora9euBUXYR6SS&#10;e42pAiww5MQRnouFvDLoB5xQzjUSFJIA/FGkaDx+JHiosKdl4/DagC//3//7f0+ecxqAy4XvKZoZ&#10;ypa9NQ6s2LdZtXxHpqBqriT2hYm301tvvUWUMOsdCyPTTpz5tfBq4pbJPybRWSMZsaC2OG/mWUKZ&#10;KEm8wp8t5g5lKogF1LLxbMWyG0WtWr/2sUcfe/bZZxobmkqRYv/AgMtxkq5DBjeG1loOnJ98ObMe&#10;jTpQBERABERABERABERABERABERABERABERABOaagJuzP6M65s0cPKNWaeflSgBjMfZfH0SLFfMJ&#10;wICOEZ80FYRmwiSNwZ2RSXyn6z3dTKnH6IxkgpMISgjih5uSH3eyB+uWsx2jPBZ5QkJhap8UnXmN&#10;LP4FPuZB4i/MqSNKGUzzQrDeYX+35N4oIvg94NWBKILpnBBPcEM9Qjfas2cPeenNrcEvVpSZ5stA&#10;mTqFaMHZsQhRyB6sXLx4kVcOwb+BYnl97LHHeLWEHBj9UU3effddBAYKR4CxkFMWVOrBBx/81re+&#10;RboR6vKqyWI4QWHgnA5IIo380z/9E32hs0AwTxo6iLDBCDTRzoSNMi8ZO4/swM6MQLBQCPKGSSN2&#10;FZgcYpG+zHGEojhZ+PRA8gc/+AHb2V8hsxbD2FAbREAEREAEREAEREAEREAEREAEREAEREAEFjMB&#10;qSOL+eyobeMETBFhMXUEizB2YaznLDiUHD58mABQmKRx/rh5uxcPEvZDF8FA3Nba6nI5tLauX7XG&#10;UmVg4res4BiUMVVXQlytiExzfQpxbQnHXAq7f5X5mmCIZwECr+bTYMk/LLwVCTMQISx8FoIEzhmo&#10;F6hNxLCiC+ZD490afMAxc9TwWUYs8hgGffQqFhQs1i1CFDoB6hQFUjKKFAsRzCzMFNs9JdqAOvLG&#10;G28gKlgMNHpH/C4SwDz88MPbt29H1jId6B4dZap1XiZ67dBmWk770ZxQ73hlHQis8Moo9Y4jdME8&#10;mWyBsA8FZgqKz6TiffucI0hdHaPXYsGhXcGQFQY56ghqn/dHCbuGUOy9OBVVi5XKEQEREAEREAER&#10;EAEREAEREAEREAEREAEREIFFRUDqyKI6HWrMXQiY9Z+dvLUXO/L777//+uuvY453EbQSsaHhYeJt&#10;1dXVb9iwfvv2HRs2bmhtaWltaEILwZRsc+ptAv6yxG18rHdY6nlrMZessygcKBZ4chA4C1GEdV6x&#10;2ptbA+GtEEWQLngl5zkuCJVSU1ikL++DQkUUgriCEw8lEz6L04ESwD5mysf1BGmEkrds2YId3wJn&#10;TbocOnTonXfeIYeHOaBwOP4ieI1woJ04653XSBb8JJr7XVh+sNHFq3m9WFw4U0dQiVBBeMu65VoH&#10;GmoKQPCwsTBuiCIWUA7ZCS0ELcryt7Mg6aEVoSeZZw/rbGQHFhvYFGXZ2n17TFZcKmrfgp9NNUAE&#10;REAEREAEREAEREAEREAEREAEREAEROD+ISB15P4510uyp7gj+HaH9Qys82YF5tNjx4699tprR44c&#10;wTTc0NZCYCjykWDoP3DgwCMHHtmwfkNdfd3YwBB2dp+swidsX37ZF8LqiM9WwkbgYIhHe8Cl49y5&#10;c8QlM1u8qRfr16/H/4DMIogQ2Nw9c8z0ZTGaKIeNluUeszuOEUgsiCLIIQgtBOZiB0oGLAWSpIRU&#10;JRS4b98+i/hkp4zTav4rmPh5a/nJLT0MJXz11Vf/+3//b/MaIajXs88++8ADD5g0Eu6dNXIxqFwT&#10;xTYI0DY6W5bL3bKwII0ADTmEsWoB4jgprIMO2tZN+o57DQsOIrwiVsHK0rAz8pGywnoMZZofj2U3&#10;8R+Z0wnL8hvnS/LrTI0WAREQAREQAREQAREQAREQAREQAREQARFYTASkjiyms6G2TCBg2afNCB52&#10;F8D+i3kdmy8rzMd/++23P/roI6zMybr07b4+MrQTi+n55587ePBga0ubM6wHaopZjW2yvy9wSVM3&#10;/cMM4mGdAOu8baezZMI4f/48OUXQMEAEUtQI7OyoF4gihLrCEI+1HS8EDPE+uQi7UYipFwbNNACr&#10;hXpxhjBRBE8UTPxII7hEUBQlEOIJ7xNOAeoI6z4xiZFnCbv+lBnuKYQGo47gV4GXyTPPPLN7924q&#10;tbBddng4IFWZL9FCnc2yEFuGy3rqz4ulabG+W3wtCONqQzqWf/zHf6TjUOVTyCMjkWfl8ccfRxbi&#10;vIRT0Nu5COsfXuqzDDRhAj4kl3xHFmpgqF4REAEREAEREAEREAEREAEREAEREAEREIFFS0DqyKI9&#10;NWrY13bwSf0DLA0JtnWM6e+99x75KrAyx2qSg0NDRJLau3fvSy+99NBDDyUTKTKRJCPjcbTKpvmH&#10;7exh4ovBI2E6I2DSlBJsxOyOegEQXDEsFzpOHpjRkUMsTQVJ6fFIII0HuggMzUHE8n6bC4I34puJ&#10;396iSFkkqDfffJOcJYgieDywHfO95XTBmm/5RfB1oHDrgmVcN9t9GVgkEHQab+u32lloM0IOBeI7&#10;wqfUSDnhtPB24rw3ycTM8NOhV8V9aElZshAr3Fw3bJ1+cRZQO2itH4dg5Bz91//6X3Eoofsm+3FS&#10;CCb23e9+F73KN9J72FixlOCTtIdDaZV1aqK3TRV7raJEQAREQAREQAREQAREQAREQAREQAREQARE&#10;YOkSkDqydM/d/d5yjMUgwC6M1wK+IwgkODHgO0JWbMzo+/Y98OKLL+7btz8RT+SL+XTMzak3Y3pZ&#10;iohJOS4VdSRsOsf5gGBNLEgOwEG6IEQVLiOY3ZErkBmImoUzB5Z3dAsSV5jTBjZ9dvbCg5ndvdhg&#10;IbBQRJCgkCvwQTl79ixhoCy/BUIIriEoLoTPQnHhLQHNylQQPCHY2SJxhVtrLixWL4eYYGBCgtVu&#10;0aIsQ4k5VZRJIN4/gwMXyjci7NFi2pKlUjc1KDzSrO90xLBb8DFLYn/y5Mm/+7u/YxiDGpmKfoEL&#10;deT73/++9cuEQAuQVZaypcyNZmKN9/vXhPovAiIgAiIgAiIgAiIgAiIgAiIgAiIgAiIgAhUISB3R&#10;0FgaBLyXgJmDMSt7QzNm5TfeeIPIWnhIFOOxsbFREozgxPD888+T7iKVSBVKhZroeFCmcG8ndbxY&#10;GjjutNJcFpBDcEFAHEK9INoV/hysmz8BC84iO3bsIEzTrl27OI7tFpHMbO5WEtZ8zO7eto6ZHjmE&#10;YimK0E+nT5+mWFQWc19gwVkE1xMKhDMZ183ib9oAxbIb8lJZyCzv62CnL2zHn3gifL4TWuITzCDS&#10;IMD4E2TqiI2HhVJHaF5YrvAdof10P6yxlclO9AVlCAiwwnfkb/7mbyCMZwkdpC+csqeffvrVV19F&#10;fCobkN5fhO0+TpftUxZxa8kpfEvr0lNrRUAEREAEREAEREAEREAEREAEREAEREAEljqBKFY8s7LZ&#10;q88rUKljsrgt9VO+PNpvgYnMHI8R//XXXycxO24T8VK+EEsN56Obtu1i6v2De3c2JCOJWDES/UY+&#10;hiUHwVvh8cPACG4iAesIQmT+wEcEXQQ9g924osPJWrDdI2Ps378fdQTHkeGsk0NiUYJcfX0pI5EU&#10;S1lgZnO50ZHRvv4+/E6uXL6C4nL+1Gm8HCBsCU5MU2HpWL32xRdefP6F51uaG4LDS8mE+w7Jj+YD&#10;/w8njQSKyZ1lPLDZkgNf/Qb7U4kughDC66lTp/7n//P/vXzl6shYprahKV+MpGrrn3/xpR/+8E9b&#10;68MQQziDb2wtIiACIiACIiACIiACIiACIiACS53AUo/4vdT5q/0iIAL3OQGpI/f5AFiq3a+kjsRK&#10;+WIsNVKIeXWkPlFaBuqI96UwkzqnjbQiWNU//fRTQjMR84qwWmy0+FSWdB09g6PQMwjTRI50PDzI&#10;BZKsa2Q31BH+RUqRfCGfQxLJ51rbGkeGR3p7e26gt9y8icvI8NAwJQz39Zvrhrl6eHeNmobmrVu2&#10;bti4AfWlVCwlkuyS4NPW+kakFNrQ3tGxaePGjo6W4KhIbBLXnaU69u6x3ZOqI3/7N/8/1JHhsUxd&#10;fWMOdSRd91ygjrQ1uHwwExep1Pd4FnS4CIiACIiACIiACIiACIiACCwSAlJHFsmJUDNEQATuTwJS&#10;R+7P877ke11RHSnmivGa0WJ80/bdzndkzw7UkXi0sNR9R8xLxqfy5vx9+eWXBBPDaQYPEktajiLC&#10;YhoGooWpI3YggbBIN0Iop0S6wQXbcnGtkEeiLtUH/3DEiRVI+jE6OtbXd7unt3d0ZMRCY+VHM4EX&#10;SHkkrijeDXX16dp0MpGsrXP/SpHS2OhYOp4cGhqkxp07dxIbavfuXeQQyeVKyZR8HcYvuknVkf/9&#10;3/7zpStXhkcztXUNqCPJmtrnXnjpBz/8Nx1N7oRKHVnyX1jqgAiIgAiIgAiIgAiIgAiIgAhUICB1&#10;RENDBERABBaQgNSRBYSvqmdPYGp1ZKyU2LJjz/e+//39u7fVxZeDOmKkwjnASbf++eefnzhxgshX&#10;GNz5CO8Nn9vcMn4jk5AsBC8Tslwgh5DxuxBNImMgiOA1YmkqUskUO3f3XCNz+8rOlSgo+XyO+Fyx&#10;aJT8JHWJlKksdrtmOU4QYzJFF4QPDxSEFtNO2IeWJIo0stjS0vzggw8+++xze/fuIfuGfEfCA31S&#10;deT//R9/c+ny5eGRsZq6hmy+mEAdef7FH/zwh50tX+dZCRci35HZf3foSBEQAREQAREQAREQAREQ&#10;ARFYTASkjiyms6G2iIAI3HcEpI7cd6d8eXS4kjoSLWQjydpMJLll597vf+97+3ZvSUeXjzrCuTNJ&#10;g+6TZIWYWqyjSSBXmIDh8wa1trYilrCd6FuHDh06e/YsOzjPkkTaQm85t5JioSZVQwLw+gYygZfW&#10;dHVt2ripo6PdpQovFPAsQW1Zs2Il5SO94IxCgUTcIkM7mU5OnL1QyBcIyZXNZJ02UyygsuBKsnnt&#10;hoaG+lWrV2/dwrK1c+WKhMXUkuvInQtvUnXkH/72v126fGVwZLQmXTeGOpKseeb5F37wgx+ubm+a&#10;9IKVOrI8vsfUCxEQAREQAREQAREQAREQARGQOqIxIAIiIAILSEDqyALCV9WzJzC1OpKL1mzZtZfI&#10;Wg/s3JiORmKR/FKPrOVJWVJ0FxgrSARiC1sQPFjBX4TFb8fP4+OPP37zzTdJ247IgToykivWpmtJ&#10;6k4wrIaGBvxF1qxe097evn7jGt4SfQu9xO7MkEYS8WRZLnuymxDO6+jRo2+9/5Frhsvu7hxWOJDU&#10;JizbNm5GmFnRuaKpqRFdpFhysojLIC515M5ZmVQd+cf/8z8uXbo8ODySRB3J5mOoI889//0f/HDt&#10;ipZJLxKpI7P/7tCRIiACIiACIiACIiACIiACIrCYCEgdWUxnQ20RARG47whIHbnvTvny6HAldSSS&#10;z5ISIx9Lb939AL4je3duqCEJ+dJXR+xuaaJNHFHEKyWmkVjidGQMPEvw8zh27NiZM2f6+/uRMYia&#10;laxtRAtZs2YNAgYyRkd7R+fKTlZqUpOnTR8ddElEqAI3lOvXrxPIi3wnly9fPn/lOt4kq1au2rhp&#10;46pVq1BZ1q9z/2qicSrxY4yYWixOx5E6MqU68k9/97cXL10aHBoh48gI6kgi9cyzqCM/WLeyTerI&#10;8vjKUi9EQAREQAREQAREQAREQAREYFICUkc0MERABERgAQlIHVlA+Kp69gQqqyOZaKouH09v2/UA&#10;viN7d65PlZaDOoLmQXgrl0/9jmsIWxBLEC3IJoLyARA8RcgyMjQ0hHfCBx98gIZBQK2enh52WLFi&#10;BQIG3iEHn3yG9dWrVzc3N8fJy27SRSSSyWUowXKNxACGP0qkSJaReKHEK4WcPHny8OHDJrRQdeea&#10;9c0tzbt27Tpw4MD69esTTkAJzmY+Mh5Ki9VCJFLCByXYLnXkzmCf1HfkJ3//v1BHBkwdyeRi8eTT&#10;gTqyflX7pBeJfEdm/92hI0VABERABERABERABERABERgMRGQOrKYzobaIgIicN8RIGGym2lur86G&#10;SablGDbSqJ+THjbDmUn6voOkDi8+AhYnytqFQvD73//+9ddf7+7uHhsaSNU3kXdk7aZt+I4cfGhv&#10;bayYKGGzTy2+TtylRcghPoiWXXf0mlecNvxliKmdSxVdhIwgN27cuHbtGq84jhD8iu3shgqycePG&#10;vXv37t69G1HEAmHx6uv2uotd3aa+cCx5TSgHXQRF5NNPP8VlhNTunZ2dW7du7erqOnjwING0cEPB&#10;74Ss7Faavh+mM8YmVUd+9uP/c+78+b7+oXRdfb4Uramtf/q557/3vR+saK6dTpnaRwREQAREQARE&#10;QAREQAREQAREYJETqKSCEPKBSA88YpMW1Bs69Hy9yM+mmicCIrBsCEgdWTan8v7qiDcx0220AdSR&#10;11577ebNm/mx4VR981gp0bVxK74jj5o6gkdDfGmoI/TLBIyy04kuwkavQ/ApbiK4cZBcnQha586d&#10;w03k6tWr6BmWgAQhhGX79u3kRsdZBPcRi7tFxhGTQMoylJiUwoFIMpRsfidoLZ999plF6+JebeXK&#10;lZs3b6ZANBLWaQzFhpuku7fpXIRSR6ZDSfuIgAiIgAiIgAiIgAiIgAiIwDIjUEkd4dGbh2t0ERab&#10;y2iTmCdaBpYZEHVHBERABBYDAakji+EsqA0zJkC4J2+XJ5YUicd/85vfkBgjVswl65rGiok1G7cE&#10;6sgD9YlSHHUk9nUyjBlXNo8HcANEbQgVplVwS2RL+K4IUQQh5NKlS/jKnD9/nu6zBfkEnxLCZyGK&#10;4M+xbds2W2fjNJtPOVYsy8WLF1nHfYSpK21tbaRbRxchgha6COG5IB/OCV8pJ8o0673fdpM6cr+d&#10;cfVXBERABERABERABERABERABOwBf1IOZbFbfHyXcNQHARQBERABEZgjAlJH5gisip1bAtw92I0C&#10;cgKRtVBHfvWrX2HQT8UiybrGkUJszYYtRNZ67JH9Th2JFiLRr2NJzW3L5qx0tApmlJhugZeMKSL4&#10;eeAOgnfIunXriKDFgiLCrBPfCnxB4IOYUVdXZ3djPioXH+F2Q7wsKwd/ka+++oo4Wjig4ClC1Cyk&#10;keeff76lpQVPETQSX6YPa2ZRudhumdvnrOvLqmCpI8vqdKozIiACIiACIiACIiACIiACIjA9AtPJ&#10;L+Lj3tuD9vQK1l4iIAIiIAKzJyB1ZPbsdOQCErCEHOZpgbn57bff/uUvf4l9vyYeiacbhvPRNes3&#10;f+/733/8kf2NqWgM35GlqY5YQhGki0OHDiFaEESLRCCoHXhvIIogeJAUHQ0DdYSFFe+EawKGCSFQ&#10;wtXGMrrDym6wWKFkhBYcbtBdyFPCIfYpWsiOHTvIU0J+EdKWUGaZ8mEJUczBxTIVLeBIWHJVSx1Z&#10;cqdMDRYBERABERABERABERABERCBeycwtTrCU7YPJmH5gO+9RpUgAiIgAiJwVwJSR+6KSDssRgLm&#10;A4EHCdZ8Xt99991f/OIXhIRKRAqoI0O5yKp1m4is9cQjDzamozGysi8ddYT7IcspgoMICUVOnTqF&#10;hoEogj8H+gdRswiZtWrVKjQMvDp27doFgfBtE0KIpR6xPCVld1TmSkJplElmEcpHUkImIV4WUbPI&#10;KcKydu1atBYK9yeeMk0OmVhgeHBQuOa23PVqkTpyV0TaQQREQAREQAREQAREQAREQASWH4FK6oiJ&#10;IhZV23QRzUFcfmdfPRIBEVi0BKSOLNpTo4ZNRcCrI+Yt8f7776OOXLhwIZLPxGrqh7KRles2OnXk&#10;wIPN6Vh0SakjV65cOXLkyIkTJ27cuIFGgssIXh14ciCKkPkDfw5WkC5QSrhn8j4ck8LCEM92Am3Z&#10;nrwlTwnSCK+wIm0JW/gIhi+++CJyC4G50F28xwkqiwXpgjbKh6U/0V3aPV6ZUkfuEaAOFwEREAER&#10;EAEREAEREAEREIGlSGBqdcSHZ1iKXVObRUAERGDpEpA6snTP3X3dclNHfG72jz/+2NSRfGYklqob&#10;zJZWrd1IZK0nDz60tNQRsoB8+umnv/3tbxFI6CNyxc6dO9esWbN9+3aCXJH8g3hZJleYLoJogVzh&#10;vW69jGEp632WEfQVFBF0l08++YTwXOQvIQd7Y2MjEbQeeOABkq5v3bqV/O2mhSCKcKCVkM1mUUS8&#10;Rwjb+ZRK2dkmtrCPfH5ndClKHZkRLu0sAiIgAiIgAiIgAiIgAiIgAsuDQCV1hN4pjtbyOMXqhQiI&#10;wFIk4NSRGbVbX9kzwqWd54hAvhiJxyLkBOc1Eimc/erLf/nZT788dnQw3hSNuH8rOlY8/fTTL7zw&#10;QktLA4nDyUeyqJZKd0UkRT8eLOywefNmpBE8RZAfCHVlisjE0FVeKfFeHWzpGx5zakfS0Tl9+vzH&#10;n3x85vSZkdGRr778ithc69av27J5y6ZNm9BdeJuuTdfXOS1ksmXynCKlXM52Dk9vYd0cge0jyyYn&#10;p+Ayql7Ss9wwvEUJ+9k//O9r128MDA3HkjWFSKypufWpZ5975dU/6upoXlTjVo0RAREQARFY9gTC&#10;EyPMCZU7ChKh2a2LzY3wAUCymUgymUomE5FSJF/IFwtFspwlEvFCcdT2NxdVpl/YrAvK4bfPbhUo&#10;hEkhxPbUw8WyH1TqoAiIwPQJVHpO1Ffl9BlqTxEQAREQARGYEQGpIzPCpZ0XC4FK6shQvLnEk3ux&#10;1N7R/vRTT7/40ovtbc0ogKlFljh86rteHDsAjb0gjNs7gphtwnxHLN26WRxswZCB6aG2sZVc6+cv&#10;nD/+1fHTp09bEC1Eo+9+97v1dfWtba0d7R3oIg0NdaZlFAg+5kp1L2gawar7F4/XWiY4lxDOqU7j&#10;ry6c2ZSLzyYXHKtscl/Dmlwd+XGgjgyOxJMp1JHGltann3n+lVdfXSN15G4jTZ+LgAiIgAhUl4Al&#10;G0MRoVgcRnHMJUXZRx99ZLXYrAj/456IcyPhYqPHYmQ7QwWpQfxAC4knChzLvQdTAZBbWLcbAyZ5&#10;1NXVESmUxGkE86xuy1WaCIiACCwDAlJHlsFJVBdEQAREQASWFgEXmWfSFlcyaMrQubRO8HJtbSV1&#10;ZDjRUii6B/K21rannn7q5W+93NnZVixFUovMPl/prpfr0TKp2IKFwrwxfKgr225uGX5WpjmU0Ove&#10;3l5yuZNl/aM/fD48Mnzp4qWr166ighw8eHDv3r3E5sJlJOGMF6lEyJkGTWSmeIrZrLWkzHfEZoNa&#10;27wBJazrLNcBOf1+TaqO/POP/8+kviNr2pumX7L2FAEREAEREIF7J8CvNpIGP+LoHMy3+N3vfvfr&#10;X/+aGwz7WffxPO0XP5WszWZz6B9MrsBrJJlIBNuj+cIY9yrc1dji71jq6+u5acF7Fe/eJ5980goZ&#10;GBggm9q9t1wliIAIiMAyICB1ZBmcRHVBBERABERgaRFwVtdJl6XVDbVWBMYJYOYvEXGr6NJjkCCj&#10;6MS/pei6gE1hdHTULOlhvYSr1XKNWDoQPsJUgZvI2bNn//CHP7z33ntvB8vhw4eZ7EnACkwb5BR5&#10;9plnn3/u6YcefIAgWmQXCUsjyKO5bDGbK/i/XK6QyxftL5Mt8Jd1OxRRanJ58o4gwxBGI4nEYoEy&#10;aIM1xsfUMuuJV1JnGr7vfhzMNhXXa013Vu5HFOqzCIiACIjAghLgJ4gfd+6jWJBJ0EUI+2m/6ea6&#10;yn0IH6GIcJcylhnJZEeyubFcPpPLZYZHhnp7b12/foU7EI61O5ba2lrEj5aWFqZr4B1L/rOrV6+S&#10;Aq2/v986an4qWkRABERABERABERABERABERg/glIHZl/5qpRBCoSCAshWBOIPmH2CL8dY4T393JW&#10;ibExcq2TuOLdd99944033nnnHZK6Hz16FOsDu9XV163sXLl61WqsEqggAwNkHkFzGRsdy6FzFIr4&#10;oLiWYLnAiDEykhkbdcWTlN2JSqVYNBKrScX5SyZjSB9E2qJMKmWSqJlIJs5sGhwcpIhw9ySNTGe4&#10;T5BFxjdM51jtIwIiIAIiIALVImCJRrjrQCDhp4hbkQ0bNhw4cMCrIxYvi5sJ9A9+9AcG+1gtFrM4&#10;gXC3kE4n6xtrm1saXfIz4mvF49wGcK+CENLT03Pjxg3uHEws4dXfRUgdqdbpUzkiIAIiIAIiIAIi&#10;IAIiIAIzJRAtM2X648NW2nChiqw1U8Tafy4ILNfIWmgPFoACqwQLKxggWNrb202QIMYFRgQuT2wN&#10;xAG/fv06tgYcR/AUwe7ARgu6dat/qK62DsMEyUt27tr5yCOPrFy5Ms/EzmzG+Z0EnifO1cNS2COQ&#10;RJ0RBI8PtzX4yJw/CoWM81YJYmM4dxznjUMFxcLYsA877iNo2QphxNeuXYvPCsVaYyZmkp+LIbFU&#10;ypw0stbP/+nvOZP9Q8NxsrKXoo0tbU8HWdlXttQvlX6pnSIgAiIgAsuAAJoHwa/CHSHs1fnz5z/8&#10;8MOw44iPlzUyOohYgkqC/sHtCjcY9Q0N9fV17W0rrRA7avwWolgk40hjY+PGjRsJ+NnZ2Wm3CpQW&#10;zqC2DDCqCyIgAiIwawKKrDVrdDpQBERABERABGZHQOrI7LjpqAUmsLyzspfBxe5g0yqxILDOdEvW&#10;CXNx6NChkydPYrYgSAVWCZROH9KqoaUDpYQFhw9kEiwdyZTL3E46FqeHoIME/+6II5EsO5oV4+v/&#10;udXRzIDzEEEPwXjhhBHW3Ibmetce7/Fg67wSNGPPnj1MMl2zZg1vaZIF3Vrg4bKYqp9UHfnFT/5+&#10;0qzsnVJHFtO5U1tEQAREYNkT4Ifex8kMd5aUZqZzhBe2ZLKD165dx2n18OHPLl26ZPE8ET9eevGP&#10;+fX3ETh9WjLKZB2BxOQQmwViTirLnq06KAIiIALTISB1ZDqUtI8IiIAIiIAIVJFA1DzoJy6V5nDJ&#10;d6SK9FXUrAlUUkcG401m8V/RseLpp58m52dLSwNBpWoWmX2+0l0vRge7xMz64KUF9mc7r9jWsTXw&#10;0UcffUQoLdQRC/xt5gzL3856oraB6Z8oGZgbKASXEbYjsbhyAlHDuYaMKyTubTJR7+eEugmhQe0U&#10;lEyV0FdMMwkCadlaJBUbb2dYIOETJoc+/vjj3/rWtzCO8BFto9JJ7SyzPvVL/cAK6sg/TOo70tlc&#10;t9T7q/aLgAiIgAgsLQJ2s2EPAjwm8GteFvnK38OwEovlb9y88dbbb73xu9+dPXduZWfns88+d/DR&#10;g3t2PRROSFZGgLsFu2PhjoO7mqXFR60VAREQgTklIHVkTvGqcBEQAREQARGYSMAFzzFTqeV5tkDD&#10;lozREgZ466d0EQ2gxUMggY2/SDyoeMT9JeP1jfWdK4ejsXgiWyxlx0bzQwP5wQGyieZocyzuXquy&#10;OIVgsiUzMBRxuTqCnPBMpSzkR/LZgezojds9o+Q4j0R4e/HaleNnTl24erl3aMDiZbkcIMGC9cGW&#10;YjyWi5ZylJJIxFIpglJxbJY089HIUHasu6+3b2RoOJu50Xvr0vWrl29e5xCaY5etGRrsmi1lR+uS&#10;sYZ0IhHJx4rZ+lS8MZ1MRYvNdTWNtcm6VAx5I14kzfpofmwoNzoYKw3ZXyI6UpPI1Nfkm+sjrU1x&#10;t3PS7ZyMFjiqo7lhw5qV2zevt9mgvGIxsYXpoiztq1amG+vHivnewf5b/X0Do8O5SJEu+D+6xp9/&#10;e3tooG94kN3o3WgeDafgP80WIsOZyMCw+2OFtxzFiQyXVrbeNzR2e3DUNo7mXC2VzldVBsPsCvGe&#10;NCYa2XevJXRhySN0oW8VCghLoyMji7D9s+u1jhIBERABEVgqBLiL4Pfd7v/5ZZ+YFMQ/GgQ/ZCkm&#10;WMSjtclEQ1NDRy4bu907nIjV2W1JpS5z32LPHZJGlsqoUDtFQATmjUDY/CJTzLxhV0UiIAIiIAL3&#10;M4HxyFqmfISngdusLss94AHZBPb7mZf6vlgIBDoEL1H36F26cOHsa6//65tv/p4H+nwuSnKN1uYV&#10;Tz399CuvPr9qVWspkktG3BTIe18qzuUpRrHEd3ffuHLt2q3bvUOjI2MkL8/n6wLZACvA8MjI7d5e&#10;soagQNam0yta2nxjwtdUMRHDY4N+Ebk7mUxwTWIopxyM5vTV2c5zOVw+RkdHiKx14sSJ+pRL72Gt&#10;8pZ0v6Xs3tpqNB8RHx/DjrIcJ7aEvwrYboZ7Xvk2MEWE7tCR8G5WEVti6dTqVavWb9jQ0d6BgMJG&#10;p9ykUuhAFljcOcdw0u5kPiF7/Hgjg++a8S8cImzUtPtMJxRrwi2veMLkC3nQjmXGSC6POGRp6ru6&#10;uiiT9LA1qZoNGzc0NjTWN9R3tLfEg+5MXBbwe8wHLaHlwKTxR44c+cnf/+21azcGyDuSSpei8Ybm&#10;1ieeevpb33p53cqvx0m4FwvY/nu/iFSCCIiACIjAciLQ29v7+9///s0337x27Ro/1qQ6++M//mPS&#10;iiynPqovIiACIiACIiACIiACIiACy5WA1JHlemaXe78WnzrSfe3qR59+8uXx4zd7b41mxjLkMC8W&#10;mhsamRyJjoPAMDY6SgwsJB00gPqUy9sxceFjAlqhYDg9IJlESKAQsqkjHaTTtdjER8dc2QgN2NZH&#10;Rkcb7qgjXtgweQM9xUuevPXqhVdBvEDi5RBrTNlbzBymapiwYUXx6meShiVVtuPmwhZqqa9z/xBB&#10;crksGgYCictb4grBxQYVJEr/4GBvXcVfv7h38VjDuJpCWDTn/TOeRr5QdL4yXtqxXrCQW4XEKugl&#10;6dr0po2bVq5auWXzlkce2b9U1JH/+3/+x/UbN4dGRlFHCpFYQ1PLU888+/LLr3ataJ50nEgdWe5f&#10;cOqfCIiACCwZAj09Pagjb731FuoINwCmjpCEbMl0QA0VAREQAREQAREQAREQARG4jwlIHbmPT/6S&#10;7voiU0eGbt3+6OOP33r37bMXzmcL+VgiEY3HkEFcqpDAhG8RJFzwK5fXvFgYdVZ+OwNe2GC9EI86&#10;EaKEt4Rz1ECLMBcKVAoECbwn0FdQG9juIlslk9nh0XAh3okkrGT482yxMnyNYWcR2uYVlHCBVo4d&#10;EpZJyKdq28vN9Mm4BQqjp3jNJBMJGo+QQ174QB1BMXJ6hqNxxzXNEpt83ZjAfSUaSbkAU0HuE1fL&#10;HUe2gYF+Vn0AQAjEgRKL4zVC16iajzo6Oppbmnft3PXCiy+sX9056TBfQHVhUt+Rf/jb/3bz1q2R&#10;0Ww8mcqXovVNzc88+8Krf/RHq9rGOZf1YgHbv6S/NtR4ERABERCBqhO4deuWqSPXr1/nd/nAgQPf&#10;/va3d+3aVfWKVKAIiIAIiIAIiIAIiIAIiIAIVJ1AxYjAVa9JBYrAMiZAnKtTp05euHBhoH8Ahw8n&#10;XLicHOQ0L+UDeQNtgMhRTiCJx3CT8Ok6LM2PLVj2SaJ+Z6kLrTuvEUQRspTAkHLZE2kFpYEVCzll&#10;K37dAoUjGPjFyqcltnh3EEv/HvYOoQq/xbuMhJMSOdnmzlLmyUGvEUIaG5togLPgR6N1dfUdK1bU&#10;4tNBQLGgVb5h7Gxp5x0UF1QriOMXxOiqrU3V1aXq69P1DbXurz7NWzZ2ruw08aOurs75tZSKRNnC&#10;n8YApmpcgUT9unLlytlzCFUXlsqQgzMaUQDACWoIaAhEnNWl0n61UwREQARE4L4l4Gd7QKDMo/S+&#10;ZaKOi4AIiIAIiIAIiIAIiIAILBUCUkeWyplSOxc1gf7+/oGBAZwkLDMH5m2XbH10DKcI1+5SiZQh&#10;BMIaHBhkt4GBQUvGblnZLT07Nn23DA/z5/4L/mf/54/gWu7d0DARuhBaCK5FUf19/dQ46eLye7tk&#10;JW5hB8vPwet46u8JAok5fLBP+BA2mnZiYgnmD6weJpP42FY+O4iJLrdv36a1QZ1ZVkgrYnnjLUvM&#10;uIOIFRgUikzj/rk/om457xL3UiwieRCKLJ8fIz05f6zwlo1OQUFCiIz75LiDXT/zlGwCA21z8cdG&#10;RoHT19e3qAdNqHF02rnUBOJQII4Yan0/L5UTqHaKgAiIwP1LwLvAhrOd3b841HMREAEREAEREAER&#10;EAEREIElRUDWtyV1utTYxUoAIQE5Ah8I3CNQR4gIZf4ZaCX4gDQ0NNTX1VkYqBRb6mrNpSPsNWKe&#10;H963o2zFuV7U4kKBy4QrB8eCRDJBseYRYq+22LpF8bIk5z5klkXW8ov3X2GFZlO+K/3Owlvn6xF0&#10;hwJ9URbYqqzScQ8Ql0ekaFpHkFqeJCrFTGZsaHDQqSC2mPxiok0uFwgBFkor+AvaTNMRk5xqglBS&#10;yvPnkq+49Cu5/oF+gmihF2WyGTY6CSFBMKpkNpc1kclpJEEKExfArEJK9kU4iFxHnfPIuO8IOpLL&#10;XR+LL8KmqkkiIAIiIAIi4AmEo3TaxrJAnWIlAiIgAiIgAiIgAiIgAiIgAouZgPKOLOazo7ZVJrDI&#10;8o788z/830OHPztz9myiJpVuqBvFD6OQr0nX1KZqTK9wgbDyBSzgrDtRJBLz7hfmnGH2hYHR4UBX&#10;KJGlhL2w8yM0ICk0NDQiBiCnoFXgYYL7CYG72jvas0MjToQwhSG0YvlCrIqw5cKJB3eMF2bCsLc+&#10;NhcrvDWPEBN4vO9IOJcJqokv1tfCgbVNjeYIwrpLslKiKFcMShAbA4eWfJCJPRBCUGtqJs9OjyJD&#10;25y24+KQBanqg/pGh52PhfNCCd6PSyCBfw7aSTaTbWpqqm+ox+9mbdfab738re+88tKkY2gB83ZM&#10;mnfkv/+X/88AGlKhFEukhjO5+sbml771yvd+8IPm9OQCyQK2X99KIiACIiACIuAJ8KPW3d395ptv&#10;vv322zdv3mS+BXlHvvOd72zbtk2UREAEREAEREAEREAEREAERGDxE3A5n62V3rpqb81IOnGRVW7x&#10;n9T7oYXeNG8D9eLFi6+//joP58PZsSBzQ6S1rfXJJ5741ssvd63uYocqJnCwqrHtG2cTEn7/m5//&#10;8le/7h8ajsQSpWg8kyvkS5Enn3p6/84teHggaeAsEbiSuIwdeE1YAChz7/ALH7HbpKfPX6dln6KU&#10;TLp/S0vLpOpLpfJp0qTlWBb3iUulcpBtJt2/0vcJHiqT7j9FOcbNvoi8MHP8i08/+eQPQZaSxkIp&#10;OprNp9K1r7zy6vf+6CUSyNvJ8rIERy3g9xjoOPvWHrBA/tNPP33tFz+9fOUKWdnpQjZfTKTSzzz3&#10;wvd/8IP2xrS+h++HLzT1UQREQATunYD5Z3LD4N1J7b7C32/4Kqr4O0j5qCOkZH/33XdRR5g88eij&#10;j6KObNq0aU5/vwjdSV301G6Q/G1GJbfRBfzdv/czqxJEQAREQAREQAREQAREQATmjoBTR8IPEn5d&#10;6sjcQVfJ906gojqSyzh1pFhsbW19IlBH1q5ZS3VzrY789pc/++Wvfz0w6NSRaCKFgT6WTD333PN/&#10;9OIzk6ojXF8WesJLI/a2kupQ6Wm/EklkGEPkE4eUiTplB6KmTFoUWUMm3V5JramkdlSyShAma9Ly&#10;ie9VyapSFrLD+vV3//Nvfv/7txClIvFEvhQtFCO1DY2vvvrH33n5uUWojtjZMQMWZ/wPf/jDr3/2&#10;j1euXhvNZGsbmjL5YjyReurZ5773vR90tlTkcO8XkUoQAREQARFYNgT4vba4mmU9svuHudMGuM1A&#10;FEEdeeedd27cuIHvyMGDB1FHtmzZUul3vIrM7SbHzzlgwgENmId6q9gFFSUCIiACIiACIiACIiAC&#10;IrCwBFx4n3ALxnMU3Im3s7CNU+0iMFMC5lPAmCbwkgsqFWS/mIfFxXmitiDZOFVi/sYo39be3tbW&#10;hk5TX1+P/NDe3k7cJxZW2MiW5uZmduNTS/LBIz1SyqQLu81o8XlEKI0aqYsaaQwrky6VEIVzk4TX&#10;wxlKwuv+C6RspVL5lTpliUwmLt5rxBdoCtPmzVugiksJCWAwjnA2gmMXdV4lb7HCrBOMVJd3xBLF&#10;uAFMRLVCfh6GrqoQAREQARFYBgT4jeZnD/cRZBJ+B8OBNL00MtOZFtPBYtnIbM4H+5v2X2kKxXQK&#10;nNE+5hnjD7EQoFpEQAREQAREQAREQAREQAREYPoEXBZlm3xtx0gdmT477bkICWApZxC7tBSBUGEp&#10;LgK5ZG4Xy4pO7U4lKbhs4TWpmsaGhiDNhntW59X7hdxJSe5yk/vcHnYNmk1h4uJ9ZcpWptMr8yCp&#10;VPLUVgwsLDNaKrWzUrb5SoVXKidMzDplgUSam5owDHEUb+ktJ8I0hkW4mB3HNS8449iVAlcSN0jH&#10;PzDrUnDGFmH71SQREAEREIFFS8BiavEjYnca8/M7Qo3mCOvut4JlHuqld6Ojo1Tq3WVYr+R4umjP&#10;lxomAiIgAiIgAiIgAiIgAiKw4ATGU0OXCSQ+p8KCt08NEIEZEXC+BRFnd8a27MzLlpx87tUR8nOw&#10;oJFg9TarPabueMheEH6AN5eIcMYRP/Oxku/FTH0ywtDMu6KsxokpTyblbP2a/lKpnT4GetlKpZIr&#10;lRNkuHdzVK39lkyejWOZDJYglN47PUUhc4rUjAbP/Ozsz7U1z9QR84nxOhYDyNLOz0+TVIsIiIAI&#10;iMBSJ4DrpHWBX0amC+BCyi9LmUoxR/G17Be5LO7lXPNkMoTdAFAR3ezr62PLXFeq8kVABERABERA&#10;BERABERABJYfAaeOyHFk+Z3X+7ZHsSA0EVZlfKIC3xEXsGg+jMx3FIhxdaTo0vmg04QtEWEJxMeM&#10;8gYF+7RMtPBvq3JCp5BenBvLZMtM661UTiUfkUrlV/I1wfpDzBDzIDGvEd6ykeysrDulYdyDx0li&#10;DIWZtn8e9p8Y4QSJKHA8QlcruS4FOXUXbfvnAZGqEAEREAERmCkB5BBuPK5du3b48OH333//6NGj&#10;IyMj/L7w++vdWH2Zc3Rj5G8z5mGWFW4i/HTStdu3bx85coQMXidPnpyjfs30XGh/ERABERABERAB&#10;ERABERCBJURgPO9IWCBZQq1XU0WgjAAmZpw2AkUkkEZMHZl73xFnfSjkmeo/bo93UZKisbibtmku&#10;AuFAE872HVp84nQf5m5iXKlKcbEqDYDw/tMpn9mXky6V6kWTmHSpVE4lH5FKakolXxPLzmIeJDZp&#10;1GbI4mxhs2XZxEnHXAJ/Kl3MF4j/1qXl9AdbEuMV2cfUkWD8lCfXXczdUdtEQAREQAQWlkB/f/8n&#10;n3zy4x//+L//9//+j//4j+++++6lS5eGh4eZQxB2Iql65Cv7OTNppLqzOqbmeevWrUOHDv3ud7/7&#10;zW9+w+sHH3zwxRdfLOwpUO0iIAIiIAIiIAIiIAIiIAJLjsA3fEeWXOvVYBEoV0dc1pEgltadxYkj&#10;c78gFeRzQYoR6r9jILC4TzaDkm2sW0Oco0BoKQuxNamHR6Us5ZV6ZgGmJobwmmlek0r1VsrWXsnn&#10;Y6LeY1sqqSmV9vdqk++4xTEDdDKVRA6xQCJkI0GeWpzqyETfETtZzucJh6d83vWxxEByjkRzP3JV&#10;gwiIgAiIwHIggASCWsAr0zV6enrwHfnXf/3Xv/u7vzOHy3CoSZs/UsU+l/mg211NFcuftCh+K8+f&#10;P//xxx+/+eab7733HjLJV199hfvIXNer8kVABERABERABERABERABJYZgZgP4k/H7HnJ7JLeDT9s&#10;q11mnb+X7tz1wdIm7IdtuGF/f0MN5LHsQCY7kMsPFSMEjM7yVyiOsAXraD4XyWaK2QwpNIK04sFf&#10;MZ/DgBopsYnCi6zwlo3EWp70L5clVk+EEiztM8WyTgE+Q/i9QFjAY/Ok9yAFejxWioAim4hl0vFM&#10;bSKbGSvkcnSWvBQ1iXg6HkuT/iNSnPM5+PV1ddDAtM0FVVtbizsDMR/aWtt4G56wadfXHAX+Dp+O&#10;SlVU8sm4l7wm4XqrVX6l9pTZXOzLCqotzc1cBAP9/Ugl9fX1eJOAfXhkZAGHaKWqfWB0FCbbhy70&#10;9fcTAgWhB4Au0Fbc5dTFi2QRtl9NEgEREAERWIQELAPHxYsXz507x+/gihUrent7P/3001/96lfH&#10;jx9HMrE28+PIL2nZ7IGJMw9m1EFuePjVRoZB6ecXmWTp/ArPqAT7KZx0oTQrKnxTTXeQQ1577TUC&#10;al29erW9vb2zsxNNiBswJCJuce0uyO64LOTpTNuj/UVABERABERABERABERABO4TAnM+t2u5crQZ&#10;62bstgewMjmkLDvlxLc2YTydStek0slEKhYZPxdxp1gl7TmOfYI0Cl9TdO+JtxNlEw9+LvoOb9mY&#10;yyNoRfIFnh6/4SzBlHR2pwSL+MTTIuv8eT8Ge+C8xwfjxXOW4cE//xdkIQlozfHi0odYRlJ7wgdp&#10;kBd+jqtV8cuEQA2WqqTLPmLRtPhacQ4wBY2fZXJ+1Q0REAERmGsCSALcfZgnIkIFijtbkExef/11&#10;HCxQTbw2b5M2woIBR1XL28MrHNXqL4KHFeVbeOXKFYJo4TJy5swZ+mhKD3oJfjNeSqlW7SpHBERA&#10;BERABERABERABERg2ROYe7PxMkXo5ZAgio9bLGaR10u8HGJ72iw2nwHCqAQbOQXf+CvxABhNYCMl&#10;DhN/E4ITOFHEZdIIgjz7PxNN4qggLusG1tXxP6eLTEhNHd5izaaR1XowXtgTPh6lisf84I9/7ol6&#10;7pNzxzljsTi6jHPRCUzb2LY1939hB8MSqt3yspA0xZuoTGNbQl1QU0VABERABBaQALeU/ILYrwnN&#10;sIBabMSj4tixY8gJBJ4y9w7ulFARzIO5zKki7O06/b54R42w88f0D5/OnnanTWtJO09uFSQfUox0&#10;d3dbjb6z4ak/0ylW+4iACIiACIiACIiACIiACIiA1JFZjoGwEdMrIpRlMokPomWGcpuv56MAhb1M&#10;iiUTSOJ4/+fzJVJXuIwDUeLqfN0w1pkRmMkUSKs5kskNj2Xv/OXGckVSgWNDdTpJoIvkC6Vclj2z&#10;IyNjw8Oj1Myx2WwxODxPCaxkMkWydPJszFQ7L+osj7ADgevI1+4jLkn7vCyBGhM4qnCiA18cxBE/&#10;T3NemqBKljABi3sXXMUupa3zB0Nwu5OoZgl3TE0XAREQARGYFwJEa7T7EFYIbMW6uVNs27YNPxLU&#10;kbfeeuvEiRNsoTmWF22iljDrW8EyR+pZlzMFqqGhIdKKfPjhh7jCoPRwo2VZ3Ogd97SsEOCLZV5g&#10;qxIREAEREAEREAEREAEREIHlQ0DqyCzPpcXFsgdRW2xLmXeIfxueT2fz9XhqZVrf6Aj/J44OykY8&#10;UopFipjzyd0dHR4eQ8Zg7jh/ZNO8Eyc6XojEi9F4Cfkkxh/rsRw7lFBlIgTXKuRdPTZ/MMlE9GQS&#10;+2oQZcGf6FJgf/26wRaEgfJphw9LPUso9/FhXoQZ18CY909cLc39v4+HxIy6nstmyZtiwmpw/RJd&#10;L5EKgshrEQEREAEREIHpEOAuzpxC7NbObjVZEA9u3rx55MiR3//+9+++++7169d93pEyv2EOnE5F&#10;k+7jnaotXuusy5n0QBqGEwxZRtB40Ehscg8bWcynxHo0MDBQ3XpVmgiIgAiIgAiIgAiIgAiIwLIn&#10;IHXknk4xD58TwwjY86EPAmDz6cKJPdjidJHRUebBZTNIHzZnHOeSGI94wROfczSxlgUCCYG5Ysmk&#10;S0CCbwm7o4tEYmgksVyhNJYt4CJCgc60GimRuSCVitWk4jU18XQNQouLzYWVNZWKo5UQvKcmFUsl&#10;oy5zOHsEi+k6TlBZ+tZYXG/sn/3x755O8LQPRuAarzYYEN/I/TLtQrTjfUsAYQRno69D89nlPzEo&#10;3n0LSB0XAREQARG4GwE0A2JM2cJdKLnZu7q6Lly4wHacKvAaIUn7L37xCyJTcQsadm81R+fgjnH2&#10;zwX+frgsD9/dWn33z2kbis7p06cJEcbr4OCg+Yg0NzevXLmypaXFfGUQgYi7dffitIcIiIAIiIAI&#10;iIAIiIAIiIAIhAjM/ilIGCFgUbNQJnzeEXuwZDsbTbGwp00f3NkEFT4iFAAPeCPOR4TDnfPHyMho&#10;X99Ad3fPzRu3EE76+vtv3rzFYy2REI4dO/rVV6cuXLh65dqNaze6b97q6e7pu9Hde/X6jQuXrpw9&#10;f/HKVbJUXrly+cqli1cuXbp25cqNq1dvXrvWzevFi1fPnKGQ0ydOnDxx4tTJk2dPnz5PUAIeMo8e&#10;PcpcwlOnTvHYSXu8JLN0T+64sw5eG8Gf5UWfB4nEpWB3i9NFgoww5IK3vDJaRODuBMwHjf3MRMU3&#10;Qi6LP0n27kdqDxEQAREQAREICFhMLX5NEEJ43bRp0/PPP//EE09s3bq1qamJHbi3PH/+PFG2fvWr&#10;X7HS29tr5Ni5WpKGzRCq4v0kjfzss89ee+219957j/tcWos0gvBz4MCBZ599lt5t3LiRyT2WlF73&#10;XboUREAEREAEREAEREAEREAEZkog/ld/9Vf2XGSvtrBuicT9W1+uHjw8Ch7DyhxE+AgPDB9bwB4O&#10;zTODPS3glYWxYlofz64sPM1ZAnGMoQQEuH27f2BgcHhouK//NsvVa9dOn2Ku3JfHjx8/e/bsuXPn&#10;IjXpwSGmxw0H8snArZ5eklLe7L51+9aNmzeQQ65dvnz5wsUL7Hn2zNkzqCLnzp85c/rUKSbbneIt&#10;23ke5uXLL48QmoCFLcRbYBahnWseOGc6hhZkf0u14vC6bA2lwYH+82fPoiSN5mL4cEA4VZPqWtu1&#10;ZfOW1tYWUrkkqq0D+gvBTvfFs6ePHz8xSjhvfHqC4GUNTU37Hti3akWbJYo3SvborovoXsZMGT2b&#10;rHrrxtUjR44ODg1FXNKZOCoVflLbtm3fumk91iIvPPhjF/AUWMwT+461gdHX13fk8CEan80XYvFE&#10;luxDkciatWuxZ7U1N07KagHbfy/nTseKgAiIgAjMHQEUgkuXLl29epWbOlyEH3jggVdeeQX9gHtO&#10;trPRfCy4veSWEu2Et62trdYeu+2fne8IxzLPhhtNi+vV2dlJ1e3t7VX5/eIGmFwjb7/9Nver3N2Z&#10;NELL/+Iv/mLfvn1r167l3u/ixYvMJ2D7/v37N2/ezKc+RJi/AZhd1+buZKlkERABERABERABERAB&#10;ERCBRUIg5md4mQ2Xpwiz9pLq0B4kJkaOWiRNX/BmQIanLyIdM2cNbugfPH8OjuVGcsVMIZotxnhl&#10;fXA0d3sIs7lbLBE6B3JUQ0MDD6XrNm9oaGvMRwuZUi7dWLd6w5qtu7Zt37uza+3KRDJy6dLZT//w&#10;weHPPzl95vhXx4988OE7b7712s3uS0P9t3quXyqNDtSVcqmxkbp8Jj86FMmPJaOF2mS0LhlLRYsU&#10;WcgMd9+62j/QM5YZzBfGsrkR1q9dv3T+wqmL166cv3L5es+t7r7bX54++e7HH567fLGhtTl8uhf1&#10;qc/lkKESzkcDQ3Mqm0/mInWRZHOyhiydkTjBw+JNtTWttekGJ/bFMtUaLXc8Q76OqMZl4uN3T6yF&#10;j9jBk/RP6dVqz31YTtmwBC9fVuTw4QI08cl9kQXx4vg6w0TiZ7Cywb7uFlZaKMtVS7Mtwgmt4pvE&#10;5FX7imhsnFwaqeJJr3S9L5nvgSqyUFEiIAIisJQJ8L1NpCmSc+BswW8KE274ceSnZMWKFS+//PJ3&#10;vvMdFHd+gHAU5maVSTY//elPyUGCJ3F/fz/9th8g9BXWvVe0uUFPTYXSOJaSucv198O4qvgpVmUr&#10;4dLCLibM77E93eSg27ftl/rQoUM///nPSTdC4UTQYn/6ha7zH//jf6Q7q1atQgRCMrG7axN4kE/s&#10;2LDYcy/5VJbyoFDbRUAEREAEREAEREAEREAE7k6g2jPq717j8tnDp+uwpB3jOTws47ktoVW/zR7Y&#10;/ILfBg+EeHucPHXy888///ijj99+523SZvL4R9wtXvERsac+y9jMQyxeJ5RsKddRZgijgNBy69Yt&#10;K4o5gzdu3GA2Og/AdpQ9LrI7z5A8ryLJdHR0bNmyZevWLdu2bd2xYzvLunXrmI2XWTqRfMoM3FId&#10;ls91NaueuEhmFsfMXl3qF/4tmSUIqhVxaXJouevJeJStJdMBNVQEREAERGBBCUxUI2zaE/IGAslz&#10;zz1HlC2CUNlEAaYOcJP5zjvvcMNp6givKCuWfw5ZJbjHdK/TzEjnNXVjMM1ZCOHd1qxZw4HctXJP&#10;29bWxh3sRx99RA52/EKsTFqIHPJnf/Znf/Inf4IO5Cuyji8oe1UuAiIgAiIgAiIgAiIgAiKwhAnE&#10;//Iv/zL8QOW7UulJQ08g4bNd9izqvASiLnbWxCURHQ+xVfYU19DcUlfrogSgW/A0SDiC1atWr16z&#10;et2a1eyJOsLDKjoHj7I83zJBr23Vql27dm1Yv6GttbVzxYqWppbGhgZWNm3ZSDABW5hPt3Pnzt27&#10;dxPZgLes7NmzJ/zKW6pBEdm8ecvWbdvWrV23koo7V7a1tSbI9z7ZstjOe1mIKkARcoFH6FwxV8Jt&#10;poDTQP369eu3bNnU2FRXihQSUZegfu6W86dPHj9BZK3M15G1Gpvg37VqxZLgOXdk5qfkG1cvHTl6&#10;dGh4hLBa/BWIrJVIMrZ3btu82CKbYfrB5AQWi6zFK/N8j37xGYYqPGCiRNbKF+jCxo2bd+7a1ViX&#10;XlTjZ7F9D8zP6FItIiACIrAkCODz8fHHHxNEy5ybd+zYwb0fK/zoEGSSBObmrWhZ8bi3JOccPz0o&#10;JbiY8BErTKOxnpb5WbJ/pchUFi4SHxRCYLHOnogxjz32GCLHpNC8D+7ETy2ZH03FtYXU8W+88Qbp&#10;8WyGEDsjjTzzzDOvvvrqtm3b8K2kHPpFXw4fPkxwLY6l/XxEr2260pI4ZWqkCIiACIiACIiACIiA&#10;CIjAghOQ70jVToHJHuQQGf/Hk5lLOBK8Cx5NLViZhS8zvxO2mIWUJ7rmluaVK1esXr1i1aqOlZ3t&#10;TNbjORbJgkgCPLXaIWzE7WP16tXY/Tds2NDVhZCysmvNmvXrumwL0QaQQ/AL4S2z8DgcpYSNCCG8&#10;5cGSY7u6ugjTvHfPXp6Z8R3ZsG7Dtq3820ZtGJSrhmOOCypzFjGqZTGL5rgJKn4REfCOWs6mY3Yd&#10;FyJwyXiPMO3V5csJsuIyA5bBjBcJbxcRYjVFBERABERgcROwe0V79f7N3GFaq1E+nnrqKRwvSM7B&#10;RuQEnIlxUP7lL3/5i1/8ApnEcpCgN1iGdotVZcdOIY2bajJ93xHzaQ7H1LIqTGXhjhcHaHQR8saj&#10;uNAGtjA3iBtagoORRoW7Yna2EF6sWE+t19aGxX2K1DoREAEREAEREAEREAEREIFFR0DqyCxPybj1&#10;NZglZ495toSjbJk2YosFdLbnN3twtZAF6ZqaJDky4vEgZHN2eJhg0O4PZwhmlNszqs3y41EW5xJc&#10;TOrrGyzRNA+tVB5YVF1iZ55smQlIaGbm3LFO1GbCbVm+Ex4secJk8dngedRFnXGHYoONFBNxl8KD&#10;z2eJY94Pc246QYIcq9kmCeqpeN7Pw2KpkOuKbOwWkMpGgskji6V9d2sHLUfLKeTd1ezMPZb/qVC4&#10;23H6XAREQAREQATGCfg7TC+N2N0Rt3/cJZoc8uijjz777LNPP/00t5Q4LuOrceXKlS+++IIMH2RW&#10;RywJKyt8ele4XjgxTcWcTio5mkx6q2YeJ3bI5cuXf/e73/3rv/4rjeH2ldJoA7N8XnjhBaQdZgix&#10;m7mSeHXE312Hbwvv2mztIAIiIAIiIAIiIAIiIAIiIAJGQOrILEeCPYOFzfH2UBqPYaknK7gF+Lmj&#10;jcScm8h4YpI709zMd4Sdk4koqbtr08m6ulS6tiZV49K8UzhBCcx3hGItiQiH4PxBtGVq4UkSacRM&#10;wJhUUU3YHmgn4wuTBBFRTINh5p0tbPGRE9BqKDmPQZZQP8mE02mSqVniWKDDvDpiD9XyHVmg87Dw&#10;1drVF87XscTmkAZyiGmd3ujDBb7wZNUCERABERCBJULAqyMmGNhtJz8u3Apyi2hBHbknJOzn97//&#10;fTxIuC3kRwdPZfbBXePHP/7x+++/z9Qc6y7HhpWPSgy8L6//2R3/Pa5wwJ3f6/HZDDQA/cMED+Kj&#10;0gwWVmgtt7O0gZvhF198Ea8RVpgtZKnmuSsef4wJ+Y7oPnCJjFM1UwREQAREQAREQAREQAQWFwGp&#10;I7M8H96X3x4+TfxwsbPIL+JSjIT/mEM37i/inwn91DziP4+N5TPZQi5fyjNTPEjJjKyCKMIUPwIo&#10;ExQLnYNHR0tXwFuyg9hp4+G3piZem65NplzQrbKZehaggAPtsdMcUL7Z22iSZ8xkKhFPxpF13N9S&#10;Gg9h87eBle/ILEfz0j9sXBgJkrO73txxHlkqPbPR6wRX1BHrRcnF2loq7Vc7RUAEREAEFgOBifeZ&#10;/LKY47JvHrNk2tvbX3755QMHDpCnnYk1fIS3MUk+3n77bVK1k8bD72x3VuHDy7rpP7rzw3uX/e0G&#10;2BdiuUa4R6VSav/www+RZ7jdpVgaRgxYAmqRxYR1trCbHegFGB9Wy//yL4azoDaIgAiIgAiIgAiI&#10;gAiIgAgsIQJLyRq+2LBOfAS1CAbusS34c4F+7vz5xzm/Yg+rtbXJdDpRk4rjQZLA6SQesVeCG7An&#10;rh51eJQgYSSTzKGzMAiIGBhNCTiAYuLqopog8nL42ZW3HGKeIryyWGgvz5AoPn6dDAeLje002+Pl&#10;ED91cZoHarflRuCO34j1iwHNqF5a4cddg++4o3FJB2+X6oW53EaX+iMCIiACS4qAv0FlxdxHfG5z&#10;9xMZvEV4+OM//mP8SAjHStwtglZxh3ny5Mk333zzyJEj/f39FvDK7q/CN5BlJMI3n9P53S2byuP8&#10;JgOBBFWGlPLd3d1MD+LWl9tgXp944okf/vCHpHm3GUJsYboPO/vs8WWeKNNpwJI6k2qsCIiACIiA&#10;CIiACIiACIjAnBMYz2RIPdOMFzznLVriFaA/2B/xC/hLRiMp/kIilMU68AlIbLeyP3Kjk1wknynG&#10;S8XaUqYhWaxvSA8WinVr1jfV1RSyY+zQ2dpUl3TlOslj5kbUVJRMI3caGYn69fATdXh9sZ0WC2yN&#10;5GMNYzohW3ibzyZqaurr6mtK0ZHRzO1cYYxPY5GaarXfyzAejmUuted2C4mG4cF0KfbhGd7HSip7&#10;hq9WkxakHD9FtGxlHhpTNiwtKAcXlMWRYySwJIkUl07HE3FERG+48fNnF6H1xBRQFrqAGxptJshW&#10;LucijVRlIeFQuBwfgy4I0OfCeRklbGTEM2H68K9//WsOYSMZjOzTnp6eP/zhDz/72c/OnDnDIYx5&#10;jGtVaZsKEQEREAERqAoBpIUgid0YX9H8mPAFbtG0grk4tfzQWC32lpW1a9eSpP1P//RPt2zZQro7&#10;BAkCulLIJ5988sEHH/C17zO6s7M5Ilsqu7KfUcQVH76V32KUFTuQnwnaYDvbr4b/9eGXmt3YzoFn&#10;z579z//5P7/++us3b96kfH6G2BNd5N/+23+Lg4u7iwvunK3x7O9DhPHW2kOP/HYUFHaYeJdSFcIq&#10;RAREQAREQAREQAREQAREYPkRkO/I8jun93WPCEbEv/AfOOZhCr7pU/7VrSxdl5wlOIKYd2pWfmeF&#10;cfqJ030RIZdKVwJRJIH5xzuBBb4vM5c9K3TYbEm22Cxdi7PnggHGYpZ3F2pYx4hq8r/+1/+6ffs2&#10;djE2Wtj3a9eukSb3pz/9KSYzgp9wLHYoP3VXMslSGWZqpwiIwPImYFFe+VY3hwwfh2rSXtssE9wy&#10;Hn744Zdeeumhhx7iwOPHj/OVfvXqVb7tiXNFjnQ71qJdWfo6Xv20A/udMh9l+0HxE4DsQL+z/WpY&#10;25Bh2I1UKKzz4/LP//zPVIQ8T9XshlRD3vhnnnmGqF93PV82tSu83PUQ7SACIiACIiACIiACIiAC&#10;IiACYQJLxnqo0yYC0yEQfkL2Oa6xmU/n2HvaJ5imaOkueA2iOgUrWuaFQKCIOWlknL8LbXcnB8m8&#10;NOAeKwny5zo5xwSSYO0bkdnvtfw7s27NZOYn1VKsud2wEXPYp59++tFHHx06dIiNZlbDgIW56osv&#10;vnj33Xc/++wzpugipXwjRt8dv5N7bKEOFwEREAERuEcClgnPPCwtLtYUAokpHEga69evJ+35Cy+8&#10;gCzBW5KfI1TwQ/CTn/zkn/7pn06cOMFuRHa1tnkPWu9xbr8UFr/Lct1ZveZTy++LHej1fkrAs8Ti&#10;ax0+fJhAXvy4XL9+HXmeQ1BryIby6quvoo6w7n1NJpKxj8wDMrzcI0MdLgIiIAIiIAIiIAIiIAIi&#10;cL8RkDpyv53xZd7fwEYe5La2tSCv9Tzkb/ja3PzNaA7LHPei6Z4zzCApBLYeRBJnmnFJXsfTty6a&#10;ZlZsiJmTaLnLVxQnC1HSpujORctBZSG8MFFZYBOW8+fP//KXv/ztb39LS5566qlt27YRX4XtzPD9&#10;/PPPUU3QSPbu3cv8Yj4ydcTajIUrHHplLhqsMkVABERABKZDwBwoTR3xEVynOND0DHbAq4MEJM8/&#10;/zyZSPiBYDtFERSLgIr/8i//wk9AuBALaGnBKlm8gEHsrJGREQt1xYr91tiBFpLL6mKxqF+/+tWv&#10;KJxs8MTC4vea/VetWrVv3z7Uka1bt5oMM8XvuNUr35HpDAztIwIiIAIiIAIiIAIiIAIiMAUBqSMa&#10;HiJQBQITI1yP+zFUoWwVcXcCGPvJMmJzUQPDDTk7ctlvJtu4eykLt0cmS3Nzzt5UKqHxxIMAJsgj&#10;1W2RWc0s7ImVzBxhFA6kkbfeeuu9994joNaePXv+4i/+AiHEkuISeh4DFhl6EUv+zb/5N0wutlAn&#10;lhfXl1Pddqo0ERABERCBmRLgG948Nux73gVsDJYpyrEkUiZaEOeKEFvf/va3u7q6EEsaGxvJSoJI&#10;j3vHL37xC5KC+HLKYmdRrwXdYger3cfdskNoFb/LpsrbFlwV/zVY+HHhd4f9qWjHjh2PP/74c889&#10;t2vXLva0NCdTtN+cUSbefc2Um/YXAREQAREQAREQAREQARG4zwlIHbnPB8By63405v7Zn/2jh/xv&#10;rvv5dTgtH93JojxpmRcCQRwzi2f2jRMwL5VXoRKfHd3N1x0PzlaFYsNFjCdlCW2CFEYusqxjoiLE&#10;PEYoTGMHDx5k0i6GKub5Mmv4jTfeOHbsGKYrNhKV3txEMHWZy4iZwPx04Cq3WMWJgAiIgAhMm4D9&#10;jrh7nuk5jrCnRVb0CoQpIv/hP/wHfghQO8i1bsu5c+f4jbhy5QrBr6w5FkrLr1MOSaooCgmEnwbE&#10;9TKfQt5aLfzukHSdmF0/+9nPyG5FLbxS7Lp161Dfn376abR5dqYjOJfwGg7kWEbCazC2YqpMmTAz&#10;bXjaUQREQAREQAREQAREQARE4P4lIHXk/j33y7Ln4+kagv9ZHofg+X/u1RF0kDuZRtzq+NtlyXgx&#10;dipDJI9sBucLNABOtgvokXLBqRZjWydrk0ukGwSLd2HBmDCbyxGZBH2iWu2f6MlE2BOy7H711Vd4&#10;hxA7C4UD8YOwKps3b2b91KlTlpIXoxhGq1deeYVQJ1i+LKa8zUq2tk0RFL5ajVc5IiACIiACdyVQ&#10;lhHd4l9NHWHSDvEl8xvEd/v27dv/5E/+BDcO1tEtzOeDvCBEX+T3Am3Dz/yw/CL2lt0slpf5kZjz&#10;h/1GeC9DBA+yvpOGnUQjN27c4COcVHBM3L17N1lGnnjiiU2bNvnGoJFM/SNuQohV6sOISR256zjR&#10;DiIgAiIgAiIgAiIgAiIgAmUEpI5oSCwrAuYwEv5zD89zLo5QiaVht/+P/09Z2edtbDlxJAgP4lJ3&#10;YJ0Jwp3PUd6OueiUmZ/MhFQoFokLVl11xGbUepMWhRM1ixnBv/nNb5BGyCmyZs0agplgmSLWFtYu&#10;DFhkYicZL4c89thjP/zhD4kFT9ssjvx4OwsF9BuLqTIXTFSmCIiACIjA9Anwzcy3sYW9ssQhd1VH&#10;3C/OnQzq/hueXwdE8X/37/4dejkr7e3tlHb27FnUkXfffRftnN8Oa5VVwQ+KleNTsvuE7RbO0Xbm&#10;l4UojsTpQmLhLRnXEek5FmcRcrA/+eSTyCTmtshCFxBOpnAcoYQylxH5jkx/qGhPERABERABERAB&#10;ERABERCBMIH4X//1X9usq7LpV5UwaVrW/AygXDQSTURGB4eHB8euXr5x4eLlxqb6NWs6d+7Z19DY&#10;ZAGbnLmzGBkZHkvVJALD/CRL2fnyT6oWZsdbS+96WisFiap0oIV38I+vVpeb118h7kH4Edp3Y9KN&#10;9mmWx+1ojMzbVJSIxevTtTevXjtz/GTP0K1UCtMA9vFEZ+eqTRu3trc3wyZeQSDBpO6yYd+h4ZtX&#10;qWqe5C2dtW+kmSGuXDx/7NiXwyMjyZp0PEFG02hDUxPT7dtbGn2ah6kJWIG5UoQ0o+4v6s7o+Pr4&#10;SsmF7kZ/wcPgzkejw8McFbYgYICgU/FIkp7dvt3fNzh8/VbPx58dPn3pUkNbe010fKLlrIcxvaAK&#10;ODD98/3338e34OTJk8QQhwPTPIuFRKnoIpl9TYgeFSPZPO2k4a5PhSK9LASSVbGUj0UKEYZxifFS&#10;irhtgdtNxHXR1swNp1Qs5Av5XCz+Dfj23UX3r12+cPHipaGRkZ7e2yOjY5yFdG1d19p1m7etS9Sk&#10;aE2BVqAOOG40sMRc2WA8UihDiOziOJ0U2BK4GYXq/XqdBO80sfzPwp5P/Au6P3k5DB/KKUVy8UAK&#10;GRruHxkZOPnV8Zs3u7nck0la6/Kyb9qyZf++/S2NiaIbFPlY1J12v845r3AGsVJROO3McxTnitei&#10;OzxpZjLLkUuAFM4duUaOHj0KBaJmYQVj3i7SCJYvTFec3NOnTyOZ/Pmf/zmhTnwW97KR7xWdmV6/&#10;Zd8P0x+N/pvEVip9/9z1C62sxpl+v1VqsGUqttJm2oZwmZXaU6neSnVVq5xK9Var/LkuZ6bnYqbt&#10;mf4AnnrPmZ7Hme6/UONnrnkuNg4zvb+q1vjhGx7d4tKlS9euXRseHkZd4LudhThXU1ThPU78PvyU&#10;27frhg0bWlpa+H1n4S3OHPx2UD7rKBkUa/ce/EBw18FPBh+RYp0t+IIgq3R0dCC9U5T97nz00Ue/&#10;/vWvSfDO4RZNi0JwGfnWt75FQvjW1lZrgOVKmc41yz7cilA1ogsLX790efXq1du2baNG2mY3XeaX&#10;Gb7Ts4p8FTP9/p/r8Vyt8TPTH6NK9+0zTTBW6RcwnKvM3X4VCj5XnP2gly1lp8mPzyl++icd59Rr&#10;JVcqcJoX4L3/sk+zIu0mAiIgAiIgAiIgAiIw/wTiP/rRj+whwZ4T7vpActcd5r8Py7JGrJsxzkax&#10;2Hvz1smTpy5fu5puqF/dtWbP3n31hPt3nwZ/Uebr8eQZd94Sky32VAAiXnkU8U8IZfuGnzom5Tl5&#10;6aHZ6GVH+SgH/mnEDNnWAHtms6ej8BxDa6ffx9SUSdtTiJbgwyTJgEO059atL48ePfblsUykQEAl&#10;SonHEl1r1+/auau5pYEy6PykT1/2CG0ChrU5XN3E2uEZjilkO7gZkWdOHj9xIpsrJJIpjNtIEA0N&#10;TSS4bm9pYgc/kdOHIeJAf17CT1ylQFdwf3faYeZ37N3mFWGZVFiKpQKxpBpqnXkCjMy1xCxy8+ZN&#10;rBhYRj54/6PDn3327nvvffjxR58dPnzsq69QklavWdNaX2cnwpUQ8LerfmrrQPhE2EDCtwAb+pdf&#10;fkl1TCllwSzCxoH+IbZ0d/cODg5nMliK6YkzTGBtYVYrmWL5Y6WQJ1kFtZcSbugiB7CXe3XdDv4Y&#10;He4f46ToOu/6zXHxhDkr+O8rGm/zVW9evfQVtQ8NsW8qXYs0Ul/fsHPnzq41K5PUEU+4jOd59yhe&#10;ipbIf56KJ40DH935cxWwj6sz+LOnafsfio4N1LIlHk9VuO6+LscXGGQUcapP0Ji8pcMZHBzq7x84&#10;fvRYT08vHjCpmrTLkxNPdHWt27xlS1tzHaYfBCUbdX49yHE7aXuC8+n/Ai+qYMw4G5YNcmxSnDgC&#10;myCEkIYXQxIRVPbv349diRwk5Gb/8MMPMWlht3rkkUdQ+FiBAORtpE1ar79q7IqY9FqbuLHsKBuT&#10;kx7rr0SjbR2ZqclmHn4pbHCGf1KnrrTSdVfpqJl+D1ernErfw5XaU2n7TE9BtcqZgsOMmlSt9lSr&#10;nBk1fgntPFM+lcbnTLtcrXL8F1T4p8p+rSb9fpvie3Wa36X+rqm/vx+VAqmAb2wSgeAOyH1IWQqQ&#10;u2KxGwN+dCihqanJJ0jnt4OfDN52d3cjS6xatcoEErrJVzc/KIRqJMU6P/ckL6Fq7q9IZML+aCqk&#10;sOKegdsDGkZMLTayDy6JDz74IHtSy11bNekO3H2x4ObITQjNpqeoMvhB2q2dgbUbMH5zg/uQ8Tu9&#10;6ZzrmX7vzfT7ttI4rzR+Kv1elAk/fjevdljDfHem+N0Jj1i/v1f9/YH2UaXfa3+HP3EHf5ttbbbb&#10;krJnE99a2x5+RghfDrbdynH5dgoFu5WduNg9w8SuMXImvZ+pVI41zNdrN59uhpbcZ2d39eooERAB&#10;ERABERABEVhMBKSOLKazEWoL0ZqxaCaj8Z6bN3ngvHztCurIqrWoI/vramqCGfiRBDZld6se5eH0&#10;a2v6hA6VGRbtbdmjgj9oaiv5RFhTP2WV7c/OVq9/9vNvTZ8IPyuGH2InPkPib+DUI4y+brZ/tO/2&#10;bZ7MeTwuJl1kicD0nFjbtXb79p3NzfW5bCTlogFNspjviD3k+MWm2E/6YOwf7cKPmhx++sSXPJ9n&#10;MngYRJm6j4kU+7yzzq/qtKd060LYqlvWKWPFsV+fi8D7wC2lwK4dKGC2YSwz1tffT697bnajhWAK&#10;wYEDkzcJtHmlJadOnrl46dKZs2cuXbl84+bNvr7+1o524ld0tjjThpXjnxhtfdLFqgujsN1wGSHy&#10;0oULF5igijWEDBa8Yvi4dPHSmTOYZs5dvHTh8pXL169dvXadBl7t7Rka6B/Bzo97BlYXTgfxP9Al&#10;ykcIBPKoTYhMqCZOLcFa7ryE3J6Bu1AsVnZqeFLlxHVfv/r5518MDA4ideA4wo41tbVYhTZtWl9X&#10;W+8kmqBCJ89EnCKSG8vYFH+bTRgIGDxgF4OwUU4mufM3fsbiTp1hjJb/VVIpJpRzp0AnXLgGOIcX&#10;JxfFqHdsNHP08GHOUSaXS6Rq+DyZqlm/YeOWbdvamusTCYJuMfHWdd+v41xiql7Zgn8NwJyi9M1X&#10;RqYZhgj7jvhBQhHGDB1/7rnnkEaInYVRCX0LaeTQoUOcR2b+kpWXWb0rV65kN/MRoakUMmm9E00P&#10;ZZf55JffNw0WU4xDM7KUDcWJX0eLZIu3wkz6HXIvjaxWgTMtZ6b730sfw8fOdb0zLX+m+1fiUK1y&#10;qsV5sZUzUz4z3X+uz0tZe7y51s/DKPs+nPRLtdLOlb5L7SuaSRLcAPADjXph6ghf5jMNMhmeBYJD&#10;ISqIeZPwQ89HaCRoMJYWC/GDhf5SHfVyB0ID+PnDgQO/E0JyUTU7/2uw8KNjobQohE/56XnqqadQ&#10;MmYtjdAAbuEsFCRdpvv8kK1fvx6xn77TKhjaDQ/LLEzYi2Rc+fFTdpPs79n87dzEu+jwrbUf9pXu&#10;9/wvV9meFBueQuSxVCpniiHqj7Wmmu+RrUy855+inLKHCGuJv9OeuoO+DZWuu6kPt6qtwVZCtcbJ&#10;YvseVntEQAREQAREQARE4L4ioLwji/R0FyIumyW2fyyCfl5h8BiI/d0tX7vAB34AlZZKTxcT97cH&#10;sEpPBVNYEyY9hHbapCo/zWrS+Nccay2kfD/50U83m6JfrrRivuDiMbmFhxR7xMIE7uIWoXZYA3Cd&#10;KUYy2YrzL3nmt4VneJ6rbWESvUkmfvHzy3yTvCzEipvRH0yCKxQLTLpnyedcgB1aUNYFf5TnUyYv&#10;4X2CwZ1WF4gAFUSaQvwBz+jYaP9A3/Ub186eO3v02JFDh/5A0uyPP/nkV8FC9ojXXnvt97//PXMz&#10;sW6jW9zq7sZ4QZ8Ii8Fkz5o0IbXc7M5KatakE+isUxMXttsDoQ0YC7vEOlaPq9euXLh47qvjxz79&#10;5KO33nzj17/+5T//809+8pP/+/d//5Mf/8NPf/qTX/z6V7995+2PPj985vLF/v7bhVt9g/3DY6O5&#10;YiEaBBOjw4lINBm30GGu5/FkIRLHCyWTL2ULJXuW9ovNGaRqhBZW3ExAF4OrQEJzGsN2zgAk3egi&#10;1NT4YHHKYjKZJoaVE2gQQpAjcEtBVkGEmDQalnNf4Uqc5I9DJv2rVE7gwxEv4sASJI93f8h8nOQ7&#10;8eJdWwlgUltb31Bf78KhBPtM8jf5xZGI0yn3h1NL+JUhagP1yJEjzOEl1wgGKeKZvPjii4Q0oSzU&#10;tV/84hcWDt7Ss2O3Ii68G9XBPOJp5nGxK22KK3fqjyqNQ38B+x2mruiuxpGyHWb6/XbX8q1Aj6JS&#10;v2b6fbtUypnR98kUQ6Ja5cyU86wH8DwfWK1+LbZy5hlj1asL38z4+5l7+WKcZgtt6oCf7eFnfkzz&#10;cL+bCQm0HDGDFW4hHn74YX4RcCXkR5bYWbiMcIPBjQe/7vx22IHcOCGl8Gq3BCz8yuDPyi/Oxx9/&#10;jLuJ3VFwY0Y5lMbCjA2L+mU/5TNtpx3ob1T8/eTU1mpORPi+lPZUqrfS989Mv5dmWs5Mx4/XFco6&#10;4nsaHoSzGIeVeM6UQ/hG3JrkX6e4O516VNhJNxlsFuNn0kMq9cs/1NhR/muzWvWqHBEQAREQAREQ&#10;AREQgQUkIN+RBYQ/VdWZYh7HEeym1y5exhvg2s0bydp0c2vL+g2bmltaErEoGTcwfwZKACbjqXxH&#10;qMZczv0TDrf+fr1Mk6g096rs4co/5FSay1YmtPhnCe/JbiX4VvlmmKBiDx5TACL0UJBfI+uCa0Vj&#10;gwMDp06cOH3qdDZK1osYkYh4VlrbtW7Hzl2trQ1JMj0QoWmyxYQZ/4xtj+i8lvXLP0+ywke8mkzF&#10;OitYEK5dPn/u3HkXATuHZhMhPlJTc8vOXbu6Vq2wGW3sHO6ylVM26cypDi6jqnMGIsIT1odBslIM&#10;DPb3Dx7+/NCpU6cZCUePHsE95PhXx0+fOnXu7LnrV69ifcDuwIRN3DhojJU8ODAcpIZ3jkWsjI6N&#10;NTY1MVtzbecK65rvta17+0IZc5uOGj4j5mHDPE1miVI1O4zLEvhAjI01NzdSPKpENjs2MjYyNMSZ&#10;wSnidu+tYVp55fKVM2fPMsP0xHH3j+6M5Ie7b93qHxwYzWSDjOoEJSPGVmRgaJR0Gay7dy46lEu7&#10;UShGk8Hp8qfD2CJudV+/ApSh4RG4UQ7OE5yCLVu3rexciYsGpNFNcKuw040xxNVxx4bvAq+Zs0Wg&#10;SI3/Fd1b/xc8FbvwbGV/uJR8fYg/tvIKzWN/WsIoY4jS/tHRDMG1jh/7YmhoeMxpGM5Dpr6xafMW&#10;Fy8elYP37pAgOY5fD9o8yRKkvbCP3DVkz++8etcQ0o3gGsJc4GefffaFF15gha5xQjBgERSedaJp&#10;oZps374dXY0imCbM8OZwyrExP8V1ZENlvO5gXJl2NXEJX90TLSYT9zfnFW+M8DtU+paY+ttj+l/6&#10;My0n/DVrtVhTp5jzO/3G2BfOpIbsGRVSxXIqWdWrZW2vVn9neh4r8VQ5U4+0heKzUPVWomFfg2a3&#10;tWvB7NeVvg8n/ZKcxUaqMN8RvDS4O0J4IHrVli1bcO+Y0VeEvwViqgfrqB1oHuYmYr8IvOUj3A2p&#10;jt8FdHSmI3Afwo8L9yH0ly34cLDyzjvv4KrIdrvtRD7BreT73/9+4Nm5yU4cTfW3STNqpx3LzxYK&#10;Dfck4LXIWoSLtEn9drti92zudjEwoPtvJz95qFKllb5/Zvr9NtNyKo2fqeHQR6/6mDBW9nvtjf5l&#10;s0x8sTbkTF2zsep/xcoeAfxv/RT3A/7YcPm+DXYirM3hmzrbPrGnvjF85J8j/G52SHifcAlWS9md&#10;RqWHmimuO982q+iu9yEzHczaXwREQAREQAREQAREYAEJSB1ZQPhTVU2qgSSG4Vz+0vnzJ06c7O7t&#10;iaWSqdp0R+eqjvb22pqaXJZMywkm2OMk4SIUuXzXkyzcvmOztlAG9oTGcwWPtRiU2ds/SvkVnpom&#10;fTaYwspZ6emo7IHQvw3Hi/BPQd6CQKvY0wdDqPQUyuNUMk6ApiDjSiRy+1bPmdOneQIfzAR5rV0I&#10;pnjnipXYl9vbW3hucrbVyRb/kGPsrD32oB6uOnyo7WBbrLU8dZN2hDBTeIzwQIkrQo2b/F+/ceOm&#10;bZs3WD5Sf5RVEZYo7EQ4qQdJIVskY8fN7ltBiKozaAjEVSNqxInjXxE3DGnh4oUL16/f6O3t6R8Y&#10;GB4aKmSdRsQ5NQHM0DkTgLPHxkhMQouwlvOk27GiY8eOHZu6uqzZ4f5aeyZdypptewKHzmKMwA6C&#10;McIkJTNARJ39BwkAVxDWSRfvYlHFHEsy1SOZjA4NEQ/sVk8PmsiNGzevnb507sy5swQBu3r92o3u&#10;mzdvsf3WzVu3BgZHxnD5wY2kpsbaCzbnSXKHZPjssO30Cficy2Rz/CEiEFyLBDAkzNiza299fRoe&#10;RNdwQbOCcGyso5eNp45HyQgSwFv5zlPH/lgP/VkcsIl/gf4wgz8LIDce7iPoC+IO5p2PP3hneHgE&#10;dYTGo64RWatjRWdbW9vqFW2BNhRkXQkGja1XyjPkDFDB8Az+fW1jYCTgWvTzn//8+vXrOIu8+uqr&#10;zAWmfM4WpxJnIwYbreIjYm1ht/KRWNiIic3GDCPNx20vGy3hER4e25XGVaXreopxGP52C1+A4e0T&#10;B/akn05/46Rmmrse7o+y70a7au561HR2mF17JpZcrXKm0+Z72ada7axWOffSl+kcO9N2znT/Sm1Y&#10;bOVMh1XZF8JMD5nT7w37HptItdL3W7W20yl+QLlnuHjxIt/tSBFIBagjOH/MiA93FCYk8EPgb2BY&#10;pxy0DX4FuNcyDxJ2u3z5MneYTJVAkqFem6jhoptGo0ePHiXBlUkjprjQGPMa4dfHquBYXn0tM2on&#10;O5sd34KJsW4pT0hngn4Tpmo/GTMd5zPdv1rXV6XxMzUc/7PoA0aVjSu/fYp2WiG2pxGzZUZDtOza&#10;LCvEF25llj0RVGIevmcId9C2+zuQmd5azKhfZSOKuvzsh5mOW+0vAiIgAiIgAiIgAiKw2AhEzanc&#10;31+GzTpz+vS42EAstvYMF3PpWDIzMPjp+x++/vrrX505FUmnWjs7Dj7+9AvPv7B+zarRkUy0WIox&#10;Tb5QbKyvL8YmDw5g6ghmTR4neFzk1dQRnnL9dKrwZK5ZP6OWAQw/DvGRn6VlIZj8HDc/AY39WbcH&#10;XfY38zGPIjatbOISra1h4paZu/t7buNS8cmHH588eeLG8O2mpmbneDGa27xp60svvbJ3zwPoJbWp&#10;8YhkZUUR+aHsycp2AJEXTvx0eLbAkE8tLhbP4eDCEEAw7l/99Mcff/JpvhTBA6JQiiZS6XRdwzPP&#10;Pvv9P/6WRZmgFu+VYlMabY4epgFmYg7hODBMGvPMhas33AkaGR0cGhwkjcbQIOsoIOnaBJ+Oq1yB&#10;5RuDvjM3OF+E8Vls/vmflfp0E0NjeGQEUS1RkxoZG123ccPLr7zy5D5ofN0ep2cEUlAlzhhETBiz&#10;3VixCGnkrsDajtWDHWi5uRdwNm734U1iIaTt0Xqcd8EZW5zC4AZD0Gb3fJuIXyZGeYJ5qWmihGPK&#10;IZd6bRoxI7mycy2Wl9bW1o6ODl75iIo4oimRN/mH9thItjjmb772S/KOjGSy3T238ZdpbG7B0WTr&#10;9u1//PK3Geq1xO4gMFY8VsclkCAnfL61oRZHCA4MoqIhLLm0JLSZFClmCrAndueYFKgMieTk6mNT&#10;Y9uk4xMFa9Lt8QSylYU4i6TTrkfkayFF7U9//N8Hh4ZGMzkGz1g2n0zXbd+xa+++fQ/v2oPQRlFj&#10;o6O8+vVSNDtp+S3Nnd+0Zbi+8N9bb7+O1wi5eZhU+73vfY+cIjAkHDzJcjFgEWgLktit2E6yHLxG&#10;wnHnfUXeZDbJ9XjHU8RfvzY7tVKwlPDc1TJ5ddJ+2Qj0Nhq/jw3+ictMg7RUmks703LCwT3C3xuV&#10;LD6V2l+pPZV+p6bDeTq/cZXKqRS0pFL7K9U1Uw7VKqda/VpsnOe6PYttHFZqz0KNq+mMz/As+0rt&#10;r6SeVvpdrlQvN3vo3L/85S9xBGRs4BpIbo8/+qM/6urqms7lH97HxIzwN62HzO/I7373O1w/3XyO&#10;sTHuf/iB5leD32J+ztiNXxMOpHY+ta9BiuIHffPmzbSHNOxMXLBfB3MouZeYSHYP8M///M/cJ1Md&#10;d3RU8ed//ueWTN7uXqx8u7203xH7fb/r70gl/tVSu2c6fqYYD9/83f/aJXri7KUpRgJ3cXZeyn7H&#10;2Tjp/XCl645bhTBnP+wpxG6eARjkZhv3PObuzrfTXy/WzknLKRuo/vmi0vMLd3r+5qHs3mNSGpWC&#10;rfljreOVuj/Ta037i4AIiIAIiIAIiIAILAYCUkcWw1mYpA3DpXw6mhjq6f3k/Q/f/P2bJ8+fzSei&#10;tc2N+x488J1vf3v7po3YhPOZrAs2FIk0NTYVo5Nb/3la4OnR1BGeTnllnS2sT5QozGY9KZGZPr3b&#10;zEFb7MnKFnsetnAHFhKBxTwn+Mh8INifZlgy80rWn/6xEfdA3tiERHTl4qWjX3xx6viJ3p7eXDra&#10;1NyMHnSr+3Zba8fjjz+5c8dusopUUkd4sLcWhmfJsQVjvTW7zPueB342WsttWiXaAJMo3/jNz48c&#10;OVpTW0dsqHyJ8F5kzogeOPjoK8896a359qBus89Ijs1byuFw5lrSDEzVPORfudHjklxM+Id+4Z7s&#10;AzhoIygfpDYBV2O61nMOAy/mXKcyuWyqrjaeSnb39NQ3NT72xGMvHDhg6gif+umcUzzqM04mVUfI&#10;eoK13WaPIu0wooi5gVyUzQ36aYdBTnU74aRjySIs1dXWkaeDbeg9wXkvJZo7vN+Se/x2IeJcP1LJ&#10;RvBSZmtrS2trG8lTON2cx0d2Ol8cFsolxAeeECwAvHz2xKXLl/EmunmrtxRPtnV0Dg2Ptq/A/2IV&#10;kehI4BEYRBKk8kB6wbUlj59GoEsRc4yWYClxWJIJ9CinhwRTE52cExhRmDaJOjXpddF9o3fy68VF&#10;xZtkwafF1BE+IysMxff13b5x/Ub/rXOkZC9GYqgjQ7StUFq9Zu2mLVtSxUhdnRuKIyPDvPr1XN69&#10;nbiMDJsLUWimJy480ei588cZLaRYfzpYCHtC3xlyxDzhVJKMBFuS5RphSm8QIc3NNYYJ55TWmi7C&#10;uQb1pPXalWuXMzvYmC+zQIUPNHXQBuF01BGaxyi1YmmSrdgVOml7bD7y9JdKWYtnWo5Zl2zxXWPd&#10;zIUTl0rWnErtsTQAE5dK39vVKifcr3DtfH1NHzJ72vfqxKXSeazU35mWU+k8VupXpfb4vF9lXZjp&#10;rIJK5ZhP5/T5VOrXTLNwL7ZyZsp5caojE+9zKlm3q6XOMg5xoSAdCOnHGEVr1qxBKsBTkG/+GV2n&#10;7MyvAAs/u3zTMjzs+9wK4S0/u8yQePfdd69du8ag5aeEPbmf4VuaCQ0cSJQtu69gu33D47qKToMA&#10;7we53ZdasRahdKY+LtYYvoV+9rOfoY7YfQhdfuWVV1jhKrAQTJaOxSJreX+F8d/3O17Ck/Lh3mbS&#10;7ZVumSyHysSl0vdYpZNi328Txw9UJz3EfDrpkd0d2e8jW3DoYf+y+1gredJy2tvb7Xfc34cbJV7D&#10;P9Ne+K/0u+YlDTu/1hg2cs/m1RFrsz0IcHPon0dMm7Hq4GlSVlk5bLfnCEqzxW40K11Hpo74QuzO&#10;hKXS9zzjeVI+1GLPJpaqkMX4VPrenulFp/1FQAREQAREQAREQAQWkIB7YKB6PxHGm7MrtUmTZebn&#10;bNnEPZ763nrrLabFMSOP50Zu8ddt2bRr5859+/dboGdiK7kczkyrj9VhMWdWvs3Fc9PeXUaOOI+p&#10;9nRkzbZHApaRsT6sw8RkYmY5IbvY2T0U5fJDw0M1uEQENhr3BEX+Bt7V1ODBQCHoCO5BxwVuclPA&#10;iOjE04l7hg6ePSylOYZZNIVg7pgz4pMfm4VjXdbz2rT5ZDghxIk0YyOUOzrKOm4SrtkuIFbgdOBe&#10;3GAMskHQrSBckwtb5XrDgO0f6E/XpF1gh2Qim8ne7rvd09OD5BDLF+2hhWNtnqC9zUcDWSIIjmTP&#10;aUFWhhJPQYbrjn//eL31qfGAUfaUaE9W7GSqEkv4wZV9TN6g1/Y4x6nheQmnByZU+gdFD58tlqHU&#10;CrHnOivWAnD7q8yUAxazBU9ciiWswOHL1/QFFBRHgKN4ZRQBmedtHn1pjz3Ym8mbFXvYs9ptqPh1&#10;3lpuc/vI9rRnb9wdeOC3TCf+6Zfd/JxB68Ud1FPFg7ZOjQ/a4PmVo7BK2NOy9YJxZVoUn9q6QaYN&#10;jC4A8hGGe2DyKQeynaNs9qj5TlGFDxLi7fisUJcVa0zMajDx+9D3xfahCnvSpr9mGKUWQ2E+LgzF&#10;sAXfesECMT/UrMZx+ShoCVtMI7TyvU3BN8mfo0rWWLMsWJk2aK13l/q6v/fd77343PPtjMmGpuaG&#10;xgvnz3/0wYfvf/Qh3Ggtu2HV4kuGZlgDJo4Htpivlb8cbEjbWyCbLw6tNdsBrxRufTQR1Io1mHzK&#10;woHWWv/tNOk4z0UJVpfG0MYwxmOL4cg3D1dONObscWaBYdy4GGducSPnzpcJsfdc8L3gi8N985CU&#10;xr5PgmvPRZ7ja8qP1vERG8iTLMlapxJZnLI70cqCfXHyCQBRkxuohqtUSjXUUaq5eTnDHG5SQX6b&#10;dGTcHGOn1QYPxdQmUna1cziN4SuVL1Va5s4C70jGw4BELBznmewbHrISvP3Lhg0+ZAFk9yXJ9c+3&#10;Iv/YjwvBhVoL/tl3aXAW3IuFYDPXosDLy72vS7e63Sx8ffBrYp0rRkbH58raUSZiovpk+icdz6ib&#10;k57HsUy//2awK93eRmuS9h3hvpeDH4Egn1QsOzRi3wM2PMz8x2f0y3832vCziwXrm39rA8y+r7LO&#10;Dua64o9yyYlKpZ6e3qBfd1IRjKNitLlvmDtDy/2SuqbGok2pWhvG9moXJgvfhwGPcpV9MDc23t/Q&#10;AOKY4JvZjStreRIPP7NC5pzuy8hxA4if1SwCd45zG0k5/7agPQEas+7hcJmoc8h8KoU77WcsmQkv&#10;+LGOMKwojdfBntv2IwjHcf7BIblIcL24Cr4RVIdvBnfhuLE9fkXYSjxnl0wwgHygv0iUORyTnvdS&#10;MW3jKATN8azJuRBMZsLGtdAp6PV1zmEx78ymgSHVfRcFvn3uAh8pOG8A+9G0ouw6SkUyNj6/HlHB&#10;MC3kU3ZurZFfRySsTVk5LlHYeGmubXVJ7lWCr4rgqHEjKqcp6b6fx78cgm9p+0KLFJttUAXXn3ux&#10;a6YU7aNh7ANA7g04mZwOemeDhFd3vQcdtHkhrNtvEHvyY80W+msD+GvIod6ZNdY+Cq/wfculQXgr&#10;7kb4quQO5LHHHiPJBz/99nPjD5n0NN11I601pYEGc60R8xMnkvfee49K+fng+9l+AgyUIWIdkYZm&#10;EMuRFW6Q7Gv/rnVNZwe7hzl9+vRrr71G4neb90P55M2inXZHandBds2yYr/g/lfSRlEu6751govR&#10;XV3uSzG4rhKp8RR9frQbbfOpNcu+ddnLMNbsYPC4xYZNplTgCzn4SXR9D76K3VhJlpwLrM22cdUF&#10;J52W242Ned4YK9vN6mJn+wHl1UbRSD7rXF8Dn93gRI/fBOSGR9nHbttsONn3JPdXdlH4xTpoZEzA&#10;sIFsp9LfTvhfHzuQ0iZVOzgRftzawAu+f8fvt/2PoDWGBSnLTpBfbH/75p+42HkPt9/aaXeG49d7&#10;6P6zkqoEZyvEvkZsnNi3ig0eY2KXJwtnBIZcXOxG1hzcbQlGyqi2oyYudnlqEQEREAEREAEREAER&#10;WBIEpI4s0tMUWASiPMOgjvzLv/yLqSPcmidqa9auW7dx40bMlBbWgOchZ/3Pu+BI9nDuHhvuyACm&#10;RtjintnsGcIZZrCXuActttuDgbMUOutcjoczzDXOkujyi5fcm2QKS7gLBsTzW/CQwNr/n73/CJPs&#10;uNK78czKLG+6qr33vhu+Gx6NhiNIkAQxHA5nNH9JC22kv5baS9RGKz2PNlpIs/g0n2YkcjhDDh1o&#10;QFjCu0Y3gDZo773v8pVZVd8v7pt5+iIrs7qyu0xW1QkUsm/ejBtx4o2490acN8452rHFryFcRmRH&#10;X1sTuahORh6fIt0b8rA3H8cHLLa4ivUhSzyp1SiN8sWwsMzMr4Lymrx8mHktzILOT03LLUKS3T3d&#10;YSUZVDxpzqNFkhK8Nhm2cUl3rDK1LLzWhU1Ajnph0RQxI6EslBdaSmnxo9UsZ1i1RnDmeAtbhglG&#10;LdtsOceBgpSKG9CQolJOmra9YJmE8Co/zo5IZuXUp/UdAhQdqaXYkcGBUL5WoUgFOAwShpDW1UJV&#10;Wn5p5VR4fKiopSIb1Fi+GkTiRbRQj68MJafWmfFUapVrewZVtV1CIQZOGM/ROpza0Q7QEHnx0jI+&#10;N+Crqmij0FZDyE82qS3IybXUpcUzv1rhoa8j/andIyohLgnHKkS6HsGlEvLKjqDq4oz1mtRburNM&#10;s0BFWNvYWFJ3K6FXEnRGbGjcKk9OE5fHgZxopoqOB1vkq5cNjVX3bt66Zcu9d98zc8YMuNAbV669&#10;8/Y7r7366sXLl6RnFMJ8CpyCwq2L44MzPqS5MK/NzGl5hKqGh8ZPvH+1GVmKNhPAxuHQpvUNBrds&#10;KpO6omdd+I9gKEElGt3D4UMqf91HpvaP264pZn18qEdfKTdOE0RMR5C5byCK4pv7/+Y/2e7AOn/N&#10;xiv62tDaHOlIw3AInAJP3EisRG9kSyd/c0HXHnE2aMkxMYtElr4s0kqFgdTQEPbSBtEiPa2Nmfae&#10;oM1ROTkqKMqW5nkVGB+xYjylA7gRnrF7KtAeoTf4j8eyHjO5oZ4/7A+EeNT4XI+Fpz7X1NeHB/uQ&#10;2wK1e4jArMemxmpObT2oYEuhM/LjJPxblcp5ttH9ZaO0uz9HyCGb6aapERsvG3txXZjucY0rlaNH&#10;k2wgrHDdg/yK9jBqR8SbCdmoYTdHmsERnYpeZKZ4zpu08UNfbjxb1arOnnu5Nucf4D2DupXyjTDV&#10;e9RIoS7hRXj0d4YgSLkBGjsahB3J4Zk3r4u+9g2Gd3H8EqvKDMi0DyB3A2Zz+vEcUyCqK5G40RNs&#10;kvKdlTvJ17B/IvdO1oDVT8lGgnup4qhywQigPQygYomHcR718FLWLUvCIiy8/oMqNtA/0caMWm7G&#10;7m7pJEOin8WOgE9v4Xs53AoUNqOuVvKr8yUCB91dOQ+EeWvMXG8k64JJXPSw1Ss+J3RLPcM411nq&#10;VqXevnYdRLdqeELmHtSJ4LMxxx/pdo2+JlOBDuGIWYH2y/Mwl7JVgvGpN4jud95N9hoy9bcmCTls&#10;8xOP+Nd8d9ykSdAyM5aYN1Ks7IeYKxJKCntBe3MV7aARntTtprbzyeuMmFWYHkKTBEPMaLYpNkKt&#10;4722bNkyXGmR0CbLMSnnA2k3Son3Pp4hX3nllV27dqnVyMCBJj8SRj2EzICsF6560J4tyQThzUQ9&#10;Rvp6kSODiexA0PLnRlVu8EfjKqb9t4HBeduNZI8gvZE7erttiqm7MSLlB+qg3fKJWmwWyiXi18mp&#10;J5iGSjTVDwOGM2JHhHNnn1jY3Es/utfCc25m8ww13EasWi3bFI3w3F0d/UOl+fsiR42odbZrxy6x&#10;J56mRpwHW8mjWZkVK/Bzj9zYw9mKIoPGg/LEntA5l2j2kw1+lS/h4/ibjY569mb/5seAndRP8ebH&#10;a6d8rSM4afQPHQH3xl3MHQ0gbFDDJGvjxo2PPvro0qVLiw5nexaN0mD3YhwBR8ARcAQcAUfAEXAE&#10;xhABZ0fGENw7KVpzd3T3sCMvv/wyWwJZ97Ik6+nPsLAhRAP6r7DxObIqQKUQrUei1T5BuENM6Vzg&#10;BMxBgjIs+i9StOUW0vUNNUG3He1blK5QenpWGyJWwp5hSmNtFq3qpL8gW1RyGh1AWKtlMiiqI6sO&#10;7fEPKj/JgZIjrDAjEiUs8yK1NRqZaC9kUI5IY6OVKrXQhPzm1JsrKc5wPrKJCcvxoLGLMKUANpJb&#10;vtjmyWRfZzAa0MpNmgUtOMEtWjxG695In6PVI7qYot3U3xNWiUNXdPFt9bYAplRViph5Q5lgQGBa&#10;ZnIOXXrZKl0/aR2ltXRoY0zFw1fALipnKXaEvbda0Mp1jB0zhASIRos61AgSa68doM6IyynB1BxT&#10;/YsnUxOk4LYm2IE8G1jSolSrU+GsTyufVajUAXH+g0uQWSoP9a/JTzY1SupRWq2v6hQO+KrlruqV&#10;/kirems+2aTdiC/slV9kJJdQIBoKaSsCG1dba2Kom6TUkJwGkXpWmhpb1UfjMNfwaI9/bn+rbmqZ&#10;yKhSytQA4LycOZTSLslmRYo2CqQoNXP7d791z913P3Df/bVV1dhtfbFz1ztvv/3Frs+7enuUE5lF&#10;79E0LpcJlIZcfEBKSEku4XUsnVS8E9XF0lZYz0qRoU4ROOHJk+8FJCk1zlO19SHQjurIPTOCAFUh&#10;FE4uBVHzG8QZ3HnNfPzWCwLmu0D9EI1D9s4HLbBSeDjoiUll2WSkxYsaoFboH1iNodCEH9M5Zx0q&#10;XVwyT0ziCOWVzDfvAuQdpN48wFHjor3nCEnwnmD/Fw0hsoXwUuEBWIVNQ2hn0NyFmFPaq47WL5F7&#10;8CI1+XmEq+qIr80pkdS0PFg5NW6+L4Ps0f9fIzut79DFmXY+pkNP9A/k9olrkNio6OvN4Z9XvuV4&#10;K8rXoLJxpWPIr/yAyvduRJPQroL7RVXQNB3ocikQ43eQhqINXfolR0eoC3PNVSzo3FdTbfNrZAGZ&#10;R0vvgUjxXRMNOBuBagVJ4z/XlphijtenXjWyWsm/iAexozSGPfZaTvb3yEYkF/go9H7Urp7+brvr&#10;8uKECqtqbr4HJZjE4FlnX7lcTwwwGhS7o+Et9Wgkf18idyPb3aRydG+Gl76mFHmcU4yyfDnWsABQ&#10;FFlqaEriMjDPShlo1N2U5P2SgycmD50VbESC5jfi66LbIdIRJ4P80bs74nLymtHaVF2erRELZrwN&#10;+TXRuNlrYWBU24Mj3E02yLjb1evh+twDInQH4zz3dMg/tAV1/H1tLzVy8izVhn09vfU60CApKEdv&#10;YdEn0ndrdAklvlo/xp978XqtQA7YRgMhoQHAG4Sq0eHiaeq5556TYlddI/W67o7bSHqniH3Bd9PJ&#10;kycJc0L8qiNHjtBM5qeIqlcJgUbw1ihfjlbR6LIjCIDxCm61cCmmLQXaQhHd5zdfVfoKAvkXyM35&#10;RgAECz0N8shqOXcjh0uCjYI9snXMpyY81iI71n2nxK8CmdTPUzw+wc2RzoM1idyuF+W3HgFGzSI4&#10;qZtOw0BjiWO9pnWeM42tM/L3hU2iQtW1kSlJXCRVVOAxzOo122gbfva+HtpYziCn7lM9HigHIcNt&#10;W8KzLtly2H4dPc0bh1ahEWu3gAEbn08ayPYO0r0Zv1+0C8eS7q/4/av89j6VF2I1x+gfzlAvw5u9&#10;QSTGGMXiL2779u3PPvts0fvotm+x27gr/RJHwBFwBBwBR8ARcAQcgTtEwNmROwRwDC9nXq7AAL/7&#10;3e/k1pkZOR5ItDNZe5OZr0eaUFQ8kSY0chSjtZM8k2CukVc+RKvB/MbTuroa7dkMBiLm84Iw7yEM&#10;dVj/BRVhYCPQgoRFGyxFIF4ioxDUvJQTqS7ChugIAm3bjliWaE83emhtiFX88FBFpNND3xey55cp&#10;kWIl/EjWcDq3csod8pVyAk8TFi62mg21EUmC+iFdkCEsdfKaTrQ/tiDREigSLnhuyRNDpv0MVbfO&#10;mCEeKCopQBIWSLAm+VWrLs8VEi10banGsRauJHaTsWriDOpgMkhpjqqak8pg61ut2bRKLFhFc1JL&#10;35ti51Wb0toPTaXYkWQCc5/gfEY8gZTskjZOBkgSjaK4PHHB4qtKE0DEgEwxZJ9BtqAFyJsdFCwL&#10;C1azpppR/1uTBRTXyq+0Fqv6VVoG/Rq6PkqclxIKbRQ3CD8JKGDnKu4X04ZYFWombIdpHwSIutX8&#10;aKs663pxLZJH/a4EqqpRDrUUIZaTcteuNb/pODhjbTEkdcbW82bpIscOlCbtgwazOkvSFh0P+Xs/&#10;5NHaXiXPXr44OKB/7hvNdY2XLl5444+vfr5z1/Xr11DA8KtaIWJJCiZhGx/59jV3j35dAI1nQ8z6&#10;lJIFrA1p9aDEix4X4b6TrkeKraLtwhOQ1asC1S4oJCMJIn2mVMuB7MmPlvBgirSd0TAzH0q5jDl2&#10;JOwFznuLkoFBTsGCdkm0QOw/vgZ2JELna6oZbv9MjgXMOSgKGumQujtz8ULyKvh8KzNon2+aJoh+&#10;4b9wv0TP8LA1PsdqRGxuY+TXPs+ORI/kwJukotsooo8DO5IzUcGginblg9AEliXP8+B4S9q6mI1I&#10;gKe6JmIvoqblbuFIvJ6bW6itl6M8wYLlJpurYcknoyl3w37doxSUog3d+I1f3VivF4k6KqAfvRhg&#10;RzTm9fzUvUDS88oGld2tujZ+yygPOwhCg9SR+X8jtTjshUSO5AofeS2mDqKf8oeE+Gq2W1UNUdX2&#10;mLIHmkrEXvJrWlFVM5gIrHN+1wJn8s+aANbNZuWaF/7pG8zmFb03RULcFDYcQk3jJn+MZzCDUbsl&#10;ogdrVW9nlw1u3SDRRCFZVavdCVZ4jmAIz4EIpZujKJI12xeeD2qjpTzO1jM3D6pS9HturAm0aJ5R&#10;Ndh9c+t6vMCaap7/uds8lz96bmQHO6O7Jf46iG7h/loN7QL8q2v7c0M+956JNliQsSpHmuZYljxR&#10;Othv58OExbi9wFHmU7zJkFMyc809+vJj68a14FpTZHy0syT3ntW7wJ6TajKf8riop2iu2/NjWhlU&#10;qR6kHIgdjz+fdSwjUdkEUzuPESKlsbcd7S2Woxathwzaz1Gkq0ZwSveXTBs5wG0RYU6IQbJnzx6K&#10;ZWyLFKfGu+++mxAgmzZt4itjSbcttevaO08UBSny5ptvvvXWW/hWpUaaT+0FLIg9H2QNYIPEzsNE&#10;5O0QwvP4Jokc3VPWX3agx5FeQ0JDX81DlPrL8mPznZvHirXNF5nt7rXnGxXZHCM+b4mPFptfxa8K&#10;MFZjZpSbKPDNvGx13wie8XJ3er6F8ZFsI1AH2p2gIRdvePx5W9BrBS21uyP3/M9vVNJ5k39oIfHx&#10;bMc2L7U3frwc6z6DSLbOdr+YMMZaxZ/e8Q7SJbF5xU1WRjedqgAfbZTR7JrzGzZsIJoOBEnRway7&#10;0pMj4Ag4Ao6AI+AIOAKOwKRAwNmRyu0mJuKYjLzzzjvE2ET5jr44hAdoqEMVjVMsbc5SEMbIUwvL&#10;VIJNBwW/Jv1hC1xgR4JCVooYLXekjZD/krweMIR21zbMsEjI66OlTZKWitVF3m1LzoI+nM1pNqPd&#10;djFVLOsMNJ2RCiNSybDfNvAjIeHMyxCPbEi0EVnaTMsf6fOi7+zpzuvKIrda+fVQ0NrElkHR2iYU&#10;PKtlhimqVJHWPPh9LsqOUF5O6xBFI9AGX9LQaOcqDRy0grIFdgRq8EiAUkCb34U/EgY2Kx/7QcoI&#10;W4BpG6mtQk3HKprBmpDTakWsSdGRWoodqakOG9wQRttRxY4gAyWb1kZLeq2ctdITXCYYByZYfIlO&#10;NrQwoiV0rS0gpVW3ZA2UtnroatZsU9RqLSb5lBYjLox+UjYkN75HNhZotylKdAXZuJw8nLQ9jHat&#10;ylFPKXN8b6baKxmsyRyocA5ouNFO8pymwNTixoS5Nn4a6SKcxWpolS5hVIt9ckbtIklCMnOmqPZE&#10;vMvQJL2YjR9jcZIt9Rs3bHzumWe33v9AV3vHn15/48033jh29GjzjBmiXlQL8ggW04ZIQktiL4RS&#10;TuMawWT+u/UMsXsEx/c6Vi3Wag08PlWdetzAGdqurs4OSRieNeHxlWtj8AEYGpwftHn2Fzlz+aOY&#10;ESIgwtZ2efDIq4HtOD4yg/w525HBzsxN/+m5vcXRA7T7eruGSE65q/3G8HYRWxAfPGoLT5ac9jp3&#10;d+VEwBOgNTZ+Ibxv1C7tkQ9sh2iWrmzmpjGFnl1S32MTEDVGw8m0ugHnXLCFvLmeBIg2L0dP5a99&#10;Z4DnSQTdA6E8/s/0ST2cuyeiH8IHg7ToeM5k+0RD3IQi9+1mINz4hdj2hebl+ze8nSLB8GBm4183&#10;iGlmVbLGmwTVyNT412DLNYBRzfPHaK5Ikqg14d7P4R8nGBgAkQmmxL95ELEs8fINEWuLvRcEazqQ&#10;W/mCboKXJARI1HWh86whHPQHT1z5X/J9FPT0Qa1sqNtBAo+SeRk0LnJ9pmepmm+4hds8G3YS6HVP&#10;26MgC5HnscxNj2Q3u3mIzaKaGco0tjB/B6iVGKTaeI4f1GrrdtSnufJz91E/Izuycwqu7ULJUasH&#10;uJHydI3Jg+B9fddzHvDyQ1wdn06HuAXahhHVEz1qBrnvwis4KiHCJ98XkWOj3Mwi3DX5nq6pDXHF&#10;9JvGe26+FDnkiydJVQfJJYhvMmzhqD+bC9dMnvj7UW8cJbs1OJDHJNulbo9W2RTGky40G8d4ORzL&#10;QxeWATLdINuCBQtgR1544YVRZEfiPYuEBN2BGtm5c+exY8c0H2A3D2JAzGA7AjGzZcsWCSO7llFk&#10;R2hmUXYk3yc5nPWKt3eT9aMByx0f3ad5aiRPXebHe+F8QMa49mhS+dH47NMTwJ4/qiLLcI4S/+jC&#10;kJ/gUlFckPhGCnFp4rF052pypUv0nrVbWwfhTNg1lfMUF2WOXpW8+KL4WPYKtrewbCnUjznBomM9&#10;D3XGXuIci+fL1ZXfpMJXG59WiLLJINXkNMBtoqhWWFvMI6LGs30W3HSSmU+xa/GcOtYuHMEVR0ld&#10;P/QW1vzKbjcbNjIBVxV2LcIz3mBHONA8n7R582bi+jzwwAPxm8KOJYwnR8ARcAQcAUfAEXAEHIFJ&#10;gYCzI5XbTUzEiefJspOAk/AirGdYc6I0UEwRLaiiJVAwEiEeKhP9iBzJbW/X8kCTeDXy5qqMVVyv&#10;XCuwlA3qJn6V8w0O8iWwZos8ZVm8UW2BjHkoCos3WSSwmT0KesIZ+W5m32QI2Z4lLnEoPFpXhOV/&#10;YE2i9QauXwhFGyLAR7FDCByi1ZKCzqpR/Hft6jUpPILORE2IFj3UldOqyLO8TFdQIgFEJKctvaRN&#10;w++8NquajYvWNkgV5dR6NdJBRuX3doRVaHxRrYWTrXak8JVul2MU8SzMtGzjUwpu2RPIpYZYCoNX&#10;GnYpRFSC1o0W7dOoC+msS+3dG4YdUXBXXShlPQQbZ5BEvqFUqdaQ5gHJ1p86kJJFUKjttgyWyYhG&#10;Dr9qOU3OghJskRm/02xMogVQB9nQ1U+2Go8voYVPXAa+UgLtYvuqjDYkCYJxoEAjaq8t1zXOuZWE&#10;PKWpaWEw5wOHxNfVajV7QlUCy2auha207jZ2hOZr1yrxaeWZgaRxQuHCUGcMQ1XET1rVa/kt7xkS&#10;TEFlJT9nEFhetmwXcMHzS9faLcBVIMnnoXOnKH/1ylXffPa5Lfc/cOXCxd/8+tevv/oau0w1Boyc&#10;YNiIajKcTadgt4ANCVMrCDo9c5RNzaRYu1OEg/pXt0N0Iwdpo+dGuFPM90tBuzI9naaCzGkzo0ca&#10;zY1sRcINTMWmGuXJkx+24fdI4x+0pWFvacT/RmM/ImzUG4nQQQroEZqQU1wnMoO9ORYkr85Rl2Wi&#10;uCN5LU6OfOHEQDA1yTExFByepXLsVl/c8xJ+5w1eqs1v0cczT094oga+NuewTprszkyM9ckrgMLQ&#10;7YGNKOT0Igylx77ZKVGTg+s2owNyXRK1uUqnw3X6yH3t7eFOCcDk1cjq52R1FE9Cfa36c2qpKoum&#10;a2WEsiwshT1IVVsu2nwYqtGW9khDzX9RXJavjSvBpfulQKvFebGtBfdX6DDYjny7ci2LvoZxa+yH&#10;ujbiDiLPbF/TX+v8YCpnJhJvsoZxrvj8CNddgJWlNgHoDWOsP8/9XL9HCOcGV7Lqevf10K5426J9&#10;AsCfI6Tyb8CcajCwUDkeKxJdGt5EB2xibjBHdFHkooqRmMgGj3bhsRA9BkWnUEAHxkH58aM3YI4Y&#10;4t6JuvYmAxl9CbsN8v1ivRDdGMVZfDxTRe2N6L7guCzXSsZV7u2S0y/nBx5A55WkdsCFme7OOCtr&#10;9w5GNALcPnUAP6IOyL3icxOA5EAmm+NAtC0g3/XJap6HOcVwRJrkfkpV5TyVFfR7dW3Een49RTdd&#10;eH4WJCEWu98jFKLEgXjx8KzIW0qRU8xx/tmTyxlgHmLbJ5R4MYmz58ELFUFRhP0g7sh99903Kp61&#10;eP3FH9G8+3CrRRD43//+93i4gpVBRGRjvspBa2srlT744IOEZEcMXos2GxnGFmEobsOfIfbJ+++/&#10;X+BZy95Hep4Ye6Hu08xHo0U9jF9JPSTDsNGLIUxnBxrqW+LjUMcks+WND07Om9JchecehrzZg3/E&#10;XIoouugWI0M2ty8hPPRitiOmtdfbk8yat2iGo1GkutS6ZI12QeWe5bm7i3p7v7YrxV7QmrRY8+1Y&#10;9JUkIWlWpoebpNdwtXbxk8mjhYMmOXFb4QBpPoFb0XI0vcnhb5TUEHbW8KeioqMiDntczgLbayuH&#10;+8WGh4FDyeYp0eZsuj1po6boeopS3T333PODH/xg9erVReWxior+6icdAUfAEXAEHAFHwBFwBCoK&#10;AWdHKqo7viYMc3F8BeBS+bXXXmO1yaIUp9LYjsxobWWdyQ6mYBcSXcEUnK32TNkDHyFuIK+R6eqO&#10;oq1GSxtN9MNiJlXFVt1IKUz4hBB/JKxqoiDnbODmDKscfiXKeqTMDQ6sCHpuvrzqUDrXoK4Nu8yk&#10;ho5IlKB9YeFHzOzgcKkKZyzdhOlEDUTlrCJCzPdMdu7cOZFowT0XzAiZa2praAhr1QLtT7SuSKLl&#10;ualNyDUqrNHqG4L2IeQIHtojwihyYtN17YYYC6SSZUOAJegSwio0pEgVHulKw6KNVquQmAOYsHi9&#10;dvGS1j9a+9kCTyXrJCUDneJMEBGUjZOstVCjkxk1AVs1CYi6fv16026bMFzI6pRrUUOTk2O06jKG&#10;kO5bxIOt8CVA0TRMVHataaWeBkPkYdisWrWK3pHO3XQEUs1YG+MHxo5omaelMhceP34c6g7FBBnE&#10;QAiNuN9t6zgulEplqG4CJJVNw9jW3mhVkJyrRH6g8aFkZKYVWl1zCZ9iR/j1gw8+OHToEPeL1q6g&#10;itUCG1cJBqtCRLdQvkxe6KYwKvJRT/lJaJhnp7wqI6cfE/UixQrHqISIQ4tWiMLlFEUR4Ll87ty5&#10;LJVZMNu6Oq7FYJutKtLy3tqLhBpsnFfvCxM5RlMy/DV+io6HmTNnqvtyype8Av2f/vDy8WPHrly6&#10;vGblqueffW7dqtXotHZ+tvP8xQsUxYOFJK8sqLQAR9yPiapO54xYE1NwqBbpborKQ0fEy1FmPsU2&#10;qfc11IVGqXJa6gjUHOIbU6D27cKt4jawo72PfyJzqBpuYZ5Ckbc9hf6WRBiaRO2IAnc0NTZpg7nF&#10;gRDxSpkiZrWbPro6ekgEhyim3Mmp3TnTkA57V296XMpzCQPyTBj4lbA9Xc8iWlfdhOeo/DbS6F99&#10;TQ1ID5ULDZ3jZ6qqOjs7dDdELgeDJLnbpDoKGhxZC4bHgopEBxx5sor0O+KJo9NRbAYdqDONgyR0&#10;leETxwprkFxzpUXUvUm0kH7Kz/VeroFRT6ZTOQ94dgvr2UgYKSW75fW1t+dmlPi8wJFWt7srPMKj&#10;MRG6LGcGOdAgz1HqyLwnQw6kftV9oaeBxqp5pBEVZ+OtMV1b0C7pzqkoNMfiakQdwIkwIHOa9pxZ&#10;QO6rtJBRsvJz+fNC3hx53BfSvec73A50p0c7E/QoCLXwa3vmRr7foxd1jjOoysCzRHmi7lDN4aOl&#10;TrR0+D8XsiYaz9iXSscokHNPEN6P19vDOz7sSsiFuIhYk37GbY5ciMq++ZFjCAzIaBAQbHwAuubm&#10;MLYm1+N1s1hiN0aetMp1SiRYErom15JonN6EjggveY4ofz9FOXry73E6PZj4yJHnQLY6zHkMZo3V&#10;SGg8aqpj8rRl9GWwu9fmTtH9lHNj1z3Ybg89oawnVl1ti737OG9Dl7tcd3Ikee6xwRF3gKmVpdfW&#10;o14bz2382POf8axiFX0k3Cm9zLl6jAU3ZOxG0BndjHbME5JreZhrkzsJ7e23vvUtwkdrGBTtnZGf&#10;NHaEJwm18AYk3MiBAwf27t2rd6s2XlC79osgGLMOYjNs3boVhkavJ5o/zJRm5MIoJ5IoKjufmo2A&#10;gGw9tTkgeirmHKbpvlPX6KUj2BNE3omS7m6e2TJ3bG4KAg/FWS/oeFfqgSCbV7tE9y8JIzI9ZBj1&#10;kWlUxFX2DxAXJN6DuYfm4CCvOU1U1LOUIxvZxYsXaywhnHZC6KV59tLF6DmWGwnRkzd63naEyYlw&#10;kNGwXa5GCRxL7Pywk2pdfO/O0K4hc7S9KaAKJnxqtCN/0XZpnjk0xeOCCEmD0eSMixpnO+I5bf5Q&#10;cL/IjNuaZkUFj5r585IqehqHOHMc8IveL0DNHUohsilRVCF58RI74lHZy71tPb8j4Ag4Ao6AI+AI&#10;OAIViICzIxXYKTmRWEigfYYdef3111lssLZhObpg6WJcJaB2nzN3LhP0oAMKs/lkU0s4jsgRFnas&#10;+qTkSfb2sPc5twrSuiUooMIGabSu7IVP4OoKEgPmgq8oHFmNQ2JQFMspZv+spTimVPS+YbEYObxu&#10;qG8gKDqqScrv6uqMykGdlOMkGhpQZ9ezUuqCmenqDEVRY7TNiuNZM2dK7RZJyHI6LNy0js1pfmwr&#10;ZliqBu1efsUYjm1nMrKJ1wlLsih0fNgNm0o1VNfKJoAyZbohrX0PYcojBUi0Xs15O6H84JIsMQiI&#10;Ya0cmd9I74VWK7661qoJSShcq1Z1EhewXqL8n/zkJzt27Dh37hzKZdBgKbVw4ULM7VFM0DT6TooJ&#10;WQbwiQ6dC8kGx0C3sihl6cV53FMoj8gSLtHqupQ2vBQ70tOdo0aoXUtWaly0aNFf/dVfKaCFzmsp&#10;iMB8zavccnirgXIYRVL3iVHg4Mc//vGpU6cgCWQtQYp6vEurUykObKnPgfnjlm7C1ENSXnCVOBtZ&#10;e/AVGDnmk2iuqFdmzZpFCcpjwthSnBp/9rOfERgWJxvaOQue6BFw6PHSSy9xRpYc4WaJxdG1PlXX&#10;qIEGiFbXart6If6kgIlhsyo1kl/OLuTdi15bsWIFztb/1b/6V9KMaMzwKeWU6adUkRWLzLawV0W2&#10;5rd+kTxxqYY+vBg5+bvp5o+068jFs19+8cU7b/3p9ImTa1eveXb7U6tXreJ+unz1CoMWDReqJZgb&#10;oGbQ4iZ+48aN6qNwS+Q3kAo9k81UGBzQcOt0SSgFRDy/DWapVOw+0qCSMqKU9qStsZrb5MyZswjZ&#10;iealqgrGjMHQ3TWAqpcurquto0ZUveHGyWR5lHF3h5AkUTwhPRNoS3NL802riJjrHh6S4RmSTxKe&#10;k72DwcYLNZaI55vsQrW07Tk/hHkWYbChtcU0L1It6ZJ0Y/1NS5PcoAp9iavByLwk5KE4cb2ygwlK&#10;7DqoY4ztggYwx5kFe77cf7oRchv7e2GMcrrWPCMSfmtpmSFmxYSJXhAD0dNbtHBOOSSjg+tXI1Ys&#10;rviLbuTmGUEMDcD8TRHwSVfdjA+k/tWwr4kcB0bI5TmASF1Hfo0NSyrtaseNcCmvJswZBwfoMJ7s&#10;gVbszWkhVbjUfKoip/GPGX5FAAZiwwatDdGagZx6NBLpps0Q40FqS901ocwoVlYUjiuSP5/0QOur&#10;+hrfYzcjT3g1JA9nziYj1Ks3WIyOE6smIWlnblBFvtfw/mMcAAD/9ElEQVQGaoOtw81+0VBJJmfO&#10;XawSzJJT76nmmlwYZN1EejjzC7eGBEdCEOOVzWs5hGS43o6KlMcon/wEyOjg+cztPR/aXnkQytFH&#10;ASeNmFRjPhr8TR9EoZXp/pxquODRVF/XJhD0NAtFSJObCrSJRA2hxaKbEwC6uvI2i7GXNb+m+mpy&#10;Vjjmly/EWuuvawv4c2XejVwOuO4QBSw3FG8+oHjUd/dqNmFvefV+php2JMem6ubSsB/oz0Wfzt+n&#10;pjYNnu7CYM4PR93+LS1NRvoyNsJUKnrTMXnTnahy7C4I0EURO3jN8bYig5hgi5JtwufaE/Mal78f&#10;A+S8+HhCfvrpp7yhwuOuufmRRx75/ve/T71638UzD3193PKMbjFVxA4JAo0oHjsNZOOCnHeRAANr&#10;zjNnztBqJjnomol69dRTT7FvQPz66CYai4H1xx9/zCsYxAD829/+tp4VIhjsRqb2os+HefPb9NaN&#10;ev+mJSuO69Reu7V1zHxMI0eWqdq6wRkaq6aFAZ4fFBx09MpDYLBiRIC+ML9jHphV1PSiiWLF8YTH&#10;aU2NtolQbG6gRvwTY0xiENfEvGmFjs572aqPPB/a4NFDjAzIaU8qVaGveroqCTclzWRUjiUNA7Wd&#10;k9plJditQKFng9bGs3rEBLP5Q0H5VpQ981WyZuBqiz51wCRBByrH6tUw0O1mreOMpusmoU1NaReX&#10;c14Np7vZecNJYkBqlwYFyk7xrrvu+vM///O1a9cW7UQV7skRcAQcAUfAEXAEHAFHYFIgUJId0dTQ&#10;llI+yRvn7rx2ra+1pebGpfN/evOPr7/15smLV1JNbfUzZj66cS0rTCwAMIG31TWdZVrXEcrJsqpo&#10;zlKebUoVK09HQ5PGz9DEYqPo+VLyl5LT+IkRtrdUvSO83LIZ1Fox6jxLzS8+ef/Xv3n57IWLnd29&#10;uHavrq2fPW/+iy9+7/mnHteqLF4CHUd7tYQz1bPWivv27YM1YfXFYgxuDO6EY85Qgkz7Va/g4lis&#10;SXyVqON0NaXhlT5bW9dQnart7OxevXrd91783rPf2Fa0yaVucFt5FlzFKpHE1lFMNMiDhOJXpDUw&#10;rQRnjHJQeylHWk4t8llhMpKhQNjcSmJvKVoAqZPMa5bQ4/KhFIJJ9d6br/zTP/38/MXLbOXtT+DW&#10;Jzlr9rw//8EPnnniYVWknAhwe+ohWmGYqy+wHfnyyy/FXCIbDeEkTAkKKYiZbd97ERJiydy5VNzf&#10;N1AXtmZH6U4375Y7YHP5kR/FAR5Ifvvb3zKu2Mn7/PPPE1A0VVdz6fLlkydO7tmz+5NPPyXQEZTS&#10;c88+u3zZGpoJvajr0cPoK6O2rPFTStxS46rccSiPcCNPaGeKZi63nFKezUqxmKWeb6Wen6Xk4RYo&#10;quUphVupKPcqx5JUTuG5UcIGqFQ50r8PTaXwKfBwYheWKkf3viny7OYt9V4odd48xhSIWm67Rus9&#10;W+77q9z3YKn3XalySrWrVDnSQg5N6MeLni81znHHVDQ/40GvOaNRpR4tNa/gmVa0nFL3eyl5SrVL&#10;zyvdenFFeanyy70vRus5STnYsOLnCo+svJh4nxJ0BKqAvRojf0iSk+eDWioVs9TKnNfuEJ5yUBGE&#10;xDt8+DDzE9FyGIigKeaT2SmPEVgTXo5MYwLnFPnn5Py2bdtg31FJM2WSlS0JpTN5St2hw4ut2QXT&#10;pH/+539mewqCMXkgDjyJoWiWrBLeXuJDyxz++TM0f7nvqXIXUOW+H8vqXM88EgR4NegpoWknnwcP&#10;HvzpT3/KFhymSaKfGWAM6e9+97tsPBpJmZ7HEXAEHAFHwBFwBBwBR6CSEXB2pEJ7p6trsKEu2XHl&#10;4tt/eg125PSlq7Wts5tnzfvBs9sx4mYuznzdvN8wTS+ljZL9wchXd+VqbUqt4sqFdaxXm2PNjuz6&#10;+L2XX/7t+UuXu2BHBpM1dQ1z5y/83kt/tv3RLaXYEUGkPXS2040zMsJAtaHdoxxz5siRI+xZkw8u&#10;NIwkea6QVkvoxT97etE4VLOtFhMgyIjOjp61a9a9+L3vPbn9kbLGQ6n+RcmOCgZ2BE0HBWoomjwS&#10;xnRJtt1PXAhqCzaTcsDiE6qPT461Z9YChNBwGZSYulZAldLevv/Wq//0s58FdmSQyMbhb+bsud//&#10;wQ+e2/bIqLAjtE7wGiuGTgfrGXRAbNTFhka6GJRBCImly9LNm++7974H7r1v3qxZNcQKCt5qor8J&#10;Ykf0HGA/LwL/6U9/QgmIJov9vPc9uAX/dnimgelh++3uPXtamptXrVr9/e//EMqqob4m248RVc6B&#10;U19moD44oivjeVLqOVCu9me0njPlPpdK5S/3eVVK+1autt38ueueMlajFD6l6o3vfohre0u1t1z5&#10;S+FT6n1UCgd5UYs/T3RcSp5S9ZZ6/pfbrlL5R2ucjHU5pXAut13llnMn49xU84BTrha7FJtS6n4Z&#10;vl1xQlE9Ve54HgctubEjzBaMHZHtyMhTwUYEwa4HDu+4/fv3Y+TKKwM7Fc7zWseaGYtD3inQMHKf&#10;hT3HF198wbsGIkT+i8CWOO3EIOG9I09EolW4XLDIM+fIhdR4MHaEFzGzI+YMUCPPPfecsyNlIemZ&#10;CxBwdsSHhCPgCDgCjoAj4Ag4AtMNgdR//I//UcsefdreTNsrF1e5Tjd0JrC9YSGKQ5W+3pMnjh0/&#10;eaKzp6+pld3w8598aCsrTNaT2llpe/Dlu2loMl8xBQewIEV/kiZi5EkL5qFJOz2HplL548MvroMo&#10;VU6p/PFrC45HpTe1j5KiTF2uVf2pY0f2HzxALGU8i+CNA584M9ra7r7nnsXz59o9JQF0Z5m2TloD&#10;9QWdIrMJqAI07Kin6WsMEVAloHTAZRMHfOWYn9BBkGS1wLUUiJoAXYP8leMPAJcPwVFPcN2QwqM7&#10;V919190LF80rikO5Wht0HyQYArkvk5ZW3sBkBBOcPUSusWgI/po2b94MEYKxAl6n8D9OOBAO0Keg&#10;VUFxQwaaLH9fGjMcWxz7uMCl5Dx9/Oi+fV91dRPzs2ogOOdJ4JaCoC+rVyyNK9fUa+U21p6QHNBA&#10;adCQUE2Dcjh79iwnFfRe9j3HT5/BiUZLU3Nrywy8hUVOXxKZPqL7TIynBYEAyAwDQMApCswWui3C&#10;amP901DfOHf+vMjjRy8h52F9GhvCCITDwton08feyWjv7cBgdfD5VCTdBqSjUs4w93vRn0o9BMa6&#10;nFJP1HLlsQe+Crwl7KWen/amsHKGvy+GeZ6XhXMpHIbBn0vitSvnyN9Q8dt/KNrltqvceicqfymI&#10;SuE8TL+Ueo8XLWosxnnBIC9Vb1nylIuP5S+4Tcodz6MyCYm/j4YWyEuZVzOEPZMBNs0wZ8Ceo1zL&#10;DJufqHw9anhxYKNDiDUodvbRcwwbwVsep5347yIAAy9cKhJEvB95s/AqhB2BjOflwo4HXpQwJdx0&#10;vIbIo1mo1cW8pVx2ROJRJoFPcOQlUoeZBiHHFLJLGTSEbPJW6tUz8kfZLR+8BVWUm3+Y98JoDSEv&#10;Z3gEbC+ONsSIhMOVHIYjZirNAFu2bBn3F9t9HE9HwBFwBBwBR8ARcAQcgcmOgLMjlduDrOf6erpO&#10;nTx+9PixG13dzW2z5i1cvHn1SjlWRm55eWLizoJQKumhScvaoWm0ml1K2zLM6q6UPKNV1Ji2txQ7&#10;cvjgVwcOHOzq6c3g1T/Bsr+mtW3mXXffvWDOrAJ9SgE7YkApW3xPK32H+kDBNtDCw5RAJMCOwCiw&#10;JOMTFUAwU1i6lJ/QRIhgUH6iXRDFA/fTEBYMDfQDCxYsXL9+w4KFc0upBsoaEuwexZyFhaLUtVTK&#10;sERg6BA4G+SEy0FXAv8hFoTtolAjnFmzZg2aEbLJUkT+pi0xjBWqYaiNiPRTpYQ8dQJ2ZB9mNTiT&#10;H4zYkbq6hvUbNqxesWxU2BGrl5tOsTF067FBFWlRAGHoo62vUsrcaO8khALO/fEWDkMU2AWCWGSy&#10;NdUTZDyS36iLvgxlFiotSB2cg13BR0R9HQMqlWRj77yWGTPQNKHDOnv2PHkWzF/EwyaEA4joPFyR&#10;l+qAidL+TFS9Zd0st5G50to1WvKUC8UIyZtyi40/dW/72kq+sNyXabnv62HmG2XBEo8NEH8RxB/1&#10;Oi/zylLzmZGUExesFD6l2iUbBRPDbD2HeSWVhUO5mYe5H3kTwY7AcPNigquQ9raUB7Bh6qXJkB+0&#10;1N7F0Bt408KnFq9aDFNAgzcd73pe6w8++OCSJUviflkVmIGTkDQQNgijqOAUiITs4UAkZi80hDO8&#10;dPhkPlDuc0aXIydqa9gROf4aRXZkmPuirC4rt12jVW9ZQnrmOALOjvh4cAQcAUfAEXAEHAFHYLoh&#10;4OxIhfY4W7bZpd3b2XH69IkjR49cbe9sbIUdWbR++TJtsWe1KXZEDSjlQaLU6r2UZ4miFMswJ0dx&#10;1VcWq1FKuzFaWqFSw6IUO7J/75cHDh7s6ekNthMDg8SID+zIXXfPm91WlB0x3AoAtH4saIjkobtR&#10;MaB0YKsaBAOMCJSD4tCQOCA4pDiJmrr04sVLUI4QrbqpqaWluWXJkqAlweakaNPK7Uf2jcpFO1wI&#10;kkB4oAfBooWAFtTONtL7778fAxGOoUNQ0CAwennUHzYgWXyiy5DvLNuBa2Y0EtIG3i3FO3H08N59&#10;+7p7erGWCUF0E0kivG/YsHG0bEcMNCREqhAvOtIN0V8gQBPYqwuloN7h1/q6xmxfprurm43vtH3G&#10;zLYQ95uIpxP6vJFljyxIOMDp/8Url4R54KvqGxfMX0D4cUivUyfP0Jwb7Tdmz5o7s41I48ErGHxt&#10;pbEjo/W8Gq1ySmlpbzmAC8ZFKXmGPi5UY6nyy623XK3caLV3osophc9EyVMK/0qTp1wbkVLtKlVO&#10;vL32KixFjYg4L5rKxa1UObK1GvrrWPdXufcj+aEiCAcidoR3Li9fpgTlxpOjHN7O4UWWd3tFmZ9/&#10;/vknn3wiqxFeGcwuCBXGW/7xxx/nLV8Qbp1OIQ8UCHnIKatWAOS9wx58xKMK9hbIqAVsFX/7Nl6P&#10;PP2MHUFgymEWxOaMsmxHyp03lvtcLTf/bfT7bUDnlwyDgLMjPjwcAUfAEXAEHAFHwBGYbgg4O1Kh&#10;PR7YEWxHujvPnztz5OjRy9euN7a2YTvywKYNrHhZTGq5pfWk5vFFF/alWJBy2YVyV4/D1FsW4qNV&#10;TlmVDpO5JDuy50u6KegTBgYDO4LtyMyZeNaaO6u1KDsytArrUIM6ngctj7avWml0t/TaqAPQQaDd&#10;xiYAyxL0AtiUrF27CqONZctWLF2yDMZk5Uq4k7Ub1m9IV4+OZyR2faINQfMCPQMxI0YEFQkH1M55&#10;zFnQwpt3LNEJahEH2qLLcak4IrZXt5SpTQGAxw4d2LsXdgSXYqlEVQrnZvUNDRs2blq1bMmo2I5o&#10;17BuN/NKRF+g8VHQFDQ+JO0pRlnT0jijs6MDm5JAYbJlFo5qBiMhkR6tgVhmOWz1hYhiqAh8+kVj&#10;5tipkx0dnRcvXcTMiMGTTqVnz5kNl0Z0mwP7D+z/an9zS/PGTRvlGay3r786NTrjZ7S0P8MoTMti&#10;W0ernFLPyVLPsVI43NLmr4A+KVexaNo6K2d4luW25Sy4sBQOt2zvGJVTbrtGqx/Hupxh2LKiQ3S0&#10;3rPltmsYrXHRIVHmY++mt9iiuw3KLW1o/tEaz+VKMgxuWGZg1glbz3NetiOwI6Wi0JeqV7s05MGV&#10;A6iRt99++6233uI9wkuNM+zMYD+ErEI3btyobTp6mMRlgxTh5cgMgQJx5MiOCt6YTAbgV+Dg+cRJ&#10;Ea8h+eOSw6JyoaBGpMJ25PTp07JQYR6CZW1Z7Ei5lZbLdpSbf7Tej+W2y/MbAs6O+GBwBBwBR8AR&#10;cAQcAUdguiHg7EiF9jiqY2xHBjK9ly6cO3Ls2MWrsCMz5y1cct+GdVroarmlT1z6lFpVjpbWY7Rg&#10;muyrxFLsyKH9ewnlADVCx4XwDDW1M2fNZlvl7LYZRdkR8VsFP1mHGtrqPlUqbVE8D19xdoECwjSb&#10;lgG3VQ31DXPnzF20aMmaNasx7Zg9e05jU/VorbrRQWAzgQ4CTYT8faEuEWWiEDiqiBWmEuPTup4D&#10;IxikTzGHWnKrpdgecbbvlsPvyIGvsB3pYXdqKp3gL7AjjWhtVixdNCrsCDILZzXNcFY/ckuG6B0N&#10;DfAiKKdoTnUi3YshUT9+1vo7urs7u7vgSGbOnh1u3YlIBoLsXWgL0qLe6uvPstf4+LFjgT6pq8WB&#10;G8Nm0aJFtXX1eDu5dPFS5CY+PWNGGwwPLY3ijxRJE3VfT1S9Y92Ht2yXjUAO7MkwcqniN2P8qlvW&#10;W1BFufnv5PkTJ3JK1Tue8owE7YmSZ6zr1cNwaCqXpZMJ7NBkb5CRgEyeUvKMVjm0S8NP2xSULAbV&#10;UCFHC//buF9gL4Z61io3ngd4cgmt4I2GA8YPPvjgs88+I1qVrFfZh4EdKnaiJNgXTpJfGxo0XbGd&#10;HKZiZm7AHIC3CQkwFR2N/QS8LqkFIxLeobL8GGGPx7OJHcGzloh/bEecHbkNGP2SOALOjvh4cAQc&#10;AUfAEXAEHAFHYLohcDuW7NMNowlpr3wMBMsAnDXnNcusKiFCWIjyk8wITLaCrcT21VTwBQel8pfb&#10;2LGut5T85co51vkjO45gyRHU+pFmP/wzMkdKQzkSk1Y/mcpJ2pl4W9h0iS0R2yTNMYV6pKOrg2x9&#10;mT5di1MruJXgHWlUExp2xDOvHWg3NDI5MC5BoeatIfarzEfUOnAjjyKmKIkdiSMjnUsp8fO2JoG4&#10;4LJABkT0yqg2N9CQ4qtQ7qA2oo1UAUHFSdyafeMb34ArAhNcaWV6+3CjVV9TS86jR4/u3LVr31f7&#10;zlw4P7ryjLw0EEYSROUSBbMBcHRSf/79P7/n7nuwPzp1+vTnu3bt2PHp2XNnycOmYJqDN3kUWH/4&#10;/R9wN3/t6rXqCQopP0wzSz1/yn2+jXU55T7HRiK/3VPDjPOR1BvPUwrq0XqP3Ek5pp7Wc6NoGvkd&#10;oZzlylMqf7nyjHU55Y7ncnHgGVI0lYtDqXKG9qNaVKp/R16OSiiFzzDtMrbevGzFtziM0fyq3PFc&#10;alSXW4522/Ae5+VFDPadO3fyIsAKBOqFdweMCKaijz32GAcgdu7cOV7reolrCgQampCQmQsxGeHa&#10;Z599Fh9cbKTQjIUXJVedOHEC6oUqKOQ23H/Fe1Pdqpu63PZ6fkfAEXAEHAFHwBFwBBwBR8ARmOYI&#10;pH70ox9JQSldpGkk7cwwqttpjt3YNj8Z3GpVpxNHjxw8fPRYTyZxvTPbPGPOumULpdnUClCf2pg/&#10;KqncRpWrDSk3f7nylMo/KuBYIVqHC3xW+OidD+z98tjx4zAXRLzAdoQbqbGped269diOxG0XxGkV&#10;1WaO5EYrdW281Sqnprpe3rxzdSUTNbVpvCOVi/8w+W07qkmuuiSkOX8r6BH9ZOTHyPvXnk4C355U&#10;soQ4duTgocOHiKpB/d0E/Ojpramt27R58/IlC+P4m1515PVaTml/7I6TiQwbYNHycKBdq/gTg4Fg&#10;my0utLr7uvHy1dRYn+jPdF672tfenu3omL9keW19LQQXf53dGbqITskOJEo4rLoNMUteIvn1M60Q&#10;dYc/vlltbU31DVcvXQbCq5evtLXMmD93bk2qasmiBa0tTR03ru3ft+eTjz7gYOP69XIuT2NNM8jx&#10;SIZugVijNQ5H974eeWnlPmfKzT9a+IxwAN2y4eXKP8J6LdtI2qsnQPx2HnktIyl/6FN06FUjr3Fi&#10;c96yQwsyVEL/Do/YbTxkhimw3PFQMFBvOQ5vu/w7fE5q88GOHTsuX74si9K77rpr6dKlpTxrwfHH&#10;zTW080bvVo6Jvv7qq6++9957lAZ1AavB2w2L2Oeff37Lli1cyOuPnOwGiNuGqgQ1hELEhSAMJ7FK&#10;xO6ENyZ2HtgsYvPBSaZPMChkxhqV3R4yHo0XYnOtoh1KyZTz5ZdfEssEecgjh59USuHaUCJ57GDk&#10;92a5/Vhu/rG+70beUs9ZgABDV6Nas01+heTbu3cv45ZdMgqhxyeOZNlKwpB2AB0BR8ARcAQcAUfA&#10;EXAEJjsCo7y3erLDUVnyB102EoUt/7bLXspZT5WGALvvMR0JBiM59X9ah5Um51SVJ2J3c/xuFIsl&#10;Hf4bme3OnWBiWifqp148U6GN2r59O1tl+coqGn2NNFYogHB4svvL3WfPXlSNxAFJRQNkYLRtekbe&#10;IrRdqKueeOIJdvWinMJ3CmYir732GpomWoQpDOYjuE8hsi7C/+QnP2GHL65RtLNY3lEU8WjkNXpO&#10;R8ARcAQcgTFFYHhTG6vatLp6SWnywq+8FyBFfv/73xPCROYgMgbFoBBeBPsPbQ6Q7niYhogtsDwQ&#10;Kvi8gl/Ztm0bfi9xR0kh1Hvx4kUYnV/96lf79+9H+2zOOal0eGrEqtbEeHQptDHtIC/cEXAEHAFH&#10;wBFwBBwBR8ARcAQqCgHXalVUdwwRBoVv3guE1K++/KvMDsP/Wc5aIvLsJNdaHFamtFNPqqCgjzyH&#10;ySoiUCORTmesW2pspRRAkCW4HHnhhRfYTogdCQJAkHAe8VD6oGl6//33d+3adfHi1ehkkI7rJpDx&#10;RP2EkPAiBNeFBUFddeDAgV/84he4OmGnJM1BF/bUU0/RKPRlr0SJeL9ClaYV+Hkba7S9fEfAEXAE&#10;HIFhEDAHdLIdGQlWkNw8zGXTyVXw35hivPvuu5988smFCxcohJfpnDlzeAtgNQK3QRARitWrdvj9&#10;OuLRef3Zm4J9A0SJ//a3v80bR0YtVM275uDBgx9++CHvR2h4ePfozTjIwTDuNAuaprnx7dmWjQQl&#10;z+MIOAKOgCPgCDgCjoAj4Ag4AlMYAdfeVm7nhmUn5Aix2QdDqAlWfey8c3akMjtMiniFapVKYnBg&#10;kIjclSntFJQKBxrAHYUfgVCUymYcdPfyAULiQHocduMSsfbpp59Gl4QWSZLozkXrtP/Afv5Onznd&#10;nw8fg+GILEgmJLW2tipIDN5RkPm73/3uihUrMHNBV4WZCCLhnwRlFi7mUYphZfL555+fP5+LniLf&#10;8Rr2EyK8V+oIOAKOgCNgCNiLzwLd89PwBIbsM2AplO3s2bNEOMeCkAMZBfJ4hxqBzHjppZcWLlyI&#10;8yuLvs57TfzHSBIcjF6XVCQjSxJmKHhrlP8rPnFKiREJ3My1a9fIzE8jLD9Ojbgt40i6w/M4Ao6A&#10;I+AIOAKOgCPgCDgCjkAcgYlTy3k/3AqBiB2hg5Lo2eX6tqY6F91al9rGwBHuELxVhf777SPAnsUQ&#10;AIMw6JlMUJQP9Gf7g9L59kv0K8tEAMwBPAIfRUvwE9Ib2W2MaTICBnrMbkOO77//fugEvIgo9qwF&#10;rcXP+/lz58+cPtN+IwRIR1kUUZ8TlnjIABp2LUiAxgr/Ws8888yTTz6J5PiLV0wdmoAXFM6jHVu7&#10;di3ZJK6Z5sjbuydHwBFwBByBCUeAN1G0TyCaOA5rPsLDn1cAJISoEWKkYzX4xz/+kfgKGAsqbgeW&#10;hfhX5NWwZMkSBSnRVoCyduooSLte0MKHGCSUybuGzQSQ9PxKmVAyEPBvvfUWHAkGJWVZf5rhSFlX&#10;TXhnuQCOgCPgCDgCjoAj4Ag4Ao6AI1AJCDg7Ugm9UFyGYDYSFqCBBRE7ohXm0J2Azo5MeC+GBXmS&#10;XZZBaxA05lGoGGwZJlywaSJAiugXyaDKYQ9qBP0g7JS8Wo1psjjnDICCXa4YYUAqsDeW2xaVkELC&#10;EpwGKgIdEHtjUVuF0TKx9EgigWoM/ZfUXnxi8vKDH/wALgS3JwgsZRZmIvAiOIvnJxrFGbA18o9f&#10;xxRkL9wRcAQcAUfglggoyIf4+NxUZFjbETP+IPPhw4ehRj744AMcakF4Y+nIQ37GjBkw/XAYhDrn&#10;K/l55VlcEMkzjO0gP9lrgqt4U+gtCfWCtQplEvKKRBB1OPgbN24gPLaJX3zxBTIQE/7SpUtcLkdb&#10;wyQzHHHPWrccIZ7BEXAEHAFHwBFwBBwBR8ARcASKIuDsSAUPjFz89bDcFTuC/hVxnR2pwD7Lxx0J&#10;N1TwfJ0KkUeG92hRga2YvCLVEeK8OoR+kdvx4FtjMDGx7BRutTAfgWxQABLbb4sO6MLFC6iHtKkX&#10;h2ATDrtckSgwLy622CPMxl5JZfQPeXAZb4Yj0kOJl/W9uhPegy6AI+AIOAJCwBxVjXDfDFzIV199&#10;RcyPjz/++PTp01wFdSH2gqBTJJhyvSDiCMdtJUshrxef0Rs2IzJCnYMHHngAMp6oV+wkwGCRN05n&#10;ZyeuHeFpkIcwV2ZuUrQWTY9VsmgSn3f5jeAIOAKOgCPgCDgCjoAj4Ag4AuUi4OxIuYiNX35b49ny&#10;D9Vv0YXfCNfA4yf69KsphAFPpaWXD2YEUYBT9389bgMBlUrYBqvAskI+CtI+1olbjx21aH8KNEd4&#10;0GKT7MqVK9kVi692dEDSWOH+q7Ors/1Ge29fL/qcZFVyHIKjDA9C8AiXybDJN5i2RPwrx5A3fNIu&#10;2ZTIxZbKUQhfzpM4z1ePOzLWw8zLdwQcAUegLAQ0b7zlJTy9L168CBuxe/duqAjyL1iwgHdoW1vb&#10;li1bCJ+OESR5eOaL0qBMvRpIw/MWVjXXShIOMEmRn0k+2ShAUSJItm/fjv8ujuHgIWZwq0X4E4xI&#10;FP5q+FRAjTg7civA/HdHwBFwBBwBR8ARcAQcAUfAEShEIDhOMQ/FWvnIJF8rq6HJIRwegVK4lTqv&#10;RSaJdaOc1SixES5VXduXSd7IVPUla6h0Rs3g5aNfXu8f6KuuwWEQES0yA2GDPH/Z3sFMlpVqX+6v&#10;vw9/Bvob4QrZu7VcBMR8CF6cQkTh2LNVqSpilvIVx1qcCe6e8tlUvgxKRqKzKFeeaZJf0AlDpRCP&#10;p6YGSopjnJpz7+BtHa6KXmhuah5r/JGE2tHmFDBhnBFngKYJp+pofPhEJdQwmGqqra9uqOutGuwm&#10;rlB1VX1NTXpCrUfksi9u/8Exw5hPWmHjFpsSHaPAivsT46vbjkyTu8+b6Qg4AhWOAA9q5pMYYeAU&#10;iyczXhMVXGqo2JhoQELgw+oXv/gFsUbgIfQwx5/V5s2bv//970ON8NriQk7aM5/S9GowN1nDA4Ln&#10;Rl5/YiwohK8yOuQM53VMwmHjv/7X/5pPXj28OuWOcv/+/W+++ebrr78Of6MmxCe0nNEuBMoUec+F&#10;sPXhPdvQoBpF+SsEywgDvFd4/7p444MAo0VDSHNOBhJjnpHGGNOUj9uHEchI811Q49MjXosj4Ag4&#10;Ao6AI+AIOAJjjYDbjow1wrnyzeS/4EAeDEjy5qwd2SQFOmZvHYl93CQOWMpeunzpRns7P2WyYdO6&#10;XB2wZb46XZNGJay/FLpOzoU/zezj3Mw4NXiaVUP0CK3AwZqmK2IMTMg0g2HimpuDPTAnQYgo7gtU&#10;70QJRO/LKERks7mA11beSEQfGxPVOV6vI+AIOAJTEwG9buJ7nminEdiwCFhvQDyg2OUFuXPnzldf&#10;ffWzzz7jPcU7CxICbe8LL7zw2GOPYfUoasTSOJg5fu9736NqrFXgSKjuwoULyPbb3/725z//uexa&#10;EJKZsCRRHD7Nb/WeVQZn66fmyK6MVmkFZx5c3ZNbZXSLS+EIOAKOgCPgCDgCjsAoIODsyCiAOBZF&#10;MPlmvcc6FppEIZ1ZzfK1o70jE8WaxgghingZVom4dIqUrUX+ZKwQT2MhrZcZxWIPFInZhfiqaTxH&#10;RWRDxUfgRvjLq0smjB2xmBxSVMl1VWTyMpAzfon2JUZbE8cTJ6/LEXAEHAFHYGoiwFzRUpwgEYsg&#10;/gBSgffRiRMnPv3007feeguHWpAQzC0hFXACiZOr5557Dp9a8+bNG3+M4EVgR4h0Qij4uXPn8h6H&#10;C7l8+TIcCaISNx7JRZxINhEhesNqnswZeYP05AiMOgKa1ecduN78d9Qr8gIdAUfAEXAEHAFHwBFw&#10;BMYfAWdHxh/zr9UoNa6SvDMpBWdBVVVyccYxG/rkvSc43Yp2x6cIrMD+dHbHDwaVcKZvQH99fXiI&#10;7u/rzf3FK5MFiVUnWwfT5k8wEJO8+gCruBGHdCK6MrLaET+Yc4YQQnz0ZydCllydZi/Cd7nL4yCQ&#10;IzgVidhNPXydHJnAPvKqHQFHwBGYMggUzCQ1gYy3jmkkLoPYc4PVyM9+9jNcV+Ega/bs2VwIHfLi&#10;iy9+61vf4qtYB64NnirzVMQ4eBCixkWLFj355JPbtm1bvXo1XsLwZYSXMITExdbf/d3fIXCI65ZO&#10;y5WW5LTJM8dyFDllOtQbUlEI6G6S7QiDUCHutCLz5Ag4Ao6AI+AIOAKOgCMw2RFwdmSCezBuo61V&#10;nxKzcNzaXrt2rb29nSWutqLjSguX0FeuXu0fDJ61cI4Q0SmJLMfRH1sDBwlGwl8ixQ4n/oxu0d46&#10;hZmR3lbJtfmjMwLCCinEAWfxBKYR2cV/E2a7MDqNmjyl5Fat0cJVah3gH2HM2DFqpe4sLaGlvgnc&#10;pC2vb9qOOD8yRj3gxToCjoAjMI0QsMBmeuPYHE8Mh95Ex48ff++997DGOHr0qN5KMBDLli175JFH&#10;Hn/88SVLlsgtJAwKUT34dRxIEeshyQkXsnz58rvvvpswJMQmwaMs0+ArV64Qp/21117bt28f2Swm&#10;ll73mspyjLTuWWsajfjxbapteYkb5Y+vCF6bI+AIOAKOgCPgCDgCjsBYIeDsyFghW1Bu3qig8F/b&#10;9QbzIZfQrEhJsCBnz57F1fL58+dZGepX+BJWtsePHTtx4hTnr12/3tHZiecB1o3dXb093X29PeSL&#10;HAwEmiTsS9daUd4G4snZkdHt+LBY0h6yaKWOWiIr5srTuCCQI/nEjUQx2+kDmMBxqbx4JdIrKaQQ&#10;OaSHCqFQItsRdh/qMudGJrCPvGpHwBFwBKYMAtpbE4/GoTej4tiRoBb++Z//+Ze//CWetTAWwTiD&#10;2SZsBP6sSNgoM8+UmbImjRaMvcAGZYwQo1JmTYgEYYM8P/zhD/GytXTpUqa98+fPnzVr1ocffvjT&#10;n/6UViCA2bXEtxz4Rv4x6hovFgS0vcyoOM5oJeXgOAKOgCPgCDgCjoAj4AhMAQScHRmnTrRQmQUH&#10;iriuBAuiTwgPaBIdsFBk8m2L3q7uruvXrxObHV/MWJZcuXzlzJkzR44cgTE5fpwF7+lTp86cPn3u&#10;7FnYk0vnz2NnEhKXUBTkCsWy+o3CuZsXKFfPjsIYiGzsU9jbB303hgtykhY5U/I0Dgjc1N0YRRVI&#10;qolkR2g1sqB4IimMULjpuO30Q1XeG8PXPZ+MA1ZehSPgCDgCjsCURABKg8mI2VDqvcNJ5pa7du3C&#10;9oJwI+fOnYNa4K0ECbFu3TrcWG3dunXmzJnS/woW5pxGjUgpPD5w6VWu2tevX//tb3/7L//yLyFI&#10;MCKhXcxdoUZ+97vfvfPOO0x9LRK76JwosldI4yOq1zLdEIizI7bTzdmR6TYMvL2OgCPgCDgCjoAj&#10;MFURcHZknHrWbDUKDsyVlg4szJ82ALLYY1nLhj62+JEIR9nY0JhOV6P2laHJjfYbF86fP3ni5KFD&#10;RKw8cuTwkaNHjx07Bk9ykr+TJ08dOHDgYJQO5XKQISRfQ45ux9NZ5oA4shCIfGuNl0JhdNsyOUvL&#10;KUTMAzQ8hJiIiU0y2JJnvJzaRvxIXqzwZeLFnFiQvHZHwBFwBByBUUAgHgtBPAGfvIOYF7766qsf&#10;f/wxGl6sRjhz6tQpfsU44/vf/z6xRpiuYDVCkA8YCM4XxM0aH5sMETnMeBEA/oYpLpzNQw899Pzz&#10;z3OMwHPmzIEm+dOf/vTrX/+aCa5NseITMNdWj8Iw8iKKIWB+ie3OituROGaOgCPgCDgCjoAj4Ag4&#10;ApMagSr2Z8X3mgW1XRRxblK3ahyEz+0Ez28fshr7k8nMYLJ3IJlJJDm2v/buTGdvf3dmsG+gKpNI&#10;ZRNpPvm70d3HSfLz19nXT7aOnmxXZgBTD8qeO3cuO/s2bNjAJ16hX3rppW9ve3rdomUNyXRtoqqm&#10;KoUWvqaudt7C+YPNyb66/vaqrsuZqxd6Lp3vvnix9wrHV6+0X7/W1X6j+8rl9vPnLl+5fKOvd6Cm&#10;pvFqR/f1rl5q1x9Vs2Mw+uvvyva093R09/dmEwP66xnolcLfjMo5kKevcYB6UlSBPQ6rdxJLeu6g&#10;dHW1ObiYFPJPIiGB1xJiMyxR93R0dEI48DRjoBJgJ+IhBvuClVQwkyrQ7IyDoof69RTFpQkyoHVC&#10;4xPqbagZSCUH+jLJ7gz+tkKOVFU2RJb15Ag4Ao6AI+AI3BECGAozMcM1KzQJZos4aGUq8tFHH/3m&#10;N7/55JNPmLbxGmJ6ydwSm4z/8B/+A+E9RIeQXxM8mYzEJzCYmIxuMI/4Szx+HF96sDChXrmmfOGF&#10;FwjVjgWJZp58ssWHFr3xxhsEI8HAmmwYW9NwLuFVyyU3dyTgyjIfjeyOkPWLpxMCBRwbk0ym90zn&#10;oA+Z3THYuCM00ti4Np2A8bY6Ao6AI+AIOAKOgCMwZRFI/ehHPyqrceOgWCxLnonKbMb7BogOcECL&#10;E9oQdwL1LGcGQ8j0vkyW5ejNAOl4XMpk+qL/OBkWh1iJRDG9g2Id25B0dUtTA7NwjEVaW1vZ6Mey&#10;kLCZCxcunDVrbltbaxv/R2kGqbWVL42tLW0zZ9rZVs7OmNHS3JLM9OPyiYk+AUmY3KNEvn7j+pXL&#10;l3GwRe011TVU0VBfk04FPS2SixtTsJJkUN6GEAlVychnQZRkIcFn3PHCRPXChNRbcAuIIDtx5OC+&#10;r77q6elNptLJ4GIr1dDYtHHT5sUL5sZV+Saw30e33XdF8b9w5uT+AwdutHf0cE8NDIJ/fUMjtOKa&#10;lctkj3Xb1d3ehQiJBod7BFXOV199xb5dNFCcHEgGIxI26sJ3LlgwTzcdNIrT0beHs1/lCDgCjoAj&#10;YAjwovn8889xuwphAFvAVJO4dDjU4gwvIDlWJYYHBhkPP/wwlhnMM2EU7HJeT5qxVBSktGXRokXM&#10;e2F9Lly4IOIEX2E4mKV1JIykUVhLW808mddrUfkrrV0VBbILE0dA87dohjYgz6gMM+4sCBL5OuZO&#10;YbCxNFu5cqX5oHMMHQFHwBFwBBwBR8ARcAQmLwKulLvTvos7n422seMQIAvvwb51YqQT5oNIISSj&#10;Rr520B82uSMB1EhgJNK5MJg1tWHjGxNuuA8m3xs3bkTPy+JQzrWUcC8QpZaW6HPOrNlzZ86aM3PW&#10;TLiSlhnNjY0NdWHfXV1dLcX39PaykiSK+9lzZ/d/tX/Hjh27Pt/FRP/L3V+yqjx9+vzVq+032rs6&#10;OruC7RCbCKuq+SR+dBaeJ/j9CUtlsyW/U8im5PVh2c1/QakQHVaegmFKwp5vFIwioBPsBe0PNx+D&#10;ldunoaFxAhstRYwi0GgfoqtmJrA7vGpHwBFwBKY2ArxusBeRnWIwo8xksLF4/fXX9+7dS/y5sCsn&#10;k2FXDVFGiDWydu1a2BG5sbJUmTMXpCIkO07Ann322bvuuguahBc9TAkh95jNYhNz+vRp5sy0He4H&#10;ymRq97K3bgIRYChqw42Mk7ih4EsmUB6v2hFwBBwBR8ARcAQcAUdgtBBwduQ2kYwrOvNhJoK3re6e&#10;YHzd2xP59Mn0ZfsDv0Cqb8DgP5j8h0/9F32pDo7NQlLQkaow5cY6o4pVLtNubV8SDUKem8wKKlc5&#10;QQgp1F9dlapOpWvS1bXRX00qzRmsGFhGzghWJC0czJk9e9bMWc3NTSiOb1y/cfzEcRaWr7/x+muv&#10;v/b+B+/v/nI3oUuuXW+nWoESdrQPViUGZFYS1LtqqQS7TeCm6GU3DURyR86PjGtPczOIveMGiu6j&#10;cCPdjHw+rrLkKjN2RL6qzdpsImTxOh0BR8ARcASmOAK8+5go8rrBkAL+gJkeE0iMhpcsWcILCAtm&#10;qBF8tG7fvp0zYFFA2MssuAIxClPr7m5kQ3Icgq1evRohaR2GLzQTsxhpqCMj6T4LLF+BDXGRJjUC&#10;rH202cXM6LUsmtSNcuEdAUfAEXAEHAFHwBFwBIRAJS6EJkvfaGFZYDsSqBF2r2cDf6BNRuxqx4EV&#10;0dT5gxCJ/q/DsqMh+sM/QF19HcYiIfoLHpmiHX/Ek4bMgBEJv9bVaYmr47r6Gk7U11U31PPH4rAu&#10;lNvY2NzQOKOpeeaMVsxH5s2es2DO3AVz5/G3ePGSFcuXs0kQ79Jbtmx97LFH2TPICnPT5k1YpdTV&#10;1rFgZnfhrl273nvvPZw4f/jhJ7t2fXni5Ln2jt5MJoHHLS2WpfOXy63gICjiZCZLT42DnMaOFByM&#10;Q9VeBQhw0wV3B5HDDW4qyEZYyb7e3gkHR8+HHI8ZUYyeHAFHwBFwBByBUUdAm1d4G4ohYN6oxMyN&#10;GSkhzTG/+OY3v7lixQp+VbgRkkLKyafWqIs0KgUiHl7CMMKmNGazzzzzDOYveNBCcr36NT2m1Xz1&#10;qemoYO6FDEUgLO7yBAm/ysOwHHB5cgQcAUfAEXAEHAFHwBGY7Ag4O3KnPRjXfgZGJOIR2LUe3GRh&#10;w1EN8YHP5NrIJARuIZANVSFT+OQY5qOmuiqdYh1LxApZjoRN7/ISQIrPvMlLfBCu0ho2FFLFhYnq&#10;6mRdOllfXdVQk2qqq26ur2luqA2fgUrB9KRxzpyZ8+bNmj9/1tKlCzdsWH/vvfc98fgT/D322GNb&#10;HtiyatUq1pa4I8DL1qt/fP2VV1597dXX33/3gz279504ceH6dexgbi6kteRW9JE7xW4KXR8nRXKu&#10;taKRMIWaWNFNCcqdxCCkSLjZotuNMxCVEy603SlysTXh8rgAjoAj4Ag4AlMSASgEfKgyKWVvDZtm&#10;0ORyBpXumTNn2HADqfDd736XCHa0nX087MghJ2+lyrcGZlMOwbrYWYSZCG/SLVu2vPTSS+z4QXga&#10;Yv7EaA6UT0E87SnZ0d6oiUJAVCIDTwb0IkgmShiv1xFwBBwBR8ARcAQcAUdgFBFwduQ2wSzwrGUW&#10;JBiC8FdbVwspEvxlBf9Wwd4iim4e1fV1hXm4UKeTGGqw97068CW1NZwxZ1YW8COal4cwznGrDa4P&#10;W9JLGHL09bElMMemKCey1NWlWloaFixcsGbtmvvuvw9PC8Tn5GDz5s2pqnT7jc4jR44TlOSzz3bt&#10;3Pn5Zzt2ffrJzvPnz7MulUi+EX7ooAm9GgKP5CiRMDyiL7c5vPyyMhEI+/e400Ta5c01MNkos5jR&#10;zK6bRf6pOZCvvNGswMtyBBwBR8ARcATyCPC6gR4QW8BEEl6EY8LXYW/xjW98A6sRonfoZcSv8S0d&#10;sglWMZXsN5V3qCxI1qxZ8+STT2IJTUxs9kOYzpqfmEX7iHAExgIB2fFzp2g6J47E2bixgNrLdAQc&#10;AUfAEXAEHAFHYPwRcHbkjjA3UsQOgn1/4EYCNRLifkRKcpIiIWD5UaAvj+KH5GSoSiXY/E7MEKxJ&#10;WOJSpqy2bdUahQFE9zuEC1GhOq+/gcRANtGfCcpZ6BClbHYw73Eh0dnV29nRifeh5qZm9hI+cP8D&#10;uFx44VsvPP7Etk2bNs+cOYtp/5UrV8+cPoPfrQMHDsKOEAPz+vXr7NST9zDfo/e1oSM+xIx6Iq7E&#10;uZE7urvKuRjPdNFAT7JUtfUqJljllDEmeWUMRtFS34xJHV6oI+AIOAKOwLRHQPHY0dvyulGYOixI&#10;mOB9//vfx2oE8xHOs81FnL3eR8H7axT0zsCrQBtHJpwYwSAYzsEwi2EKyvGGDRv++q//mp090D+c&#10;wWiGSSntwhJ62g8EB2BMENDKTg6Q4wTJmFTmhToCjoAj4Ag4Ao6AI+AIjC8CYat10TS+YkzK2gYH&#10;kpm+we6uTFdnphfj/iyb1tPZ7s7BTHdqIJMazCSzGbYYVScH69IJ/mqqBtOJwdTg1/6a6tJ1uNXC&#10;XRVBJpOJ2lT4DMc40YqtVwFI3ZSuTqTSiSTqVhmjoIOPfG2FCDLxv1Siipw1CfJbzuqaZH0D9Es4&#10;01iTam2qa2uub6ipQtp0IjuzuWHZonmPPbT52acefP6Zh7fct7atJdV54+yl80euXDx2/FLnhc7+&#10;zsG6vmr+GnpSjd1VdT1VVbgK4o8t8XbQO5DozgyljXJnJmVPj0Bo7SbLkUYoHRgLibB80rYy47cU&#10;r8U9bo0A0eJZtC61zXpCUpogorZ2dAb9CDcOBCVU5ERqeQaztSmGQLa383q2u6O+Osm9NqOxFoGD&#10;NgrilAEDhYk51+BEGrjcdkf4hY6AI+AIOAKVhgBvQGgDaJIjR45AGzz00EM41MKHqiwqIA8IzC6Z&#10;bYaZCy6Xbwkq4EprFIQHNI+5MIq7nA3bel54Yf369bAjzLhwtwV94uuaSuvBSSdPwU2h0I9MKXFB&#10;zOpM007uKUYdI3PStc4FdgQcAUfAEXAEHAFHwBEYisDE762edL2SDzSC/4GgpZXfKluMKW55LnyI&#10;YohEqdKaGZcwfizXXiwDmpqaWlpa+IrS+eLFix9+8P6f3nrrjTde/+jDHYcPHb165UpvTx+OglDv&#10;ksx2hQPsY9hcVWntHWt51M+5YCzBuVOw4PG49WMNu5XPXRkcQEfuQQIp1T/AbYgd17gJ4BU5Ao6A&#10;I+AIOAITiwDTNtiR55577gc/+MH3vve9J554Ao+pEyvS2NUO/TNv3rx169Y9+uijzz///LPPPvvg&#10;gw/ClIxdjV7ydEYgssW/mSp2fTed+8jb7gg4Ao6AI+AIOAKOwG0jUGUxJAoObrvEKXmhtqsrfGUu&#10;9fXjdBY1LFrwoBbPJ/ko0GfclXOlwSJ5JaQdcIzvBTxTL1iwALfO7MK76667VqxYwfqzs/3GyeNH&#10;P/34wzdee/WtN17b8clH+/ftOXbkWHt7Z29fzl/QtKNEYp0avKalqhgHosICORKSmwWM08AHa0av&#10;nB6EmJnYbKWrG5uaxql6r8YRcAQcAUfAEZhoBLCcgB2BKvjhD3/44osv3n///VAIEy3UGNbPZHvx&#10;4sWwI9/+9rcxItm6dSuRSMawPi96GiMQXy6JGombMk9jYLzpjoAj4Ag4Ao6AI+AITAUEnB0p0ot5&#10;65BAGPFz/GtQvEYcicLxyUuSiAbjG0SNFNhlV+xgiVM7mu6jYmaBDUGyceNGNuKx7MSz89Pbn7j/&#10;nrtnz2y7fvXyl5/vfPutN9964/V3//Tm/v37T5061dHZowZOW2uJHBsGgIp1ATECoTZt4ZiI4R6I&#10;vnQIzB7ZjvRzQASgiRDE63QEHAFHwBFwBCYAAV6DuNWaOXPm3LlzsSPRDHYC5BiXKpmKqx5aCinC&#10;Vp7Zs2ebA65xEcErmUYIxG8lhR7RenAaQeBNdQQcAUfAEXAEHAFHYOoi4J61Cvs2zoUoSkSphIkA&#10;ynDpZGUrIoKkAv1ojWQAywMYkTNwpUWISxE/uKgmpCeOC7Y/8dhzzzz1jWefemjr/fPnzu5qv3Zg&#10;355PPvrg7T+9/cnHnxw8cPDK1RshxmcSb7z4HBtJhVMqT2QuhGoe+5HgZy1nOxKxa57GAYGc1U7e&#10;hV3+nnX8xwF7r8IRcAQcAUegUhCI63BR3XZ1dVWKZKMtR1w3rZ09zMCnMBs02vh5eeUhoFCCSorK&#10;rhVTeaV4bkfAEXAEHAFHwBFwBByBikSgVPiJ6cualGJH6D7xB7nIIpFPKkKch5QzFpmktMjNgUnb&#10;UfLTIJpmga+JQcI+xBlNDcsWL3jw/nu/9dwz337+ua333zu7raWvu2PX57s++fQT/vbu2Xvu/Pne&#10;nixR4r8eTr4iB/5oCyXbkZxzLQqXXy1nR0Yb51LlwUwS54VwIwpAQgSYTHYqa4XGC1evxxFwBBwB&#10;R2AyIaBd7SIJmM5N4ajRhGdXtPl4mvQT8ck01qaXrFoeqs26yyBI+vr6phcK3lpHwBFwBBwBR8AR&#10;cASmKALOjhTpWDMWMdsRMhkvEgxFoBByxEgqXV2VTmNBotjsJUur8PEjVb6CNxhBogUAn5ysqU6j&#10;fEbtPHfunK1bHti+bdsD99+3csVyfr18+fLevXt3fLZj3759Fy5cgCCp8MaOhXiEcMlZDkVjJR93&#10;ZMp6tBgLDO+kTPDHlxlODjSGMeLJ9GVu3LhxJ2X6tY6AI+AIOAKOwORCQDt4pgNJEG+jdvRPrp5y&#10;aScXAvEYjRZ3xG2VJlcnurSOgCPgCDgCjoAj4AiUQmD62ojcckwYR6KcMhxRGPMoBUYklca5VgJr&#10;ifD3dWrEbFDiu41uWen4ZzBeRHJiJ24ysCUKm/Hcxqhk2Jl//eqV3u6uuvq6lSuXr1+3dvWqlfPn&#10;zyf89eVLl48cPnL0yNFz58+1t7dbnPbxb85E1RhFYw8EWX4cYMkwfaOwjH8vyJ8GXg+C7UjEVOFz&#10;o8s9Hox/T3iNjoAj4Ag4AhOBQEEIBPa2mxHJRIgz5nUyQeVFr138zFSZvvJ1zGv1CqYrArEF4KT3&#10;pTxd+9Db7Qg4Ao6AI+AIOAKOQEkEQgRjuVItUOJL2Ts0TXYsWT0W3V92vau3oyesq7CPSKTTmcFU&#10;V98Anyy37BKLLBK57hlMJI1Aiaytk4PhZD6ZGy4LRlKZeMomxrZE1dbWWhNqamoI78knZzKZ/kRV&#10;ekbbrNr6xhBZZDC5bMWqp5/9xl3r18yd2dLf23nx7Ml9X+787KP3jx36qr+n8+i1q+1EMUkm+xLJ&#10;7EBkV8PnQLLUeJtE4yre64gNdFjbEKmFodKX6ZMyIqCa4nxQ05PHNpfZdrNJ1N6KElVIAq/1ApAy&#10;RPlEUdLR0UGITOCmFyCq6uvq6Bp1gZIedOPRomSib5C7ZKC/KpFJDnb29XZlevt5bKR6MTXjxqqr&#10;bUslE1VJHjaI4wqd8egTr8MRcAQcgSmMQIGbqdxGnqJGzVMCBfy+8orXviW8bOnrlGiZN2KCEdCt&#10;xHRRI4oZPmcWLlzIpzg5Dph5ytR+gmX16h0BR8ARcAQcAUfAEXAERgOBaWc7EteWxgmhxoZaVKnd&#10;3ZnTZ85/9tkXH3704eEjh69fvx6nNEYD8ElcRlzFz0K0qalpxowZW6K0fv16vl68eHHPnj2ffPLJ&#10;hx9+2N3RycIiBK5PhjAkQSM9mOjvmx5+D2htMByJODNP44KAkXzin4ybHJfKS1YSSEGZFAXDsvA/&#10;THQUSDZscw3DZDCRzfZPrJBeuyPgCDgCjoAj4Ag4Ao7AMAjI1N422RQ4GHDoHAFHwBFwBBwBR8AR&#10;cAQmNQLTjh0JqsooDd1F3t7effbc2WNHjx05cuTc2XM93T1EF4lbfkzqnr5D4aV0tkIgmQj1CTuy&#10;cePGhx566Mknn7z//vtnz5597dq1nTt3/vGPf/zo/Q/3fPFlV08f1wSKgIGGI7K6qTveDJtowSRT&#10;LD7vEHa/fIQI5Ix1Uung8y6M1WDTQwidEV4+NtkYExFrQ4z43L0TRkXkAyTT04uxESZZ8CXOjowN&#10;/F6qI+AIOAKOgCPgCDgCo4GAHC1Y8i1QowGql+EIOAKOgCPgCDgCjkClIDB1tdXDIpzzfRTT+Hd1&#10;9XX3dLPJu62tbcWKFatWr1qwcEFLc4uFrY9zA5XSe+MoR6kgnzI237p16/NRuuuuuxDqwIEDn3zw&#10;4Xt/eufjDz48fuJ0Z2cvNiMDyfA3dVPUtmA0ElmN5NdPU7e9FdeyiA5JEXQk9ASO7iJvGxMuZfCt&#10;loIdwYYqWIqYa7WB/gFoEZzUTV2vJxOOvQvgCDgCjoAj4Ag4Ao7AKCBghiNmFz7NF4ajgKkX4Qg4&#10;Ao6AI+AIOAKOQMUgMK3ZEesFprzE1wg+mtOpWbNnrV27dsOGDfPnzU9XB91mgdlEUL1OY5uAuF05&#10;UPAVO5KWlpY1a9Y8+uijTzzxBF62sCnpvHbj8P4DsCO7du46debMjc6evsFEpmLG/agLkud9cqb2&#10;OXLEzQJGHegSBQI41Ga4XYluE4VnhyCJRxwZL0Fu1iPaA2ok0COQI9H3m1E9g5VLIo1BVQVQOOMP&#10;jtfoCDgCjoAj4Ag4Ao7ApEOgIK7kpJPfBXYEHAFHwBFwBBwBR8ARGIrAdGRHCrgNIuxduXJl31cH&#10;iZmxf/9+fGoRGKChPoQhSVUFBetQdmQ6jyTZRWBgDkp8mgKak83NzatXr77vvvvwslWbSl++cHHv&#10;7j2f79p15Mjhq9evEXZhKvuZCsElwriQQ63wF6XpPFTGs+3B48EgaCcZY2F09mejrxObwoCIqJFg&#10;O6LBIU9b6XQKoytieabSE0zhTCxAXrsj4Ag4Ao6AI+AIOAKVj0CcFLGdLgrb7skRcAQcAUfAEXAE&#10;HAFHYLIjMB3ZEamw1XNdXV3EEj916tSnn3568MDBy5cu92X64tG0J3b7eQUOL1sSxJEBsUwmw2dr&#10;ayuWNyFO++o1s9tm9XR1HT1ydOeuXV/s/vL0hQsTrq4eazxzo0oGJKjnp7GN0VhDXVA+ZF2IJMSd&#10;naPucFwVgr+MsxhDqwtRRxQoPgrAkw20DRwJDsCC0Qhng9SeHAFHwBFwBBwBR8ARcAQqFQHztByn&#10;RpwdqdTucrkcAUfAEXAEHAFHwBEoD4HpyI7IUSy6VBT6nZ2dGI5cuHABHWbbzLaVq1auXbN25swW&#10;HOH09Q10dfcVhbMStK7l9fMd52Y3ftzTbrQFPmh4r1+/Ttl8ra2trampqa+vnzt37rJly7Zve/L+&#10;e++dO2dOe3v7l7t3v/3OO+998MG+I4fvWJAKLSAE4DbjEZTyAaw4y1ahYk8ZsXClBRkVyBFZ7ciU&#10;pALYEW02DI+cKBxKfzbQNhzkRkv0IJoyveANcQQcAUfAEXAEHAFHYOohYOyIDlgB6WDqtdRb5Ag4&#10;Ao6AI+AIOAKOwDREIDfZs8hyubAJpf+ZLBj19QUTEJMWFSSeoEJKJK7c6OJvoKoqk0gdP3P+xJkL&#10;fQNVm9evvmv9mpVLFjbVBTNp/hpqqlrqa4q2N7cZPK/4jP87WfApV85SUdkJMVJQVENDw1LS2qUb&#10;791w/5Z71qxamsr2Ht+759PXX3/v5d/uOHT2XGeir6qqqz/Z0d07kM0kBrOJ/t5y5ZnA/AXdraHF&#10;eEMkKKL6hgacslXXhP/qamul+7b7K9g3RO6VJlD+KVk1XcBdCT/HPj75NKtOV+PqbeIamx4cICZ8&#10;uj9bFQ4Gq6uStelUfVWigWA0Pb2dvZnrYtMYJ9HzxpMj4Ag4Ao6AI+AIOAKOwAQjoCk9c3UdsAJi&#10;L11vby9BFnWGxNempqaenp4JltWrdwQcAUfAEXAEHAFHwBEYDQSm8p6X+KZsNKeoTWUBzQ5zHGod&#10;OXLi812f41OLM61trTNnzsQrFJp9t5IejXGVmD17NnHaH3rooYcffnjdunXYlJw/f3737t2v/P53&#10;Oz79+NLlzpp0orGhripdzQIk01vcRmdUJBmfQggiwchhI1kYYJHpAj6UIjLO03ggEAgnC2wTjiP7&#10;sAqwHSnS+K970nK/WuMxPrwOR8ARcAQcAUfAEXAEbhcBpvS4HMjttMsfc+Z2y/PrHAFHwBFwBBwB&#10;R8ARcAQqCIEpy44Ep/6R15oCL1hs3J7R0rho0byVK5du3LTx4Yce3vbktocf2jJv3jwIksbGRl2o&#10;5E5vbnuooq2eM2fOvffeu3379scff5xgJPAHECQfvPv2Jx++/9XePZev3EAvHFTDyVQ2MenHYaBG&#10;Uilz2ibzhQrVzt92p1bwhfBSUCKyeQterJKEZx+MfFhVVoq8reVN8ySa0yOV1UUujSPgCDgCjoAj&#10;4Ag4Al9DQNQIn0pGljhMjoAj4Ag4Ao6AI+AIOAJTAIFJr5Uu1QdSVRMtw3b6cIAd9JWrV3t6s729&#10;/WfOXjh75iwm0kQcIWABViO4RTJqRPrLKdDBE9UEjM0F4KxZs7Zu3bpt2zaYksWLFw9me08dP7rj&#10;04927dx5+syF/sEECux0XeNEyTla9YoNIfqFGDXCcDOWMCcZrfK9nOERiEKcw4dE7EiUOCDER6Xh&#10;lotGwz9RaBqSP2YqrY9cHkfAEXAEHAFHwBFwBG6JgC8VbwmRZ3AEHAFHwBFwBBwBR2BSIDBl2ZFI&#10;7RiS+dTigK+zZ7Vdvnz5zbfe/NnPfvbKH1/Zs2fPhYsX2ts7lT+35T8fJ9mj7d32IMaWAuZJJufE&#10;Jrnvvvu2bNmyadOmuTNbOq9f3bf7yz27vzx3/nxPJlJgT/5hSFP7Mn3ZTBZCjgahrK+tIf5I/W0D&#10;6BeWhYDYUO5gbmMOYKfgHwiBXlYh45D56xGdQoXOjowD7F6FI+AIOAKOgCPgCDgCt40A88yhyb0x&#10;3zaefqEj4Ag4Ao6AI+AIOAIVhcDkV0uXhlO7yG3myqQWtuP8hUvHjx+/dPESEZvXrllLbIyFCxfi&#10;aws9PnrtuCcuD519JyMV2LHFAVLsdUSQLFmyZNmyZfNmtaWSA9euXLp44cLlK1eut3f2DSSmgNfe&#10;vO1Ibgihnk+lU8QiuRMM/dqRIxDYEfOsJduRREXajgTHWl9zreUbD0fey57TEXAEHAFHwBFwBByB&#10;8UegKDviu+jGvyO8RkfAEXAEHAFHwBFwBMYCganMjjBnjTMc165dO3fu3JtvvvnZjs86uzqJhIE1&#10;A76egk1JFKiApLmvXeiKyzsccxAkssihHMK6LF++fN3qFQvnz6mpTl+9cvnw4SMHDh66eLmz4qJD&#10;lN9sxR2JTBZuWiB53JrygbzNK8ICNRnCsMsdnjxrVWDckRw1Ev7JRRyJjjw5Ao6AI+AIOAKOgCPg&#10;CFQuAvFVoa8QK7efXDJHwBFwBBwBR8ARcATKR2DqsyPEzcPF06VLl06fPn306NG5c+e2kJpb2lrb&#10;6uvrQ1SSTJYwzuJF4myKqfXLR9WvSHR0dEhJDW0gkqCtrQ3zkU0b1q9YtrSxof7qtWv79+//av+B&#10;y1evTgG8iDmfTqWrQvSLKOIFIS+y/Yy9KdC0SdGEyJdWoKbCXzjkng5EVaUJn+NCZEAir1pOjlRa&#10;J7k8joAj4Ag4Ao6AI+AIxBCIe0aVpwEPUekDxBFwBBwBR8ARcAQcgSmDQEl2RLYUQ9OkaXk20d/V&#10;nxrEvxGb+mtOnbv0+b4DX3x1sPvG1Y1rVz71xCNrViypr0421aX5w//RUD9aMiWZNO2tMEGbmpok&#10;EeyIOTeDltpw38b7H7pv093rG+vSp48e2v3Rhwc//fT8wbMdieyNgb7exCBetlBpB0dnBI2YPIpj&#10;BhmESF1dHTTJ1atXO9rbWTXdaG+/2tHd0ZPNDCbgSfjrT1b1DSR7+zmGOSnylzMpkGFB/K9k//Yk&#10;EkX+bNkWYsXnE2wNh2ALX4jHM5Jiw3BSP8U9y6lCu7bgoFT+oWJKEvJTkRLHtueuVPnxcuLrTyS0&#10;h5L4S33t7OwCf9gpCqRttBDDEVJPT4/d2nyVWdj47PhTvXK5Ji9/1F5XzyOJk1WZ3lRfTzLLcE8S&#10;HMVZtAp7frk4joAj4Ag4Ao6AIzAtEbBZohxnMX9jbtnd3W0TZs2i+fr1YHJf+zYtkfNGOwKOgCPg&#10;CDgCjoAjMFkRmLq2I8lEqjbF3vGersyx4yfPnz9PF82aNYvQFwQamT17NoYjBcYik7UPJ5XcM5pb&#10;Fy1esnLFyoWLFuF368aN6ydOHj98+GBPb29QcrP9P0pwDLBak6hl8AxhpdTXhz0AHEljU1N1TTWc&#10;A7HZa2pqIj15SBzAuPE3MJgq+lduk9Gz9/PXn8z2JzmGjQK86M9qzPmLY7TL/RfYIhLgkzgIUOdZ&#10;wKH74FgZFk05T2Jfd15XVHjzWSeeTBeK2GC1WdSPszJYacqpr3HCEsGsKA5qqmvEw+WYG2qowIjn&#10;gSMJNEkQvioR/IHZ4Ci37z2/I+AIOAKOgCPgCDgCjsDYI2CTYU3bNGF2D7pjD7zX4Ag4Ao6AI+AI&#10;OAKOwHggMHXZEbSp/Ql2xp85c2b37i/37t1z/tw5NvvAi7S2tqK/NnTHZyP5eHTm5KgjtWD+ovXr&#10;N65bu3ZmW1tXV8fx40f3fbXnxIkTbMsK643EQHYgpwqfHA2KpJRFgpT4jC4Sg+38hQtEuCH1YD6S&#10;Hezt6+/q7uvs7O3qgkTBDVSRv+IWJdlgTFM09WfT9pfNpPiDcRgcSMkoRDwByWgPQNZ+N53ngK+c&#10;lFGF1n5x2EvZkFnJoi7kv46iOCANtUEZWo5qV/6hye5KLT4LaBsJLzkpBISvXb3a3dMdCJHI5Aba&#10;BNaHVGlDCGYElIlQE2ihdODJPKRnpfWRy+MIOAKOgCPgCDgCjkAcgYJdQZqdOjvig8QRcAQcAUfA&#10;EXAEHIGpgQD7zYu75p/sO5p7r/eyeb+zu3vf/q8+2vHpydOnmma0LFi48BtPPo7TJ1w8VaDmdGoM&#10;qVu1Ioy369dv7N6956233uIzna5euGDh6vs3Pfboo6uXroQd6evqbm5oDIrv3r7q2ppbFTiuv8tF&#10;klVpq6MDu3f+7d/+v5euXBtMVvX2D1bX1vcPJBYvWfrg1vtlPoIyPGj0IX5CXIxkW+vConL3dV0u&#10;en4wgQ+mIqmuptUs+fk56N5DCI5kZ/dlERIysBD5Qbpx44bMR2SEIYqCz5kzZxbc8vpa6jnQ1dWl&#10;MskjWkiOucQ7FnAhqoj8ZjhiLrZKOa8jp8o3IkRic4aqoXP4KvMvfGfBjuz57KOPP/00maoeSFRl&#10;B5Ppmrq2mbO/+cILTz78QHNzsxgIedaSwOPwfIMuot+vX7/+m9/85u233xZiA+mBvr7BNas2ffuF&#10;l7Y8sLEKL1uDg1XJ/nQw+vHkCDgCjoAj4Ag4Ao6AIzCRCLDXB+tqJGDvDtNRPg8ePPjLX/6S6JVM&#10;6viJCR7nH3300e985zuEVCwq6zjMMycSI6/bEXAEHAFHwBFwBByBqYXAlGVH+m6web7v1JkzOz/f&#10;te/AfnwOrVy9euWqVWuWLkKB29DQwKfPXMd/MKOKRzPPFv+TJ0+8++67H3384dUrV0KPzJvz3e98&#10;Z9vDj6Nu7+3pbqipRZU8iLuoCvOvVYod2ff5p//v//7fly5f608k0c5X19bd6OhqbW2rr8XhUzBi&#10;wGkY1Aj/4TwMAqM63VwU/N6uK0XPNzYWZ4n6M9UDg+G/kLBGyaee3muUU+AUS2RDUXZE60BLcdON&#10;ovKIcZFvOjIrrIgokAIvzFwuDik4v6oJzq+4hK+yPoHhKFo+K0+xI7JNoQR55eIqmb8AKTQnBeZs&#10;XzJdBw8fhhGpqq7N9A9WpWuaWlqfefbZ5596vKLYkWwKK5vEmtV3fefbf7Zly/pkFezIQFVywNmR&#10;8X8WeY2OgCPgCDgCjoAj4AgUIFCUHfnVr35VlB1ZvHhxUQB9jenjyhFwBBwBR8ARcAQcgUmEwJRl&#10;R9ov3MBe5JMdO2BHuvp612/c8NCjj6xZu6alNuyal4p2EvXTlBGVSDACHgOAL3bvev/9dw8c+Kq9&#10;vT3R1PLcs88++9TTc2fNYVBWV0VBR/CRVGG9VIod2fHB2z/+yU+uXm/PDuDRraquoel6e0dDQ2N3&#10;Z0e6mlAbaaiLyHRkIHKtVEUE8aJ9WtXfV/R8bV3xKCx9vblQ6jlnVtGwjmxGgo2OmY8YayICQ9wG&#10;GcQ9KLa56o1bouhrcTmjQmQLQgaxI3zqq4SxgOQq0/KbAYcok6LlS86htiOqiAthR2BW+JT5S1NN&#10;4syZc/MWLhpMpjq7exOpdH1j8/btT/3Zt79RUexIX6I3m0muW3P3d74DO7IBdiTTn61OYTnitiNT&#10;5iHnDXEEHAFHwBFwBByByYpAKduRY8eOXbt2jR1dsil57LHHsB1ZsGBB0Xb6MnOydr/L7Qg4Ao6A&#10;I+AIOALTEoEpG3eEqe2li5eIZnH12tUZM1pWrVrF7h601Uxq5Z8n3t0eemTcBj+4y5dbQ2P9qpUr&#10;169fu2DhPLTcdAF7sj7bufPU6VMWUmLcpLrzitDyM7SCvj4KDB6ZS0CHDFjk82pIksAm8A/GJDV1&#10;9cmif01NzUX/isdGr6pqaEo3NqUbGlP1+muo4q+uoQpKgIR1RWNjI1KREA9h5LHKfGFxIIdXGGEo&#10;Qrsl2WooePvQxB0ktkMXWgbFXME2iyQXdqQZM2a0tbVxgDASg6RspdoVL9Dyc0BDKIfSaJ38lXGS&#10;iiBxUhG+cDLYpGCpU1cbyr/znh3dEiKDGbijnLFPYJL4niju3nB0q/bSHAFHwBFwBBwBR8ARcARu&#10;A4F4lJGwBynaJFRqi89tlO+XOAKOgCPgCDgCjoAj4AhMIAJTlh0JSti62paW5iVLlt59192bN2+e&#10;M3sO287l0kdegAx33+AzbkMQLXZvD5G0Q4Vz5sxZtmzpggXzW9tmsMw4derU7t27Q3j2np6gNc72&#10;E+l73AS7w4qgIdDaNzc1V9fUoKDHjALHbr3BsiMEzqApYdTxXz71ZTqL/vX00Poif6WismeyXbm/&#10;TFcm/HX2cSZDwJ1cItwFqSOfKAenVcTq0M8cKH47bCLHlvQTn6XqNasUcSSWKIdEmXKHBapaQIqV&#10;4e5TXZatIEKJfbU8BQcSCRQ5j8kRm/jwAU3jVB1g8xufECctM1pmzZ59h9066pdrdW1h5mEKA1VS&#10;IvjTqNfuBToCjoAj4Ag4Ao6AI+AIlItAgWm1Nvc4O1IujJ7fEXAEHAFHwBFwBByBykRg0rMj6GEL&#10;kEXVSJTmg+dOnbx6sTsx0Dyrbea8OY3NTTXVSaJja6e8RaWuzF6ZwlIlU4n6RmIt9BIenNjYmzbe&#10;9+jDT69ZdU91d8fA9auXT544eujgmfPnuwcTfenU9USR8YkeHMX9REFUQKTJhILhVNcye93m+4jH&#10;fuHiJWiR1GB2ZlNdVaarsSaFT6z0YDY1mKlJDlQn+5P9vf29nQmGbbG//oHent6Ozq7rXd03+jJd&#10;fM3293CQ16oX/hvijvTXJgbrU1WN6VRTOtWcrmpKVTWJhRELKMdZklP8B3QC9wj3giwwAnVy5Xxj&#10;dbKtpbEqSe8k6ptb65pnZpI1Yh3IybUy+FCi+yjBWBAZo4h6UUARYwDkvEvBQvgpbqdlJiwKvR5P&#10;ilAi2xQsTrAOkR8tLhG/wqeKEuNy6UZ3orrhemdPNiDY3dV+beXi+RtXLcVsRY68xNPoYHzYUCSn&#10;ruD1q6kJ6EBAnUe3wERFgGBilKjG2ojg7J4cAUfAEXAEHAFHwBFwBCYUAeaiCsXHhI1ZKAdMm5n3&#10;aosPs1xNfZnQajo9ocJ65Y6AI+AIOAKOgCPgCDgCo4NA6kc/+lHRksZHgXjnjVCU6Xg5zFZR3e7e&#10;+9W+vfuOHD2CRnX5suULFy3E/Q/7ymsrLMr3nSMwuUqIh7iga6Q+Rs9+5fIFVhqdXd24GWpoJKJ2&#10;W2NDQ3W6KgRwj5TgNiAVjsI03RXSfGgG+aSSfy0+0elzUr6kdEZJfq44L/dTBUm/yi0Vmn2SnFOJ&#10;IRia5FqqaLIarVJKlpMr0qxZs7Dd4SvwstJrqEmDaWTyku3FyCVDaPkkFzbVB69ZtEvGH4rBTkL1&#10;j5AUyK9aMdJ9iiNCZvPTJbcDCnMSNzGxY6pQ5oJEUdbR2qCnTi9VDg0RFBzMnj170aJF69atW7Zs&#10;GbhN7AjBcAdzKLzGYekCMn39fURhnzNn/ob1m5Ysmc+6OyKfoAEnPVE9sTh77Y6AI+AIOAKOgCPg&#10;CNwhAtoSRCEWaJBJMjta9uzZc+XKFXbnaPHCpBSPzfhtZkY9qdfRdwiXX+4IOAKOgCPgCDgCjsDU&#10;QGDSR2VHJ6s4CiTt8bl06dLZs2d/9+obe3bvwevO/Q/c/61vfWvDhg0EVUD521Tr27QncuiyxtCe&#10;eqO1YLOOHz/+yu9/dezECQJr1ze33Hv/1ocfe3zdho211al0JlPgfGkipR+2bpp28eLFc+fOXb58&#10;mdaJAmEppSWWBSqPj9Wh5fGrDCwUyIQ1mIY3J4tWzoKt6PmbzpuiJZyxC4okKZqBwvmKwCdPnjxz&#10;7OCVq1d7erPp2rpM/2BfdmD2vPkrV666Z8Nqk1/WIbLwQDYRIaJG5JgLBGiy7FRUhclWKpZMKZaL&#10;AnWt9b6OS/UAkuBlC0kU4AQaiVXr0qVLJ3y08Dh69913X3/99TNnzjAkOjOdxJvfsO7e7734gwe3&#10;boATwcomVTXgUdknvKdcAEfAEXAEHAFHwBGY5ghod058ncI2Fyb2//AP/3Dw4EEO2Igjs5KHHnro&#10;m9/85urVYZ48NE2WXYbTvLu9+Y6AI+AIOAKOgCPgCOR0j6Vc3k+iWZ32rSMwGlKOUbUfOnQIduTC&#10;+QvEHnj66aef3PbkzJktwQIhmQgbfjxNHAJovWWxHk9sq3/lD786eOjw/v0HidSxYvXarQ89svnu&#10;e+fNn9eUyK1SyF9gRDJxjShSs1gHflDUDUYjCnq+cmwOoMSLqCHaelZ0NSUjDNZm8i6l/KXu07ij&#10;qoLSVJ32vlmYEMx0LDA7B9SF1h525PXf/erAwUPtnV2z5sxLpKq7+zLr1m96cvv2Z5542ASIsyPi&#10;RUS6yNWAwoG0traakYc9Q6zhQ9vLVUVxsL5WIZKfg1JsCrJhMYYAMtYh89BhNiEDpoAd6cp2DQ6k&#10;N26476Xv/cV9963mieTsyIT0i1fqCDgCjoAj4Ag4Ao7A0MmzJpy2i4uJPVudfvzjH8OOMKljeqmf&#10;YEeef/75tWvXlprPO7aOgCPgCDgCjoAj4Ag4ApMFgangzgWFqbz3ADpa2qtXr7Idvv1G+/z58x9+&#10;+OEH7n8AaiRMcwdQRXqaYATibtAscDd76jdt2sQCY978+ajaMf05cuTImTOnr1+7EWfp5NZpghtQ&#10;onqjMaANcDmFgl7hMRTkRs6mzP8Vv5ZyhyWPVWY1Qm00WcuwoqmouyqdtEop01xj4exL7rCogjx8&#10;zp07d+HCha1tbdVE5okoRq7kaniOlStXigLJxVapq+NyzmOfAQkh52AykeEk/qwoytxtqca4JEU9&#10;aKmcoUk+xMz/mLkmK1oIJ8kwb948HGohCY3So6ACh0reqiYJrVSB4rlIjoAj4Ag4Ao6AI+AITFsE&#10;4jt7BIKtMactJt5wR8ARcAQcAUfAEXAEpjwCU4Ed0cxVe9hxpSXvRiimlyxZcs899xBxJKhKMwP9&#10;xGsemPIdWukNNHZE9hAKHk7fbdi4cfPmTatWrkTNTQ+yP+vw4SNnz52dwADs5UIJhyFLEdoosoSv&#10;FkW9wH6iVJR1rhIyCmauOOcKdV40kaFoUjkqQUnB0tUo+VAW1SQjlRDtpK4escmDkyxuH3FXZJPL&#10;LJUgefi0viObYskoIohMZ+SASwLzVUHUi6ZS7VIhJrYAkYexogkhzbxGV0nacjtxrPNHLscg+SBr&#10;c31RsYTfWEPh5TsCjoAj4Ag4Ao6AI1CBCMTnZprf2kQ0btxcyqC5AlvkIjkCjoAj4Ag4Ao6AI+AI&#10;DIPApGdHLB4Ds9UQ3PvKlQtRQl07Z+6ceXPncb6rK+wir61NJSd9cyf9YBaJJTW99tFLsY7zJDb+&#10;b9y0CQe+GFZgPrJ795effvopNux4TKr8ZotLiO8vw3gCS4tSth2yyRiaaCmAyNBERiccYJBRqhzl&#10;GZpUjmw+lCjBqClZlmh/nGSWZzBOQyzAb4TLq5KKL6LA6SrB7FHiZcYXh/F47GY4UkrIuH1JQQNV&#10;o4ltXryGsZUxMbhKRifiqCoqYYcDtNwB2Uy2Pwol4+xIRXWQC+MIOAKOgCPgCDgCjoBNzzQFVdS9&#10;ODXiNiU+SBwBR8ARcAQcAUfAEZgyCEx6uoDt4ZqqonNn/zgRLFCmk9Cu4pmnpraGk6Sa6tBS92VT&#10;CQNXCwwkMZdoqOn7entqa2pXrlixYcMG/GvRZYcOHtrx6Q5CbdOnleklKQ6m7EWkjpfBhMKHyIhB&#10;TY7bkejM0MTlskEpsHuwICIFB7fXodoHp2tlkCFTkqpUiABPd8hfFhxN0fhDZqUh8xRbLoZbrJjD&#10;qNsgAGQpMvILrTnxAC1Gnd4eSmNxlSgcGgc3ku3nIPTAWFTkZToCjoAj4Ag4Ao6AI+AI3B4CBeYj&#10;mpfqU0uY/O6u2yver3IEHAFHwBFwBBwBR8ARqCAESrIjo6uNHbsWJ/uyCf4GE+lUuqOz84t9e746&#10;erh7MLtmxZI5rc1Ntem2pvpZMxrRBPM3OPaeduRQSNr/SA2ac+bVO5DIDCbYLB7/w++PfBApMwdd&#10;XV3oqe3MqOBWVMVM1UiCSN3Zwb6Bm1JJnoJLRq6kHonAsj8oUKPX1LZU1zQROWLz+k3rV6xswVCh&#10;r7u5auCNDz8/e703UVMTsBqINtqzNslWYkgJazuaegVUFwkho418wImwAU1WHUUThXBelhNxMHNx&#10;1Yf8MxLA43niI9MWeBAhc+fMwfSK4nFHxQgG6MuXLyNG0fJtPFhDCnrTWBNVR4vKfZ6UokZuWU7c&#10;kAUMS+UvOqQ5Kc9gIrdEaClnqXKM37KchpjaDkfLAIDhIwWUBuo4ncl2Dwx2pWtYXScI8xI9nDw5&#10;Ao6AI+AIjAkCQ6c0WBjztC+Yp5Wq23Y5xDPwzJcLSu17sFlcR0fHmLRhjAs1l5XajGJbUmhOfEaq&#10;9o6xLBVUvNk6a4ouKDRLL5iljO48uYIgmH6iaHMSE7a4/bFMsel6gtsxN9b+J82TR2t+Pv2Q9hY7&#10;Ao6AI+AIOAKOgCNQQQhMetuRuqZmAkmD6NWrVwhWcerkSSavdbV1hPgmRjRzWe3fF+TxkOBj1AnS&#10;fZuy2HS1qSqm2oV1ckI6dBMvhH+orx91OYcu24h6gNIXkYjYYmJNYMhzSUjDZ8yYQcfNnDmTY/T1&#10;eNa6evVqbxQ/Ak11+CcG7xh14jQsFsIqXR1YnBAWPgqSDsxdXZ1FoSBb3OrFbGJMaRKnf3QvlFo9&#10;lrKhMa9rBQKUKqdUXJNS+YvauHASP2ZyDiZOS7fzMPIbxWU5JbD4FV3IUwg3X0CKj7JMFvIpIl3c&#10;pdY0vM28yY6AIzARCBQ88Pna1tamLQho/29pnKrXAVdp+4sSj3HeF7bvwWZxMOIT0cTbqdN2wzAB&#10;M6+V2hVhiNEczUjZu6NJWllmnbcjVsVco5hqNiFXwzmpWbpmF/H9ExUjuAtyRwgUnR/Ghz0Z5GvL&#10;PWvdEdB+sSPgCDgCjoAj4Ag4ApWEwKRnRwRmd0fHwQMHv/jii5MnT2F1sHjJ4nvvvZc4Fkxe45Yc&#10;8X3lY9QLmjTHC9eG9EgbWsSHjhZXth2v6KT8DkWlzPjeRpXGxnjt/6tKhg3s4kWKeUW6w8pHerlJ&#10;CC+ydOnShQsXskRnuz2B2SFI2ts7IgDDSnWkJXq+chAIxMZgjsNAD6T4k52dXYqpjqMzSEdFaFeI&#10;9bjhSzx6Cr8WTXEGJX5cyoZGrImCwFMpehmoMtRYpViQUqFNSsljGi5VFI/0blWo7cMn6UqU4kUp&#10;cgw9YNFTOA7h4gk3EsVjNwY1T92W01ue1xFwBBwBR+AOEODRzZtLu2dEkxR4sywoW1M7Tdj4NEea&#10;ymYvgsllQEArEDi8mLJZU/3rzcvXuGtK8QRqbDwAg6avd9APFX1pvNUaMCJFBI7mBmKYhs78K7ph&#10;LtywCAzDjugGV3fLoW6BnbdD6wg4Ao6AI+AIOAKOgCMwSRGYEuxI/8DVq9dOnDhx8uRJFJpErdi0&#10;cdPixYvZ3qVesZ1f4+MQQBvKrC50u+j3z529cPbchfPnLl28ePXK1Rs32tH3ovYNWlktL5HcFplc&#10;MrrjqWAFe/369UsXL12+fKWzsxflbE9vtrMTUUa3zvJK04ZErkGtPG8efTif7fYsO+FFQCpaq+d0&#10;9+TJGZGUV4PnHg4BmAdGbFWyCjUJgMOBDPTDng1Ky4/Rg6yaOFC4+FJl8WvRFGdQ4selyhFrIids&#10;VCrbCzaxlmJBSnm+KiWP7ZNVRfFg71aF2j58si2EtotQRZl7Ou5lbm09E8xdQ6oqhSfAaD9uUKsF&#10;pD05Ao6AI+AIjCUC4jBEY+stxnO7ublZU8RhPGLZ3Iz8XDjUuldPeBHqY9mCUS5bM1UZjnAsXoQz&#10;evNGOyRy9qM03GbUaiyi6GByEUJlIWhbnbSByUzDrfkAJYZpfBYXZQnvmW8bgaHsiHGHZkESn/vd&#10;dkV+oSPgCDgCjoAj4Ag4Ao5A5SAwFdiRwf4sRgaXr1xmbzsq1EWLFi5fsdzcxSoIhBAftwVMfMWI&#10;Y6hjx47t2bNn7569+77at//A/iOHj8DlnD5z+ty5cyynWXEhYdziZNT34sULv3LlytGjR3d8toOY&#10;55/t/OzLKO3du/f4ieP40J7AoWkLEjoR/1ooxLViz9mvV+VCICIhS9EJlHNKVt3b1wvacB+Ai4UI&#10;Op5EMoGCJK74kI2Fml/U2ALFisgA4waizgqKg1vacMQLlNOSuB8Dw7yU7YiChQxNpTpLaiCZxZhB&#10;TMF9F1ellfIAVnDeWqEtpbRC3B46FPlgCdQLLsxwYpaOuBHUcylG+JQcU94oR8ARcAQmEoECxb22&#10;iciemEmjyAxmaPKsVSrOFj8VaEvJT7wBtuPwyYRKl5PHTAYnss3l1C27B9lDcJ1sNM0tpLYmcJ4z&#10;Z86c4afz58/rLSl/YqoqHpuhnMonQV61UeY1Ji4jRyd5mWurB8fMIoa3PZoErXUR8wgUZUdsUjp0&#10;L44j5wg4Ao6AI+AIOAKOgCMwBRBI/ehHPyqrGUNnjWVdPvqZCXXe13v02LG9X+27cvXqrLmz163f&#10;sGzZssbauoJ9XlrPjLVzLXldoC7WkNTF2lvUyJHjJ4gCevHiRZbTrMavX7t+/cb1a9eutTTBAjRo&#10;A3t8R97QzYm3B53EkEjyMwY1gguyT3fugqFhxUs6euToiZMn+nr7qmuqZ7XNkBgFHT0O/a6tecgJ&#10;aKdOnTp79iyr8eqGGWvXrF69amVDPZEPE1qOo25n8/3tATLNr7JbQAOVxAgB8L1f7Lp89UoqXd3T&#10;F3w/1TU0NjW3LF+2fO6sNtN9kFmOJuKb5sxmQmNYdhJSGQhqMYXaYjk0lbIpEb+iURcfe6U8cRUt&#10;XP7BipqVmMmI5Nd24PjDIb5DUDIUTbpqaFKBXAK23GgkDLZoVLq2DpFmzZy1bt26RYsWCKLg3W6a&#10;j0tvviPgCDgCo42AucFRwWY48n6UPvvsM4LVMUPjtYW5qnwhFk3xdxCPcWZNn3/++SeffHLkyBGO&#10;KVaR0mQKPNaTzFEESXaTfNIEZoa0iMkhBzRkwYLwehKAn3766SuvvLJv3z6OMbVhylrwXh5FkSqw&#10;KLlf0/CADAOHnTt3Hj9+nP1YRK/RHACghmHXKrBRLtIwCNj9brNQbfHhRmBhoikxQ4J+nzVrFm6c&#10;2dHleDoCjoAj4Ag4Ao6AI+AITHYEpgI7cvnSxS93Y/2wr7u3d/ny5Zs2bSLuSE1ViHZuc1wmslLa&#10;jnWHmYpf6l30+wcOHNi1a9eZ8xcgRa5dvRb+rsGNXIcguXL1SkNtDUtNXAZp17mm3XHJ71BgyhTR&#10;orYjD2YirIFPnz2PtQ2SIBWxPVjysUmQif7iBfMnih1h552aj6qClScbM9mjl65vWbly5Yrlyxrr&#10;axIDCYWQp2MTyTHvyjtEvjIvL8WOfLX7i9NnzvT2ZXp6++BI8KSFDQiak0Xz5zKkGUJcqI2l2iPJ&#10;HtIb+IfD8VlHBycVkkRJPihkeKHAIaRSzrgwn6KEoYnLtbE3/slXhnEI8TEkUQ7CDE0IoIgpBQlN&#10;h9zZkbR/Vv1FCapU5+WQnVTKZoVildPsXVSOQqRQGrwITwDGs9y2VNfVE3oE06hVq1ctXLiYmxK3&#10;Wnz6aK7M+8WlcgQcgcmLgNH5aoKxIy+//PLbb78NE8CeFd5lvNpaW1vnzJkzTEvjbD2Tk48++ui9&#10;996DSGAqx/yNSGk4ntK7YHJpyTVJ5iWOxv+NN95A/0ujZs+evWLFCt7avLaYIv7pT3/6/e9/T6tp&#10;IyjNnTuXS7SBYBz2zUz48NOsXhPp3bt3v/XWW6+99ho7eDgDhwRdBAhT2IBmwvGfWAE0wgvYEU1Q&#10;GRXQonfffXdLS8vECum1OwKOgCPgCDgCjoAj4AjcOQI3w2OMsKxKWwsNdPV+dWD/a2+8/sHHH+G8&#10;5vEntz3z3LNLlyxjL5xxIcxrmcgWeK8aYXvLzSYvOlwl99MsLFmEs5Rq7w5RLoksTmgHMkBFkDi4&#10;d/P6e+65Z9WqVdqexkJLQQtGy3YE7a15i0YeLFdeffVVFrqJdF1XdxeBuPHw09PdgyQPbHlg27Zt&#10;W++9Sxvh4x09Dmtg4KLV2pOITplV+jvvvHP69Oma1gXPPPP0U09umzurheV4baBH2MzIn+uTyx2b&#10;Ib8NLVMbcWug3/mn//O373/4YReq/mx/ffOMhsbmazc6Fi9dumj2DBZ+JIaECAYGgwan6EbtPDXj&#10;J2g2+bKT0wkyG1lSVFxtTR2a5ARPFEvc/qPU86fUtl9zm15QhdgRMR/8JNMTMx9R04rShAXlsJFQ&#10;94ttwpXJCOo27jtwQACUSpA3tIIzmcFUZ1cnxm0vvPDCQw8+RAwXLHVqqqvcEup2RrNf4wg4Ao5A&#10;aQTitrPk4mkvt1E///nPX3/9daZDmIzwloHeeOSRR7Zs2YJJX6nCtHtDLyCsgX/2s58xr2PPOCzC&#10;N77xDZ7negexP0DeqCZF4j2lOFscoPSHNMIUhtf9Sy+99Gd/9mc0NmzjuXbtn/7pn37729+KMvne&#10;97732GOPCUxeapOLCiq3U8SL2KyJg1//+tf/+I//CGlEeDwmzC+++CK8GsUyrhge47ABq9wmeP47&#10;QcCMz7TZ5X/+z/+JwRl3OueZDHPAE+Pf/Jt/w4zuTmrxax0BR8ARcAQcAUfAEXAEKgGBkuxIpbEg&#10;ZvwRN3kGwWQm+c//+JOPd3++98jBuQsW/NVf/MXG1Wtnt86sIYLCRCTZf2hNxfGHH37IEprNiayd&#10;zMOPtK5Sv86av2jjxo1bt25dtXIFW8gHBhP92cFkVbK2qrjWuNx+6cj21qVr2fueHBisra45e+rU&#10;b371a2KOdPd31NbVd2Mg0D+QTNVkBgaXr1z91NNPP/fIg1ITC7yCrZdjjai4JT4B7Q9/+ENQtbew&#10;BH3i2ae3z58zI8gUIofT6xw5O3KbvSG+wbY6or7HCuRv//Zv2UiLigR+jkUgXcCaH8UHuh6NVeMA&#10;NHpZGdpQ1IF9iiqQmkB7dcX82bAXf6DxL09cujzOhaB9QEIpbvhJJai0uCRcqOUr+RU9Xk5C5OFE&#10;5ReVh5zGu5DNCB4xOipWSSjD3pmcaog1OZ5TP5G0fhYCloEDyuFzzZo1KNTuu+8+MZdTW8F0m8PU&#10;L3MEHAFH4M4QMHtcucHRrIwX3E9+8hPmGHpfoP3nZbd27Vo9k/U0VtQoER6yfbT3HT/hj+uPf/wj&#10;FhU8wNGSf+c733n66af1WqRMy0kJKkfcefRODBFKwnshMQA5T850Kmymwfdk0YZaUUV/1TuRPGaa&#10;qfdpgZdIvc6sKL2P9IIWPswB+PXdd9/9h3/4B2n5t2/f/hd/8RdAwXl2APz93//9DiaN3d2g9C/+&#10;xb+ARtIbXCXoha5jvXm12yBe4/ANsdYZW1PQ3ngXCFJNU7W5Qe/cODOh7VBWSMF+IyRUIbpKMwRN&#10;VEKPRBbMSjIB144lZcYh29/8zd+w7QliDErsz//8z9nTY8MMiNR2zVV0LYXbrikNJ4lHGrpbRfXa&#10;cM2NlvweEXW0Np1wIOGLjg0/eScIlNpF9L/+1/+CHaEX6CDuGsYAm9v+3b/7dzhYu5Pq/FpHwBFw&#10;BBwBR8ARcAQcgUpAYDJNrIeur1gkXD9z5uyZs2xwYwUyc2YbRv+tbW01pf1HjxvoUvVqf7pWYpa0&#10;DNMnuxexkMDz9dmz51noofpnGZ4P2DwKwuKCKpQSfeRSsGCJdMq2bV+/xnTBo1DxKBURSXpTST1K&#10;pU7rYgruI6352S4KL8JiT37eOEYxxE9aw0uzw1eNWyWpQsx3luKuGxNg3IPOoDNSORQil1boEVCF&#10;wL7IK1fcNxfHqKtwP4VUCGMJ8cSXxKOY6FjVmWAmJJcohfA+DQ321QqRZsfu1qLuuTgpa5ihSXqZ&#10;ockaJVjMVZdaBLaysCGNlpXYtB7T3nhHwBFwBEaMAM9hHubiDESBsIWF/QEY+fHo5qteKypvGPaa&#10;EsjP9gJeYeSELKFAXouw9TpD4TIilBa7t68XtpwDnClWp2ugRvoH+vHGVUpw8R/6dehEyMw0yUN1&#10;ihZelIfQO07lxIkEtREhSfKfSY28sOx9Z3sU9LYqJSeaYq6iBF70tDdOJhWIRPlCpmiSRbX9pPcy&#10;STyNzpNB0gqZou0tENVesjBhzDoolgzURTmUpl/5jHc6Z4zW0q/qQWYRzI7UHYaklW9tj5cmZkV8&#10;BomqmQNIQrtQ86s4JsysAEr0D7+qIzipesXBSCQruRSqfn60ENCAsfmw7hdmd6NVvpfjCDgCjoAj&#10;4Ag4Ao6AIzCBCEwadkQrh/j6QWtF2IVLly6xFmWxgeH/7Nmz6mon3q2BZNPOQalHTV1boFlmDxrU&#10;CL6Mv9r/1YWLF7AdGd2Uwy1Pj4gTiYQT5XCzPgk8urXfeWm28/7Oi/ISDIH4faSFNyoeFBywjNxQ&#10;fHJD8YlPdhZ+iiaiDCIP+ElLRJlc2O5FhpAiiKAtsqQzXKvEsaKVqChtqlVSaToWd6L8FEWNKhB5&#10;dEORTDAOWLVKoWOlicmgCl1uSeFSdK0KUdNUkVzeDU0mQLxpHBcIY191m+s5IO5ErdOeROOK4voR&#10;H5+OgCPgCDgC44CAjEh48iuWFY9lPEphHkHsDaJuSN05Qt6aEsQNmNiUjJach3x8X79mg9jqUmdf&#10;BpU3c+/wl6qqrqkuaehsGnAK51XFSwqZkdb05qqUinjZyWxFKY6h8SJxNTrC8P7SlM9U87anYWgh&#10;Q8/Eq9AbLV6vlPvaGaC4XBKDFg3jeWyoJYSVyeUUFW+CWAetC+L0jwSjLdqjYM3nDP3CVCFeC7Ix&#10;0ygIHqZL4tmsEJpJIeoXbchQXUPnz3rpk83mAFaIJBTzUTRRvhig+K9Fa9FMYxxuGa9CHa0kgsqm&#10;wQ6OI+AIOAKOgCPgCDgCjsAUQGDSsCMFJuRSO5JQiGqJwqKFreHMVtmLx7b2SugbCSaCpGBvu/bd&#10;h42B/QNXr1w9euQovhrOnD5z43oHsvf2jdpqJ796zJuPiLYZpNr+sIdxMFpYRtwJXyuSHQkWNhUo&#10;WCUMsNuTgQ6PL/ulWFmyZAlxZfEPIDUHNhZsb9TmSqMKUArI9oKfbDzLfMQsSPjJDDXMXIOTWklS&#10;mrZeYhdCNEuS3ch2IBWAtEsyN4kTHiqTRAblkZCyZYlzJzLXUDbtjVXSGUpW08xWRhYqQ+WR1gOZ&#10;iyaTJ26hwkkphsxqxO53WBaaM2vWLIVyub0e9KscAUfAEXAEbhsB0fCaVUoTLWr/gw8+YKvKxYsX&#10;VbJeK8PXwuUFJoCUaXptTQIpXO/Z5qYZjQ3NhJ/r6cGemIJRf+uveIqbWeiFxctL/Dr1UjjiSTku&#10;Y4WhJgh6o1keq4bMvINMua+WklOFS+dub3bRG8No4bmKeYVdgmBia7TXnkopAa6Cz7K6zMgeE0/T&#10;AwoRpAVsUJx+EDkBSsavcGCUg0FHHkGqaYaVKTmFnuRXX4ihERXEgYg0y6ar9OrXrFVqdJM2PqKs&#10;IbIQIsnKXAXyabYsKh/ZNNLIQ/nifijQJxJlDao7yQyRJko1rD0jnkyz0Dsp0691BBwBR8ARcAQc&#10;AUfAEagQBCaNem7objgtGKrzxv7REjfYqgdFZP+EsSO2IrLFlS2HJHABTZKuTiMtm/jYp3/x0sWO&#10;zg7IitqakqvlcscNIUzCJWGHXTgwR1VhkcmfikvKmqQSSQjBZZLGV7/lQuH5DYH43SStzfLlywm4&#10;umDBArT8cQUBnihkNsH2WC0LtcvStBJx9QTHZiylEO5SE0jJYgxKnMOQFmZoUmYzELF6zQDFrE9k&#10;HSKFglRR0uOQpEmxkzqvk4S0kYmMhJT2R04/zP4jfpAfh1/7l9Ioh4TBjSWdGYqPzuAxbOXKlYQa&#10;Wrx4sUxJfEj7jekIOAKOwHgigEJTLL7U+mLumUMeihJ2JHE6YRhWgGspBLKfT+Q3talN/6LJV/Bq&#10;lVegh5lYVZIoJsTMGMxmoDfQiZe02dVbSaXpTR1HSTRM3MJgKFtg00576eslaGVyEDcAlW2HYNEl&#10;lKAdFcMY05icMtmM6+sFL0pkIJK9xS07uuC1KAHUR3wKT5EfBbumKFlvaMGu3RXx6njRqzfFiqkE&#10;FVWwxBg6WdKkQkyGKoobxMQlEcsSf7PHnS9Zh6o3ha2SquAkUxq7nAPNuEwkcmqfh3aQjNDI6Zaw&#10;e4ZbIqCBra5Rj9BfcbuxW5bgGRwBR8ARcAQcAUfAEXAEKhaBSROVvQBBaTz5PPH5vr/52//n5JUL&#10;MxfOe2zbE9/+5gvNtfXpZNXXIm2MI/xMlFm3IBjTaDStxO387W9/e+rUKZbiJrOtD8O6qDZEdKxO&#10;V89fMP+uzXc98MADGzasx54eD9BFpS61hCvVxN7EQCrBOm1gMNtfk64+dfzEr3/xix2f7mjvu9bQ&#10;2JTFhIRYJ6mankx20ZJl27Y9+eIzT2rRqAIR1RbJ44Aii0D5Vrao7Jnqlief3PbcM08tWzxXLpZT&#10;8D0elX30OkNsASzIV199hVYI9+sEwqHTWXhDPHCXmWZE+hFpE7RdzjQvpv2Jn7GVv/LHeUFpAcis&#10;cmxUG/mQ1yUV7sq0vbFSkRj/IVMMKV+kv5C0aCUsW1wemib9COPNGkUGbl5b/cZUWkFbISHj6ieO&#10;wS2ezX7FEEddZFfp6/z58wlsSyRP7FT4KkVJgQZn9PrWS3IEHAFHYPoiwANWT1cO9ILggIf/G2+8&#10;8ctf/hKundcQz3+MJvFxqmzsEnj00UefeOIJe4brjWAvKeYn8ajsPNK/+93vPvXUU2Rja3mBQy3O&#10;8I6AO6d8qstmBgnqRXWE1cIGMwqHFb1xYj5O472lSqlRexQUzoSvHDClxPgSM0QYd722CuTUV71S&#10;ec0xNaUQzGIQRqHXuWrZsmVz584FBL6Cyf/5P/+HS5CJAPXf//73VSazgh//+MdffvklJdDYYaKy&#10;k5m6gFebKrTRHne3XEWTR/ia0zzZeCCOzehE9jEFrrGs4WqvNNfkpHZQUnMgEsQ9xOklvspPpnZI&#10;iNfRbIdLEJiKbPxQpkKp79q16//+3/97+PBhmgNKf/mXf4lRqYSkf82YNS4VZVILUxSTUEp2cWlc&#10;SL2aD8gwBWltDFAmsXAUWJHCyUB1dLpin3gaIwT0WNB41qQO5OmFf/iHf/jwww9VKbchI4THxV//&#10;9V+vX79+jCTxYh0BR8ARcAQcAUfAEXAExg2BycqOSLvKzHXHq3/63z/98Y1s75K1qx574onnnn6m&#10;PlVdxfroa46Xxw3P4BuaNYzW0syeYUdefvnlODsisW9uPkpHmauSrIjYTn7vPfc++NCDixfNHy12&#10;pA8nDgELdMb9NanqU8eO/+oXv9zx6ac3eq82NrGoG+yn7nRNT1924eKlT2zb9tKzT1UUO9Kbbnpy&#10;27ZvPPv08iXz8uwIDaKDJ43Z0/gNvvJriit9uJrBiULh7NmzrAxRECicD+dN6W8HBPuJ12b7HNGD&#10;GAtIBiNUjB2RAYe5kkBnZPyBqXI4QDehMiWhdBZiWUxLZfmpEVGlcaBw7jt+EvmBSkLy2B0nLgQB&#10;4s40VBGJcuzYBBAChkP8QLtHTSlj+BgDGi+EC5EH1YZUIZ4cAUfAEXAExg6BUuwI2y/+8R//EZ01&#10;+k3oAaZeTNLQ6fMA55W3evVq2BG2qvAakmzDsCPk+da3voWinAtVnbh59Nq8SU+cOHH8+HEU3BgU&#10;Mjns7MhAZkAY8AlFsmjR4tWrVy1cOGcYdoRX7YEDB4hOB6sB8UCxlCOnkVSNuefSpUshOTiQ/Uo8&#10;2W4DNj0gCRsgTp48CW2gdyLS3n///WvWrOGVxIv7o48+QvnLT5RMi1566SU1nFbAjuBwjErBqhQ7&#10;QrE0k1pIHPBmF5GDkFwVQgLOmoWQQG2olup3AahfRQt9/PHHsAi8shctWoQmmgILOoWvNq9GZhAj&#10;fgz7POCQsNRkRwIH2nxDNgy1+Ykel5yUTNfLa5ncilI+qM6bN49ukvNMytflsESgsXfvXkbOCy+8&#10;8IMf/IBfZXJEgfBVXMj44UDyqy1iVvhqB3QEkCqEG5a7d911lzLY/ir6nU4nISTTEs1qkI0pBIIB&#10;I5/UQu02Ixq7+2i6lVyKHfn5z3/+3nvv6baiK+k7OuKv/uqvtmzZMt0g8vY6Ao6AI+AIOAKOgCMw&#10;9RCY9OzIW//88j/88uf9tenVmzc88vhjTzz6WHWiKo3qfILYERZatvOLGbaxI6xhtCKNsyNh7VQV&#10;+S8OsVL6m5qbNmzY8Pjjj999990zmwsXuhp85S6EcPMcITHIjnrYkZPHjmM78insSM/VJtiRgYSx&#10;IwsWLYEd+bPnnq4odqQn1bj9ySexHVm+dH7YyhVsR5wdGbUHkSl9tMtSGxKHboBVfQWKfhuQQ8ek&#10;Vo9k0HbdssQ1pkE1xm01RliOuJC4r4yh8tjqt1SZcc6DPMM4r5BSxtgXETm3FPWWAtyyBM/gCDgC&#10;joAjMAwCpdgRtO1YAKB2R2u/adMmGAK029AYsAgwEOjEMR958sknUVvLFqQUO6LIVc8888y3v/1t&#10;/GtJEhTccCHoylF/o0ZHES+VN6m3J9D27BDoQdefTq1YsfLhhx7afNfmdetXFG0FUeIR7PPPP0eZ&#10;LvuGMF2MbCDEkVAmNi40YfPmzShqIQ/i5djOgF//+td79uzB7gEaAHICrTpiMFmlBAgS+AZK2Ldv&#10;H8pfLqFRkD2wI6oL25Gf/OQntAUFPXUVZUdoLBJ+8cUXZONA9hCK5kKSiSSoMr998MEHqY44ZyMZ&#10;t1wISQCY/+2//TdoDKam9913H8wNxpdcDlEEW2DlxF/ECPzZZ5/BkcD60DV0EL0jNCBvwBMooE/k&#10;k5OXO2Bq3kseDkRyQD9s376dSRGDhFZwLcjQRgrfv38/83zYkRdffBFY0Ji/++67tD3scLr33m3b&#10;ttFG2crER458dSIz1b3zzjt/+MMfYJ4gjR566KFvfvObVEd+TQx27NhBFQiJtJSvyCUc8BMkCgQJ&#10;PNOqVavAk6ErqxRPo4jAMLYj9LUmewxO+oIex37I2ZFRBN+LcgQcAUfAEXAEHAFHYKIQSP3oRz8q&#10;Wne5WvixbgCzVekcTesqu/izR46fPHsmkxhsaGlZt3790kVLe3u6cSE1UeyIdKNaEXHAwpgVGhvE&#10;WA7pJGIrzgHHYQFZncr0dlenkjOaG5MD/R3Xr/HZVF+Xqa2rb2zggl6cU2cHayJ/Up03emrqvuZ4&#10;+pawQ42AGsY06aoUzhu6rl0/ffzkiaPH+lP9hPhEr9sfdi1W9WWzTc0tLAg3r10d10frOL7Au2WN&#10;t5ch0x8cXwQd9GAilR28cOrMqcNHu6+3Z2rqli5dsmzpstYZLelkIqJGVMME0V+317xKvcpuc0Up&#10;l5hSwQwVeagFic4UzSle5DYeI/FaVEK5hQytWjdjXJ5bEhiqV1cNnzmebeRNvqUAlTpkXC5HwBFw&#10;BCYHAkxd7EmrRzo6TXT3R44cQTkuo160zJgXYH5Bk2AIFMebCRuzERl5cJ45mzmGogQ2E6C2pgTy&#10;oD2HWkBPLQadGtleABUBsYEm3YwjRdhXpXoHEkwFuweSvf39XT29N9o7Ll24eDJVVYNBoTbWSE6q&#10;oJB33n1t774vjxw9eOPGlf5BQnZn+gcI981B2NgkkeAPICTIz1XoyjnD9BLmgBc6ZyBXfvWrX+E1&#10;C5IDyeFyuEpqekSiEDghcRu0CO4EvgQigXIgWpBHtpjMY0GGY1T5aP+hHAQI5dNYVPyvvPIKWmO0&#10;+czJFYxdMwpK4HLZo5BZpBH2EORBp08eU/ojNkUVBFZR91EOVyGY/Fgi3pw5c+g4GVsIc3tfh0XB&#10;2bP4s8Xkgp9wfITAzGwBn59ohZgM8si3GI2ir41lsUZhXwImlMwZLpffLdrCSRgvJKFRDA9Fa6Pv&#10;aBp8hiKO6DwHwhk5tX6RJ08uZFRApQAXvYZgMEYIqXkOHff222/TZbA7jFLxTFYUB6wmIPA4T79D&#10;5lEaXI5GjnaB2ICPD9rJcbtWjJQ27bQHCGfoRG4EnKoxFOXkjZ5lKD788MNmKlQxLXBBHAFHwBFw&#10;BBwBR8ARcATKRuDWe5zLLnJ8L1AMZWarkYub3Hb18RVhuNq0yYhkESDFAdhXRYnUEpQFDysflm0s&#10;ilj5dHT3cKG4FhXS1HzTH/EdtpFlelD6IkqQJvpIB6nusFi/3BFwBBwBR8ARcAQcgYpFgLkWemTZ&#10;N6BZhgLBmmHdunVYYKDoRE0Pl0BwEfTdaL1phSniOeYqxRiXQTCzJhJTOH5iFkpgD6764x//+P77&#10;73PAjA7NO+p1Clf5995z31133bN82YqGhkb09YcOHdm5cxdae9TxlEA5zGaZDUK9YODyySefHj92&#10;oj+LBnzWiuUrNm++a+vWhx577DGKwlsUMqOXJzPTRUgONuJAqKC4R0LZE6CFx5sW2ny8ctEo5ESZ&#10;C/OBdbIsZuA5EI9L5BhKm3hQ2Zu1JYVIU6yposJ06YCTZEZBT9UwKyAm72FgpVgjJBleYBVBLUzU&#10;RTnQNE1xVbhsPjhWEDKSzXi1NYHq6CAwF/OEeHwWDC3hTwI9agFY8VtQKYogwlfOf/DBB6DBHJsm&#10;UwiFIyTMFmQGeAIIkFKXOAwEplFkpk+tOpEcBTsnOMNgAHNqRzxgl1UK5WhSbYwFB5QMUORBZpAh&#10;cSEFwougeX/zzTehdugvfqVz+RXZGDZ0+tNPP43PLowVABPhQZJhA8tCp6vLhFVc1Iq9ASe1YBqf&#10;ukfoJplGeXIEHAFHwBFwBBwBR8ARmOwITBrbEdvCY9vEZIRx+Mu9Bw4f7hnINre1rl67duniJYMD&#10;/dWp9ESZFkhOM7Zg0SjbkbBtMNoIr4m1rTbNCxAZWFlp0R5WepH749a2VmxGMn2ZdBVb0qLBVqbJ&#10;hEVgUSjzjmvXjxw+fPxYsB2pqWXjXiLEPEmlBwYTM1rblq9YsW7Fci2GtZHNUsHXUR/3A4NhaZer&#10;sn+AfYyHDx5ii1xfde2ypUtXLF/e1tqSUhtyqUwgRl1iL9ARcAQcAUfAEXAEKhWBUvNGyAA5vEJ3&#10;j/ssyAaZI5AfJTWKe36S1h4NNQp0UzrLdhndNJQANhBM2GBTuBxLC/TgskohgAe+mzhGNS9fUlu3&#10;bsUlFLElgp3Kho2r16yZN3ceDAs2D93dPTdutGf6smTGMkPWDFAOBH9GUX702JH6uvolSyBX1m/Y&#10;sGnjxk0b1m9Yu27dg1sfpmRU+dAPKGeRh4RGHh09Z2gLQjJ9IkgGwsAHID+Fo/3HjxZegGBHOKbh&#10;nISTQLdOk2m4Nu4gAI6h+FW2I2GaffgwlIasItDUo7IXIMxsUc3LZxfVkR/1PfFaaDKJiuBgsIrA&#10;NAeXXMKHWhAVYKEEdFL6Zc2QOW8zZM2TNbLgEkjAokAmmGsozLucTZFNcebJSR7kgTbgJ3gOpAV5&#10;YIH7oVOwGoF4ID99KpaIjf/EmEFUkEFaIKUjKDMEiYlCvFAsrdZJLqR8SC+E4Su8BUDREHkAg0Th&#10;E/kVuYQkEkUNYeSoOTItgtUgM4MHtgMJqUI4Y3JEIg/9uHLlSsYMSaFT+Aq2GDnRv4wTeo22aHMY&#10;JwFfljdW0cgtWSv19p1IudRZtpTjAJxZzUGaMrSM7uL5wLCRVzRPjoAj4Ag4Ao6AI+AIOAKTGoFJ&#10;z46cPHjkyPFjmcRA6+yZa9atXbpoCQE2JpAdEa+gKTWrFLEjrBs1mWYdqCW3ZdNuL3bbycmAdsCR&#10;p2dwIERfnDO3riY90E/UkH4MPMJ0vUxSoBQ70jeYwcg/RGUPAc6rkKtlRuuyZcudHZnU97ML7wg4&#10;Ao6AI+AIOAJSbmrqVbCrhokZlgSoO5llKQQ3B/KexGwNvTNXMRmTvQXKbinHKSeyUR4kD4ps9KRo&#10;z9Fro7mGHeESLsRWA99NXIjqH132I488ggoeUgQlODnnzCE++Vw+Z82cxWdLSyvzwc5gC9FNsWjz&#10;uYoDWA2sHGBfIEUe3PrQ008/88ijj919193r121YtGjJ3Lnz4QZQkVMgB1wl2wh05ajIpXBHWiQk&#10;whxCIhU5YVMQBpHgcqgFgoEEBUI58tdkwUL4Sov4CVJBtiwUBevDefE9XKjRhV0FDqDQ9cMZwDdQ&#10;OGHzoILQF3M5KmNgQRiOqRE55dQL1gGRKBxRKdBMlsWOxGfIVKHuA3asPbDk0IURknNku6N+QU6V&#10;A2gE7UAexYQgQgntZb4NGwEa8g/GtZwntAwBP+AeLGi8RTuXcQYWHlRKObRX1anJsCOcpzraBVCM&#10;HBncMCoYV8CFzIpFD/NE1eJ+5I5J/ApWQRTCGbIhHsLQcZyHvxH1Au8CYfPss88S+ITxw/gEQBma&#10;qO+gtRAGPoxeA1KROvIPpkXE0B1O/kAoC4FS7AjEqjg50XhiR+yOKKsKz+wIOAKOgCPgCDgCjoAj&#10;UFEITHrPWvX4OA5ejmvl8FfL4AmE2KbU8U1wYkpYIzGr5lPLP3nT0lZEJZogjoSF1oXzFy5euMBy&#10;i/N1dcE8P+85YHQal8nJgl+vbHDsFSxWgp346JTupTgCjoAj4Ag4Ao6AI1B5CIjkIHEAr4CKGRnR&#10;eKJlRuXNJypvTuK8CG01KnWmZFI6KwiEzB20SV+zJx2grcYggMRXCpE5Aops/crl2BKEHS6DVTNa&#10;Zm5Yv/nhhx/dtPFu2A6KResKKUIJ6OWhNBSve81qnHHdw9/ypSvwEcVeGi6nJEqTzNSC6QNB1DGS&#10;QFELN4DM0CT8inKfQmTSgRYehoY80BUW24NZpXS72HnwE3k0eZYPK3WalOzycCWvUOZHSB69qIII&#10;H9AV2Ig8//zzBCQHQFl1kJlPOY+lcCwk0PWDCTKAJ3QLTBJCUqz8dCkan02hTQBKQ/vMVfAN9BGt&#10;kxcvdYdNnjmg1RhwQDNAPEBmwCVwCZcjM4mKmGCLQBKxYVv+xTEgAAXCqcjqBb4HHGREwuUSTP6U&#10;hInORFP0OugTyoQB4qQcnclVGsnAlF04cGHIQr+wbIHS0FXUwj4qTHDoQc7DiECZYJiCBYndPWZc&#10;jmCgDbVDBpoJmFwFp6KcPo0fu+eNHhrx3reF3thV6iU7Ao6AI+AIOAKOgCPgCIwPApOeHQnhMiKT&#10;fFurTCw7YsshTZptx6IIEi2ktebULjmtHlkasSTWjiR+ZZ3GGZZ5Ya9cZw8Op2pqcHY8mkNCXEhE&#10;04Q0mkV7WY6AI+AIOAKOgCPgCFQkAui75TcJjbOFrGBWhnIcJ0UorNFKMw3DogJdNpYTuOHSVhUS&#10;kzTNnJhzohbXrheuJT96eaZtnIGKQL2uKCao48mW883FVGswgVpdnlYXzJ+/bt2GFctXkwF1P/px&#10;yBg+5bMLdmT58lXLlq2Y2dYWKo6u7c8murt6KY1isRXgQkRVwAxU7ajd0cvDWMCy0EA+kYpG4ZSJ&#10;JI9bNJmGIzMHaggUAr9SnX4SAyTVv9EVOrCv/AQ4EABwFVyi8BiIgWafn8R2AKzMcdR2fgITWdLA&#10;WHAhoorkUEX6HOoPipOyqhFrRbuYGINzPPqIOkXEA62mdYADi6Bw2fzKMXzDt771LQwysBqha4QG&#10;V9EQWBO1WsJQHRcCrOxFNEg0aTf7b+U0Qw2Z7EDhiFdjwCCkJFSxwgQOAwnlgAtqiquAjgycBwp4&#10;DroVP1qY4CCtagderRpE7SgcPbLJvodCEA+bFfAUcaWRqaZJSE+jhYAZNoGwgkdq+Tla5Xs5joAj&#10;4Ag4Ao6AI+AIOAITiMCkn9X1seGrLxhkYAHBQg8obT/XBMKqJUp8/53m0FpbakotK3uZvMi5M58c&#10;a5mnfYtf7t7NUvnylRth32GZPrWGbz7RRpAGiVSjPonLPrGgee2OgCPgCDgCjoAj4AiMHQLaG6Ko&#10;b1J0Wl1o4fG2hKIfewV00MzEYEfwy4SyW3m4ULQKB+imZX3CMVp75mwQBhSoLf8orNF6cwatPQmN&#10;+enTFy5evH7+/JUzZy7hFam9vbenG4dL1ZSGJGj8cahFxBEu4StzwtYZbQ31TRTFDLCzE50/E0sE&#10;CMFR4ABkJ0FmaAZ8PUk5juYd0xMSGnOOaSP6etw3mfMfpp1wKlLWi9pB5w7xAH+A5LRXmEjna9Np&#10;7ebhQgWop1hqVPxzEQYcEJuEGuWQSu6zFKUcHBQWnl8hmWgXTAk/kY2vxk7JECROwFinMDuFzIB+&#10;wAYFgSmNWmQ9I9sUDigQ/IGY7pDhCPnhOVQmxxhb/MVf/MWLL74oAxcVTjPBx+bAMriBo4LDoO8U&#10;KF7siKb0ohxs81MwvI5qZyQgITBCeJAHCekaxWaXFyZBSvlICDggwCDBZZZIGhgakUn0BWeoV2OS&#10;Nho7osYKTEqmKK0a6ETqErmCqNZlHi181B8gtrlNKzj6i26KPz1GvUYv0BFwBBwBR8ARcAQcAUdg&#10;3BCY9HFHDu3et//Qwe7+TFPbjDVr1xB3JNE/MIFxR9RztoJiiYXDBFaATKC1INf+RG2mY8nEKo4l&#10;k37iJCtPLaW6stnuru5sX4YtbS2NTQ31DdVpVrNlcyQl444kMrVh4ZdMQIukq8nGZrkVK1euWbak&#10;YIegWjTWnJNHZR+3e94rcgQcAUfAEXAEpjwCto/erHi1EwXjDOgKxb5Gb441A2p0OctiqoYVhdgO&#10;GfWiJUeXTQZsLJihcQYFOvM66AeU9eREx000chTcxI3gJFdxjP4aPTheufAfRXUo3Pn15PEzOE3F&#10;roDL4RKOHw9x6Q7sP3Dl6kXmgQgpygGdOMUi57lzl6FAcJe149PPdu7ayVXYlnzxxZdHjhyEs+FS&#10;aBtKpnwIElTk6NaRkKKYc5KZk3xFPLxaISrHyEanS5+LJl1GLRbPHJHIAFsAOYQ1ibgBzsC1UBri&#10;QR1h/4EfLbCCLlLTkJOSARatPSVwBkloO8c0mTwIidMw5KQcAOFAdhiIJIuWW845lZ+OoFgAQWAa&#10;RcfRfXQHWDGpVrRzqgNDyqQJiEqX0QRkAxkm23xCY8jARUbb2hhEsaBBi4hgT6KxiIr85OdXBWjB&#10;NIeKyMNPUBGchwth5Bi5QoE0nK6XaQj0DELSRpnRiG2iR0CDsYcM8CjwNBRCsfQmIwfhKR8wCUxC&#10;7ZyhRfQyV/HTRx99BMJ43/riiy/0K1CDBvhTBTZPWK6YQYP61zyPTfk7fdQbqCWPnhs6AE9GLz3F&#10;sRZx9CmjAisfUVyeHAFHwBFwBBwBR8ARcAQmNQKThh2xDWW23NWS49zxA5euXbtyo2v+whXr1mMs&#10;P6u+BqOIPhaAE9IxmkwjmPgPsSPB0r+vvboGo5B+FqbQIxevt2dT6XV33bNycXAXwLKN1SxLNS3G&#10;WJY3NaeqBjPtN65cvXIpmaqaPW9uU2tLZiAx2J8xzwNa3ckYpVRj2eoWKBXm90loo/5L168ePnn8&#10;xLkzfX1dLIp7me/jgBs6J5GcNXv2mtVr580MET7NMN9IkbFmR1L9fcEj90A2gQey/syJU8cPHTvU&#10;3t3ek6hdumTJiuXLZ7a2pKri9jOjakozIWPFK3UEHAFHwBFwBByBsUEAvbMmM/KMJCU7mn2CXqAE&#10;VzgKuBCMRZiDyZBX0bNRiMMNYIuAqh0FKHQI1yqEO+c5qcASzMHQcePjCD0407adO3eiPKUQFNb8&#10;is4ddTk5qQtFNnrzI0cP7tn7xe49cAZ7du3a8cknHxw89FVnV/AEpW0xbP+Xup/q+MQu5ejRQ/u+&#10;2n38xJFTp48fOAi1sJdjtLQo2VUsk0xU6ojE5eJ+FCGcxBlIHRT0OJJinkkVshSRtleqc7UXmREV&#10;nTutoIG4yULhS8MRg4bAB1AFOTkjcwf4G6qG/EDRDyywBWKDUOKLYECDDxpiRCIe6DgzYcBBv0+Z&#10;MnEAc4kHYxGfNheYj/AVTKLYeyFoB6wAbYShAXmF7oBOoEBFNUcAsqlPCc6hubFNyDlGchIF0i4y&#10;E6qdRCD39957D6sd2AgRWuBAX2tjE8QDXUxFYlBoC2JwHmqHyB+KhQ6AiAEINBAcqALmBjFoIHhq&#10;2cIo+iRKdBYwIiFOtGg7ncKARAaoDjFY1M4ZJJE1DPJAL4EkeAIjP0lOhJFlCYluBRMIEhn3kJwa&#10;ue2Hij035ACAEUgfMWboBXqEM9G9mWX4KeIOY7hoXWO9brrtBvqFjoAj4Ag4Ao6AI+AIOAJDEZj0&#10;nrVk1xy8VLHzrtI97WqeHSJzsm6pqwsehIlRiSNm/B7g1oCGsOrTYtWcYrM8O3f+XLT6bS9wIxwV&#10;Ejwk3N7IZuLOtjn+AnSsq7P9hGq/vaLG7ip37Tt22HrJjoAj4Ag4Ao7AdEMAtSZKZCW5x7HgAeIY&#10;AAQOAJ24mACZSqD0R9GPkpSrpKznp2iHSfBPJV9b8tNF+aj+mcgxo9PWfjJDIaDLVpKXKngFJoFc&#10;Ij6DWR+FkBR5TtFBpPuW/y4lBLBwF/yEDCjlZa2iT7ldku8pREVHHw+qoWtVsjS/YoxEICG8Mhsg&#10;0gUrmZEHl6jJKofMlIBgYndEP9Ai4SO3VGTTAYVADyAetiBk4KvtxC81DmX2gQ6aBLYUTndAEtjW&#10;fmCBWiBxQGlMp2m1bGIQTJNkeZqCTHrllVf+x//4H//1v/7X//7f//vf//3f//KXv8QsA8W37IGQ&#10;ipwIRhXCQW6U4gcaNpbEwVAd9UKH8KvQUPPVKPpUXQwIZKDf4UVol8YGDVEtApZswlB9Cqq0S5Qb&#10;4vErYFIdl6scjSjbOEV1Uut7Gl0E7Fmhu0ZuzYLDO0+OgCPgCDgCjoAj4Ag4ApMfgUnPjuTWLfnI&#10;eKwQBsO6oOKiEYa1St7LlXaZtbSEnWUbNmzA/J8NaOz5YtWn9TDLnr7eXMDMru6wDmSb3pXLIXxl&#10;wZpHqzKtcstKETVSBa0U6IeqaEmWzbL6KquQccis9SeARNbtnhwBR8ARcAQcAUfAEbh9BJhrWRLV&#10;YWQAB+IP0HTjkArXSaIE2ML/2WefoUPHOEC6bD7RUyvuhSgN6d/JjGpb5Ie2sDDTQ63PJSiyMSlQ&#10;wvQB6wT2npONGSBTQT4xR+CkyAAZK3AVJYjO4QBtOIliyUOZlEx+LF2w9mCTzdatWx988EHEphyq&#10;YGYockItUrLt8GqyVOo6SbFUVMBV8JNxG8pPomQaTpPVfGRDHhqCSLQLqWCVAFBokF8EjDJzjDUG&#10;frHwPQWXoNjjyjl8j1I4LVVgD6w3IDNgWXQJHUEHcZLyKZPmk5N6qVGdwiVMpH/zm9/87ne/e+ed&#10;d7DGgGZAEg0DaBWZs9AQ8MRPGp9cqK43rkhYDSMnnseoFzkpmfIpFmJDo4UhIf4G0OhB+p3my44n&#10;LFvyZAZViJ0SdceviMGvotwoR31kvAgjikS9YE5pkk2X3P7t4VeWQEDrTS277Kbw+C4+XhwBR8AR&#10;cAQcAUfAEZgaCEwaz1q2drLNYhyEMIwH9x8/dfpqe+fs+QtWr1kzb+7sWvZ4JWELbtOi4s77lfWJ&#10;tnEhIVbY8qyFwwOICPxas3EuVV2TrErNnjOXxfDa5cu0fYxlHgsn1ngIwEIoS1yQWuxCaiB6WDph&#10;aDJnDgvpObXRrj5b/+hYbhmKSi64tGTimG1oEC1Ilc30RM6Xq1js4pmLjYONTTjgXkLcEc5bflsH&#10;3nLheqe44VOLtrCiY6HeP4CEOGFgYZmsm7F82bJVK1e0NDfQ1NzqOfBMzpbcKeR+vSPgCDgCjoAj&#10;MFURMA85ZvcgwgBNOhMMNOnomtEs4+DI9NTRVowwu2ByBcHAlEzhrxVCnNkRqm1OYmSAoyQOUNaj&#10;i4cJ4Fd8H7G7nyrgKh5++OHHH38cl1YYBz/22GNbtmyB/xB7wTFelfgJGgO3PMQtYIsMn2RAx414&#10;zBgRg5IpBPNiLuFXynnggQcoQQbHHFMOJZDI8Oijjz7xxBP4a6JYJpZcKy9PtIVWwEag7herIZ27&#10;uZyS6h8NL0YVCpoCBwMnhCcu1O7kpOEKYYJgqP5l6AwgYEhIDGJsUCBUB+eRBCShFrC54QBJEBU5&#10;aSMN5Ayt5gyJnNoYRE54AqOmSs0zsaLQLhkAZ55Mu2gITYCDIdEp9AWWPeCPwMQIoUaaLI9bnOFa&#10;5MTZ17vvvovM8hJmdueUoy5AGBoOtkgub7eqV3Fl5AILlKgFGgaZOU/Xa+QIQ2pU8HkSB/zEticG&#10;GBkgS5AQj1gc0GSgAAHFLGEcUixesxg8tAV4v/Od72icABoJ8WgRghFYHjxBj2NK0CgiIQbC0ztG&#10;kMTtSKbq3T127WKtpDFpCyj5rFOMH7FZJMYGTBi9UCruyJivm8YOAi/ZEXAEHAFHwBFwBByB6YfA&#10;pGdHjuzdDTtypaNrzvyFLA/mz5tTHaJTwI5MTNwRhlBRdmSgvw92JIP3grALrAbnC/MXLNi0cfO8&#10;thnyjiVLfJamzMLD5Ds1QH52rQ30Y2hPFJN0c1MLC7aZrc2atSublrilqJH45F7HN9mRbE9NbV0w&#10;tAmuvqoQrLG5ZcnSpWuXL60odmSwtnnpUuKOLPsaOxKhPP3uVm+xI+AIOAKOgCPgCIwIgVLsCCpO&#10;NP6y00UZDZ2gSN3mnkgH8sjEjA5lt3xGccxVKMcVkoRpGJpuVOoowVGewi7wE7M4qAg4gEceeYTY&#10;4KjpYRpQkaPCJhsqdb7ySb3o8XVGthScp0ZKxmcUpaGOf/rpp9G9ohznWvJQEZlJsC8qlsvRiZNk&#10;g4KWlqo5QAbaCIHB5JCfyEwebXuPa2yFAG2ELUB4KBDaSB7IAOQxdkQxw8lMIfyE0QMNj8LFH4Oo&#10;oASoBRT3zzzzDNKSgXbJFAbKBASUjA6hFWQQAYN9jCw8KFCSFE0YXph9D7DTHQpcj26a9sJJIAnc&#10;A0JyDD4gJs9aUnMzu1ZUcznOojoFhEda+CdYJVEOSIjwsuSGhoFEsQjwZAZVOoXegV+h1fQUraBd&#10;8o0m5kmTf8BHQuKgUDv9bt1KQHWYFYSh+6gOcOQgi6voKeRXEBeK/e53v4tsZCAnzQErQxVJOEni&#10;gPMko0ZYSoCeWbrY4B/RreKZYgiUYkcgtxhpZiLGQwMaEuKKz6L4OTviw8oRcAQcAUfAEXAEHIFJ&#10;hMCk96wVeUsmWHmwkLBVQQV2QN4aI3hezvYHg/36uvqWGcHrNDNsVkQscljRsRxi2SZrD5xrBUdb&#10;2SwLVxZpLMlYXLHikpMEeT+47ZaGnWWBLwnyaCdUZENy+wXetiTDXxjQ+rpfiJDfmZExgtuLdQQc&#10;AUfAEXAEpjQC6McVMMMcEGkzuDWaCZh0oCjfUWSjjIYSYKqGbp1o2MzE0LPL7RVJPAoOnSAnYBSY&#10;sEAzoEVFRS5HUhQlV1SYI6gKeXzS7EtRJXQeOw/F8dZedRT0cs3ET5yR2MoPPaDNNNLLw2ogm4Lw&#10;yXBZNZJNvI6iI5i6lvNxd1uKbyHnYJKWFEdDs2su13wMEkJ+vZjBcpJ2kV8ME8IDgoglWeoo8opt&#10;65FNhugNVRGvq+i4Y2OQLkcNDVtAX/AVmZkPK047aHNAXebjS2XKbRpkBoQTiYk0AsOI/Mt/+S//&#10;/b//9//23/7bl156adu2bVARcBhwP3BCEDY0UBFcrI/UBXyGCXxkI1I07gggM5kX1yWDFQLVwC1B&#10;flA7zAoNJ4PYLApRsXQZDSSJziHRLg0JeVSTuzMwBDSqkO5efQG2nFTPivqyLr4lqlP6Fh+Txum+&#10;sAdFha86xwQCL9QRcAQcAUfAEXAEHIGpi8CkZ0dC0Izof62d8uuBCnW5OzgQFlesrphep6vTWMFr&#10;PUliscSeNW1bY4WcTmFokokWSJHP4q5uln+syT/99FMW3iNcUg4zbpnWhyD2/UT7DBJphaYFbUUl&#10;qQMiN8oVJZcL4wg4Ao6AI+AIOAKTDwHbFCL9poUTMBdPOsk8DWU66ni2h7N5H9U8+RXzXNG/RUKQ&#10;FPxcMScUGQL1Oo6SyGBxTThA8y6wOIZCoAoojd27dxMY/Fe/+tX777+Pip/pH+VQb/AcG1moSBsr&#10;Fbkijih2OjyELA9IuJYiJgrxxj/++GN08ZxHHooSxUI5EqZAYy51PPQJl5MNYahUHIDlVPkCRKSR&#10;4pzTUrFB/AQ/gVUEBIAmbCTqpSh+ogoaayp7qAKa+Ytf/IL2vvnmm8xmKY2mkW0Ybb7kBATqBRzM&#10;bsCHM6oXl1ls6pe3KybSZIBhojQLCAEpQutgZZhyY5khp2fMtCmQn/BqFR/BXAganAT5eNvJo6/W&#10;lqHjXr2jiDLIAA40cMeOHZ988gm9Q78gMxIiP12j5mjZwldOQpxAdVA1bZGXXRIFagiJQaHT9ZU+&#10;Ihttf++99z744AOcPjEy4yExKnC30+R7UnxdYmMfOa27SWzZZG+Xy+8IOAKOgCPgCDgCjoAjAAKT&#10;nh2RM2JzFxBmq4MhQmal9S7uq8J8OloIse4Mm7+SYd3I3FrbwVhxsWpiwcaCk2VVTW0NlwQSJZ2W&#10;vTwrHxZ4n3/+OTSJdvlZvE3bkDjyVkcLPC3sc8tgFr/DeDYYecmjm1PkTWypPrrFe2mOgCPgCDgC&#10;joAjMI0QkKo9To1I5S0vTNovIj04c0t092xbgSNB622qatko2OyEbPAEEBKKxI6JgHw9oRAXrKrR&#10;2BfIFc4wi8MS5bXXXvvpT3/6k5/8hIDhmAiTDV05BUJaEAeeDHAbTP9MXU6lIkUkJ9nYNAPf8Dd/&#10;8zf/5b/8l7/7u79DY07h+HRC4U5OrkUYNP6aN0oeZpXihMSOQBJAn8hagpILbEdkOGI7kPiVYhVh&#10;nnLIzyQW+wwmqDAKQkxcjmC0gYVJBFt83njjjVejBE1ifoooHNCGGYIW9B6GSThTNTVinAExAOlC&#10;1VQKLcEsWpHepbZWA2WCo/UCJ2VJQ6XMt7Hz4JjahTDzasWYoZlx5oyfZJdDIo/xQHILpuo0ohBD&#10;4HAMsIjHSEBOyCfOID8zfFFrEoaKEBhJxI7Q3XQ6yCASZco0hBS3tmH8UCCkCCQTPf7yyy+zNKB/&#10;lVNR2W2wDYOq/1QWAqIntd4UiahhUFYhntkRcAQcAUfAEXAEHAFHoDIRKMmOyL57aJqoZpgTAFu2&#10;6eBGX3dnFncAmb4MBvx9iUx/dSJVk84ZZIy/tLbBjZWJNq/xGdbY6RQC1tXWsjRisciiiL1v2nYU&#10;X0ay640Qi7jYqh6om9U8p7Whtb8709vRUZtK1FT1d7dfPnjx4i5M9c+dH6iurcenwUCqKptqrm8u&#10;1V8ywBcOWtrpMyyfBsLySaEpTdrxR0w19ldVJ5Lp/kQqkayuqm1I1zcl0nX9yWocGETiRZYueRXD&#10;KAqp/oon9ZoImaGbGWXIom4deu0oCuZFOQK3RECOU3xxfkugPIMj4AhMQwSY7ehNrUkOB9o6gx4Z&#10;TTTacGZH2EDEd39rt00BVkzSFFEc4wP07Io3IIZAkwFpogl9R7hs5njotWEjUFh/+OGHEB48pckW&#10;38WCZp+N/2+//TYKblT8YQrU309phOAmvjqTQPbKoIeFTiCQOBYhqMJt84qkFbfBwx9Tg507d1IX&#10;hhSEoIA5QM9OOUiLQzARGFRBXVgwmAJdFAjloLt//fXXkRODGHKSOC8DBX7lGOGRXJ6mFPADwYQq&#10;nmCpBbE5iW0EtiCIAR9gXrxQ4puxBfQJtA3xPxCYY/gAPFDhI0sVkURplErGBtFxeMECHwSgI7Aa&#10;oQlyTqUeoUPpZSbY2lfEMSe5CoSRTU7G+NTuIiPDuJxL6BTQ+P3vfw/dQuFkoBbDSu2S1Q4nAYQz&#10;yB/Mu7u7jeCRjzWaxgEIYFKD+QgHjBm6g58g2/g0NogCFVyE/BRFgYgBjQSYDDZFfdeM1Agq+Bsk&#10;BE9IFIEMLUSN5IRGMhJoGt7yo9JkI5a0fFOZ8mMmz2Y6yRnA5zGihwBnzLpoGAOjUZHQC3EEHAFH&#10;wBFwBBwBR8ARGHUESkZlH2aJMupCjKTA+MJAE1DOsLw5evCrM+cu3OjsmT1/AeEJ586eWVvNynYA&#10;VftIih31PDZv1tSZ9SprGFY4RGVnccPGskRVKjswWFtXv2TZcuIqzmxq1DZAqdq1FpUzBLmWZpqu&#10;lZj2KCXr6ppZ/rW0NjU21dc0pGETWJUzUS8RiqNgjs6aitVUCLDZ152urukfGGRGD3fD1H5Ga9vy&#10;ZctXLl44IVHZtdPN9ruxfsZhAovPgVQtMUyJyt46oyUFeDfDsY9m7BFxS7a20d5Arf/1qV/VuUo6&#10;KQbFBueoDycv0BEoioCW6AxUqWY0OHng+HZRHzCOgCPgCAgBm//EVZy8r2EsMJVA18/sC1MDbCzQ&#10;QfNQLeVclDkYqnMuZPs/GnZmJkzPFFGD+RJafpKU+4qogcKUhOEIrAY0CfmlV4VjoAQ4DwRA941p&#10;CMp95mOUDJ/x2GOPKfIcj3FkwykTVAeScxUTQiZFEBgKOkItTCxRoMNqkKAcOAMHgJBESdm6dasM&#10;F6iUKR/XciHHJF1L4jwnqR0x+FSAE2M1YFkwPYHmUZNpBXDxouEkcchR5cummSpEnGjiSoGAA/Mh&#10;wwvARB4qRdeP8YTsYMjAT2iT8XAFCURF5CnorFKjV3YbAKKQ6RSripSQBzZoy5YtFGtMEpk5lkEG&#10;APKWREj6BanEXqhM2dYgJFY4ODpTl1GLyA/ai5zAa1HZFaMetgNKQ5yEbTzSliNwppdpLC1lYHCh&#10;Zol0KNQIXto4KQdl9tYmgzoFPJEE2BWvBQFoGjk5EOuGhHQ6XBcjhPOMXoYN/ULvCDojUVxHf9tP&#10;QkFnc3tZ+XPbyhecyCp6BFKKISefe0rxGh3/28bfL3QEHAFHwBFwBBwBR2D8EZj07MjxQwdOn7vQ&#10;3tU7e+78lStXzZndVpeuwiVVpbEjxBDBhRWrFtgR9O219Q3Lli9H4LbG+vhCTgwBU2qWSayRSHJk&#10;rD1KYQmYSlcNJtncSMSSsBRuhDgZLkp5KXakr7crWpjhiIy1VAqapGVGaxBp8aJpxY7E2Y742kYm&#10;NdqeaWtyMuh4aBr/W9drnM4IyLlKnAvR4JzOmHjbHQFHwBEYioDtWeEhKU062/mhH9BEM7lCwY1m&#10;Wc6OhkGPX6Ec0ImjkUdtzeOXa5keQGagm0YvL19V0pIrZjsadhKsA9M5dOWo4BWjGx0r6m/xIqjg&#10;yY/R8LPPPgs7gokDJaNsRQMLIcEMkIkfn0jLV9T6KGcPHTqE/DAiFMVX9P4QEkiO+n7Tpk1PPvkk&#10;xIMUuwq/wYXITDlkQ7cuzobdJ3AVGKaIGqE6aeFhiSgH9b14C/Ef5FdUD36CTEILr1kiX6mIA0Si&#10;meSkOTSZzEiFkCjx4RvgRTCe4BMjD36iOZSPqBA5UujLJ9UwquQw881Hm9ebTm2RyQhnQBvoYJgw&#10;8YGu4IzsQrT3SPnhGxgJsvMABGghpIJhwvIGUUGDkC0fffQRaGjDAc0BE66ldxgk0oBzITkpnMEA&#10;JUbXYwVCsdQlCTWEGC2MLkCgEI65UDQJ1MgDDzzAheTkvDnj4hLQpgRg5MLgXLemhi6j3xkkom1w&#10;RAbBg40OXYbAyElDFObkqaeeokxZmahHhOpQKyh/PowQgaLsCAMY5GV1RKcDvtgRbgRnR0YIrGdz&#10;BBwBR8ARcAQcAUegYhGY9OzIicOBHcF2ZFZgR1bMmQU7wsZ+eIiJCTBeynYEFzjYaSSrUvjYgpCo&#10;r29YugzTkZWtDfW29VvraunlmXyzlmOZpEWUDEc4PzCY7M9mBrL9tdU1rAZbWlpT6eSgopoUS6XY&#10;kd7ezgJ2BGfIsCOrlkwvdgTM4qYhOo53Yny1KY2DLT4r9q52waY8AvJ8rWZqoe7UyJTvdG+gI+AI&#10;3B4CBRMhKZqhDdBBwyWQmEsNUzL6UB65UALkkWkIBAkPXnTZKLWhRuAMZMaH0hydKRnk6In8KKkV&#10;NA52ROHBFSadY0qAXOFaKA1ChaNpZZpHXVSEPBRFHgqhBIwGFA0elgUFvQVRpyLykwdKAP34888/&#10;D0PAu0CGIBSO3lYh4s3whVZTCAIgTzxOONSIjEuoDurCrGHgFdDOw8QgAw3EUgFKQ0HFSTQfUVHi&#10;i1sSJogHoQJlIlGpTkFNuByPWPjFeuihhzZs2ADloNmvbFaGeYWZol+WFvJvRpkAQs/SI8hGYxGb&#10;SbWMrTVPUwoz54EBcKDJIiq4nHYBL9NswIFyEKQISS8gG5SDDIgpma4kNomCuEBHQasgsE5C88i+&#10;R4JxID9XSAiYjDHajnhUzXlAg7xBSBts5DHHYlyOsY5gRAzqFcmEYIoST4JXIyGnSDWqRgD8uYFn&#10;8Nmbt0FX831WcHvPivicv8B2BF6KAUBfa1zRd/BYdKjAV4pXWvD1TuTxax0BR8ARcAQcAUfAEXAE&#10;xhqBSc+OHD+0/9TZ89c7uiN2JHjWqquuShL+vMLYkWw2BOGE/hA7wha94FlrxYrWhrDfUCsZzaTl&#10;MpiVktbDLMMU+o8zwQ9yZpAdcQPsHMd8pLGhoamxrpFdS8HlVNFUkh3pKWRHZDuyasniaWU7Asja&#10;TmjmIOoLizvCQTxpG6DyGOBD2ZSxvm+9/GmOQHzISTXDMt61IdN8VHjzHQFHoACBApWxvr733nuo&#10;xVFbo7CGnGD7P9MeOYMqCqDtwWeegEZbxhwqAXoAcgXCAFWpNN0QEujNUZtSlxxqWfgKcSqKUkBm&#10;tNvMWknPPfccSnnVwq/UQrHSyCvABtpwRedGTjlloihF7eYMrp8gV7Zt24ailtmjTBkUQRo1PSVz&#10;OQeym0EqyucASbCKgAlAt46GnfOwBfAN6PFlgYHOF+FhEeQfjGIpCnU8E1dkUFFUBy0BzyE3XKKO&#10;EIxjfgJeOAbgolguB+oHH3yQwCrYT4BYPNCI3miltMmIKnDsQLwFZhwcqLFIhTGK2BGd4RK9Fjmg&#10;U2iReBEU3Jh0KDo60mKcoVgy6g7Ee+SRR0CGEjhPLfQUkitECswEVjuwPvxKHjgkOgixbb8CCFCj&#10;bL5pOOjRUyKTKB+05ZdMViNCSe3iU0NCBSKPutgiwHOgkSCaikFLd2/fvv3pp5+WAY0NHh0Pg6c/&#10;JW6JgDAsYEegCeGrrLs5AHnuCJkrOTtyS1Q9gyPgCDgCjoAj4Ag4ApWMwKRnR44e2HfyzDnYkdlz&#10;5+Goat6cmfXV6Sg8RYXFHRnoC5QNO74jN1Y1sCNLl8JGzKiv1eoobpSgPWh8ai3HckiLqLDY6+sP&#10;ivkQLySo56uq07UN9bjELmUpU4od6enpqK75umet1tZly5avXjq92BFxUXGUhDxQK8mUx5LdzLYW&#10;8iVoJT/gpqpsRtFp+IneM83RVG21t8sRcAQcgXIRiE+u9MDkDMQDqm201Tg7wpoB/TWTgWHMF6S+&#10;R/POxn9UouRHJarLicSOylsTBs3l4DYwPiAD50liGhQXBPU3VUOoYOQBVYAiHqrANOwIgIo8RJiL&#10;iAdyUg6/ymIDhTi1w3NQu1T599xzD5cTGp0D/INxuXToyGkTSypFuY8qn3JgMqAEKARhKASnQPfe&#10;ey9iwI6oZGqhRYhHfrEXmiBxzEkcSSE2cHEeIeW6imNKo4EkrqIEaqFwTopaoAlATTgQqoPAoBCy&#10;yRBHSTPeYd5f8qxFTptuyahaRBQJ+UFAUVvIFmdTZHWNGHILhjCKmEKZ/CRKDOjQccMJEbIFrohy&#10;QAncaDWw0IOUL39iQpjWkV8e1eRezPYr6HVMIrP2OVEOPUXV1AK2tB1h9JMazuUgKTARhl4GJUqG&#10;i9KwUVEyFlGwEzLQ7ww8BDOHWqJYjMkrmPyXe9dM8/xF2RH80WHBo/7VZhRGCMOAseHsyDQfMN58&#10;R8ARcAQcAUfAEZgCCIRVYlnNmKgJty3DtLFOzAH7v157+ecfffbFyfNX19993zeee+6u9WtaGqoT&#10;g5lEVV1Z7RqtzLbViAJZROHW+ZVXXmHbXX+2k0B+LOgS6eqeTH/zjLZHHnti+1NPLZ/dprWNdhea&#10;KwY2nXEGI/o//elP7FdS80Mo5t5EVTpF4JF0bU3r7FlrNq5nkbR67RoWskWbUNBfOBZ46623kOr6&#10;tfP1DY19mf4sIVpSNb3Z/iXLVjz55PbnH39Y8TwpzdoyDrYRWs3amvaDDz747W9/yzokU9Py2KOP&#10;PvXkE8uXLqpOJViRyHKDBfVodRnlsEdPezO1WuYMax5ZhwQqKtp+qGOGHB3BYpVeUxreWfkoCulF&#10;OQJxBHhEsAeWccsNKyXaMKo9h84RcAQcgemJgDzhxB+PnOGlL59UvOtH8uRUZuXkmG0rMhGQdyzN&#10;l2SmwE9GTmhqJ3dYmBHoElEsPLFls0IeWRKYXltXaUbEJSRmJjAN2HbgbQmbFSYeFIL2HKKCopRH&#10;s+KCcoxooUwEwBsVlyveOAKjtUd49PWSH4MYDihQDqY056FApj1cK1IBsc3cIY6qzGL4CdMTZm60&#10;V+6hoBkoH24Abua2J0vmt8oGsOgE5KE51CjGSPyWmA/rKZpgTAxCyvwC8RRthS6Au2KKTusQFSFl&#10;56FsNIGGw0/whjUSgmuRh7rEAAk6CSNkLClwCFFntAtHHBIVDb0NuZyT8cu5ltq5luGE2GRAJGSG&#10;a5HNivW7XLpNz1t7jFptSx5beHLLY//0xz/+8e2335Y1GD+BPDfgD3/4Q7mzM65LUo3DummMmu/F&#10;OgKOgCPgCDgCjoAjMD0RmPTsyB9//U+wI6cuXNsAO/KN5+/esKa5Pl2B7MjgQHc225+sSg+m0j19&#10;2SbYkUcff/Kpp1bMmakNenLfpNUjE3GWfKzTWLO9/PLLRLaUZ60Q4JEstTWDVcnegWyqrnbl2tUP&#10;P/7YXffcvXrW7KIjuBQ7cu3quYbGRoILZkIA+5q+7ACevrY9uf2bjz8yrdgRlrWsP1lzsuJF9cBi&#10;XvvvWE5L46BkBAlLVha3LHHZxMe6mj7Scje+EXJ6Pkq81eOMAN7P33jjDQgS1FjseGUzKaNxnGXw&#10;6hwBR8ARqHAEhrIj8V0s0mOi6yRbUc21WifvhZqhoa02QxPmZjrJ7grt/ZexgmZ04ksK7FPjcMmC&#10;QXk4H6c3qEXzirAtJqJV4tM5zihqhcgAs4kRKyD6h8tFsXCsDe9k48ICJb7UuBLYwmBoImpeoQoQ&#10;i3+1Y2ZHkmeY8UAVFCu3VyPfa6UOkomk8KciXU6llAlnoEoNNI6FrXqKY8gG+A+1ywx95MAW8iMu&#10;Mxn4KihMP05FXFWU4JFsyGO1K3C3ESoKXiKR+Al5ZHxAR3AtJ1WXfuWgYBySU0FQKDAuG8dUWlQk&#10;V83fyUOpFDsCNfLmm29qHxUdJ6ugv/7rv4YjcXbkTgD3ax0BR8ARcAQcAUfAEagEBFL/+T//Z7MI&#10;HsnBRAltBvUIYKsvZqjXL188dfbchcvXZsychXH8wvlza9IsmQYmyrOW9rhpsconxh/79+8PsS67&#10;O6LlVi2rq2z/IHb+i5cuJfDIwtkzBWl8xx8LJygKJt+sx1jfcsDeQ6iRsKktHVpGJPZUFRxQX/Xg&#10;IFvd5rXMGGiswZI/kawaIAYJ2yQjvPq6e4Ivr1icQNaBuJDGz3J1qrY/m+jq7k1Vp4lfkqganDm7&#10;df2GNetXro4PA+vuka9jb2+ESN1gy2xoIZw7s8+xv6o2uKdYsmTO7DY6lnaxZYtFJA7Kbq+igquS&#10;icyZ40dfeeUPH3z44aUrV0+ePb//8FGG05GD+9E7AxQJR8N88hXLm+PnLp+5cOn0uYsHjxzbsevL&#10;fQcP92UTM2bOrmmqh1TB6oQ/xh90Sn8mW5Ws6osUH1apBgZfxcHEUeUnLeYLNqCVaqY4G9E28btD&#10;dA6jReoDrdIlg9Q3RQvUVQUiDc2pPZKmLxiaQYUUPS/lS/z+VaVFzxcdb9JPGVMVz0PThG2BaoaT&#10;t2xUXFrp0YbWLo2GzseBKtXeAjWWWjoU5FKdaCJJWTZUnmzXtaOHDr7//nuXr1zJZAfmzF94/5YH&#10;YDrDwy9KI+lNstmAjIMgkIvWy30q/FV+vFFF+90kL+g17Vw29CxbKfzRLkn7oFo0CG1g66Rc/HPg&#10;G2mL9oWfdASmJwJDX6kFT1TNvkq9HAWaNNo6jrMddlIafz1/9CaSQ87haQBymkmKarGnnMljxEa8&#10;+3ShGmLPamsXhRh/o2Nz5TSUvdBV8QaqIuq1bR9DETNh7KdhSCDLbIKVNaVUBxWtiErjjE68Ewsg&#10;MsrBWBakknuugvvCuBPBYp1e6s1iAyzeZXHSwo4lkgRQyXHY9evQcajzKiQuW/y4oAllwTs9HwvD&#10;tDp+Hykb0xW6gDg3LEzENeokgweXbvKMN7RA7wUfWo6AI+AIOAKOgCPgCEwiBEbTPdGENBtdeX/Q&#10;kgW9Kf/zXyRGcRXt+Et4U3vIzDkEi5dw/HdrTTQTa7YmsTEcr8e4teVYuj9bULGsYpqO4T92D2ga&#10;9VMykewfFAiJ6mg/WjyZPCgm8+fDXsJSSt5xQ0yLjQJdKg0MLrSCVuLmQI2vbEdFPMYMmla8KGA4&#10;f/XKFcU+NUU86x+p76Uy7ursuH716uVLFy9funT58qWTJ47v2vnZm2++ceLMieud10PP5jsoXVNN&#10;e1hQSQuscm4pMI0lGx1NkusP7T+VAPGekr5gaIHSy+B1QWBaqFiObSfj0Ku0Vtcl2mqKPlrexiyu&#10;rAYeS3QzrLllcyyDVEWmP7rleTVZG/RscBYMknjtNE37ZAtEKqriH0bsuApGaKvjOJA6Pq7TH775&#10;aoJ2hgreOMgF1xbVoEkAStAeXvpC3RFhkvP5FoQLIob7P/8MyFEjVHHL+3qopky9XAoHQJbPdNPv&#10;mJZneDQ0upBUA9vIm4IOKlUvG2/VubRdlzOWkASvIzZEycCZ23beMvLB7DkdAUfAEXAEHAFHYFoh&#10;oOkcTY4vVeQVzZMj4Ag4Ao6AI+AIOAKOwGRHYNKzI0F72h8mrAQqj3SZaA0HEv3lBVMZo140KoKD&#10;aDIdjApyKVQZFIOlqpZGFWMR/DUTyJG4f+xOsgKlGScDxiWYWWCeEnxJd3eqNFPEo+MsKN8Uvih9&#10;UadKgMgGIeh/J3CjU4HiWyrfSKPK5r6vb6bj1LCuG8rtzVRVQDLT19fe0SEH1rhZwFURiSCiOrDj&#10;Rx96cPPG9QvmzWmsrx3MZq5fvXLsyKHdn+/66qt9eOhS1QxIHaAajyvER8LroNu1JGLD9MXG08RZ&#10;FumpQyd+3WhDTsDRRGNEggZZl4yEniGbdoyij4aQE+sgVqOAm7mT0SLWYaju3s5rhGvHa7wiHUul&#10;Hr+c0qQ3F4UgVkk5h94CI8FBlJjGISUIhAKGQz+VSmrCMJ0u+ckQ3ysqBJT4VYOBYWChbhSgNZcN&#10;9iUiYCJLigTUsAlsrMMIabl458ZbVICDHi9GnsmryTAgQLDJ3ER9oT4VxVLgXEUtsqKK1it6WH2h&#10;nmWIsiNYpelekHjlPgQ8vyPgCDgCjoAj4Ag4AqUQsP06NgVl5mW71hw3R8ARcAQcAUfAEXAEHIFJ&#10;jcCkZ0dQqbFfX/vlc2bmySq+T1SvxLWxcUVnjgkZzIXujHSFRVS3JjbXShWLknrx4sWrVq2S+Yg2&#10;pJOkamRqju0IzrL27/8Kv0/tXe2UABJht3sxishEQumLRl1SRfrToI2dONhyznAMPbTbNE0IoAwl&#10;IdsYGQShVEVZi4oakqS5pXnVylVQIi+WSP+/f/GX3/+z7z3z9Pa7Nm+cN3d2dSrZ19PV2X794MFD&#10;mJ7IdsS09iybho5DllKojEcyPuNjSTp0qdqL0hL0OKCRtH6T6plPBQ4Vg1LU1kSS2IWykxgqnswg&#10;ZNQS3yunEaWf5BG7aLJiNYBlEUJDSp0vKERMj7xsm94/DrVsU4xCKBWntBQrM1Rme6QY/0SeONOA&#10;PHADI+lH4SP7DwPK+Jt4CXHx1NFxhqagLgZbMJjLO5mC3+RrAT4FX4dKe5MujY5EWcUHwFAcdEuK&#10;PIOZGGZQUZ0oJSN7CpuQr3RoMwvqlR0V5cSZJBsP8WKL3h0j6SbP4wg4Ao6AI+AIOAKOQFEEZDui&#10;uas26Gh253A5Ao6AI+AIOAKOgCPgCEwBBKqkCxuaJk/bQpCNSBEc/Pakq6OwCqNqW3DbUJjmEd1f&#10;8GDDZDqyHcnvmi+MkRCvKO7xBkXkggUL8K+FHYmCSchrv6wK2CmPXn7Hjs/27NlDdPFMti8VhR2R&#10;k7G4rtD2pEvJqyk+eSKnZNKJTxirpLZLLYt46J2l+sQbU319AxYMVUn2xd92V5S+kD336JUjoND5&#10;zp49BzOdB7duJdbiiigtX050mBV81Znly5bcvWnDow9uefzhBzmYP3tmcrAfZ1sHDx4kMMnV61ep&#10;iVGo+tjwj1bXwiGogQXa5wLJ5M+KT9uPxgHGH8omlfFQb0iiyuS6Sn6rtWYzNTeFME4othQQtpef&#10;DHEjDJli0B2cpBaZMhS49lbtBTYQBRWZMKb11ugtdb6AeDDt+dDma1QPtWAQXWS2FOUOnQIvWKI3&#10;goVGlABWfpxKFWusj8ChNN346h0zdLDbU4yRWiGIVLL6UWtyjR86kfs9cCfBVV9gRCKXgrjWCov2&#10;oeRZvLSh0gp/s4mRnPHVfgEODKQCqMk/jPmIxlWwzcpkkJxEz3JHMKRlVqJxpcETH1cF9XJvykZE&#10;3a3xrDuLAlWmWaiYr/xyO93zOwKOgCPgCDgCjoAj4Ag4Ao6AI+AIOAKOgCPgCEwrBCY9OxKzHQke&#10;klBDVk7/SR+qFO00CtFGcsrxwEwMZztiW5NkJtLa2go7goJ+5syZaAmlwZRak0/0tocOHSICPMHD&#10;b7TLfAQcivgUukmQoIeNbG74v4AsmUAApWaVIlXRBdCHQg4pYEY+qMxoCohOOmzq7+nBMIFyqWv2&#10;nNnz5rYZr6DKjNLo7WyvSSXnzZ+L263t2x6/95672lqaurs6iNwOQXLq5Cncupl8KLlpkWw4pO8G&#10;cFo0NAqoXaIt+Xxa+AQOisYLkVY6roWXZlwKd+maTfmuoTiUVimAUnpq+T6iUksMOTl0sgLzDF8o&#10;QJUWpW2sfK612k1IyVnqfFw2QEMGi6oab5cRTlKOW6JYGVcNRWkYHEqZzmgoyiWUeB1Zq5Qai8oT&#10;F0aQxuFSBvWjGdMYjOoy80Nl44exIWMgHnbBAC3GtgW+JJ+GJ+GK9otOql2lcJBNUrwWwTvMPSkW&#10;VuYmJI0lmiDTE/ORpRJK1atfBTufuimwi+KAQuT/jZ9umwwbRn7/yRFwBBwBR8ARcASmOQKarzID&#10;0fzqlvPAaQ6XN98RcAQcAUfAEXAEHIHJhcCkZ0fCtmp874eoxFHs62JOgcazS+IqUU2gpUeOzoe4&#10;IznXNTldX0lbDdtFLmYFZSLBMCBIMCKZMWMGE3RtJzcSpbOz49KlS+fOnSP6RV82OHSKRzIXAiZP&#10;4EhChJZ83JGbQo4nVIV1ibnhLE2T7QhfUUaj+qyrC9QCnZy7Zth4D2W1gQgbqJnZeR/wDGxTLtR5&#10;vB8p0BT6tXW1yQRiDCSSA2vXr71708YF8+emEoOQK4B/7vw57bsn2seVy5dxe6QQ1pyB78GyB/uS&#10;CxcuDGPDQU7IIYwDLl68eP36dbbY06E4T+OYvfZDXVrlh9bNRsMqkRMAKYQL2WKv7flSRpcCRwyZ&#10;+X2iEG3JJ54NbYm7zJJNhi0RZdwgt1fDxHuI40lO2Q0IWBMpfl6gUfiNGzfADWgLQLMFqga2Vq3I&#10;Zo6/xPTk/U7ddBemBe0wOMSJMS5HVMCP5wcQ9c4wnsQkFX0HbYbjO2hL+p2v1nArUA0xz2kChIbQ&#10;cVSkwcDllGNiBAMy0SN5L4Lh4RLalaNbEMzirxTwfAUNV+1mgcGBRlSc/dItGcfB8pMN5IexoZHV&#10;kVUq4pN20RaSguLIoER+4UrVC+BmToQkfGVkciEjPM7NyMRneLamrOeDZ3YEHAFHwBFwBBwBR8Ai&#10;4Rk7IlNgR8YRcAQcAUfAEXAEHAFHYAogkPpP/+k/FW3GLbeZj3/jbau1HQSbia92Hztx+sqNjjnz&#10;Fq5ds3b+nFnV7GzuzyRSJZ3ejKnkplsEQJl0kNBUEkU4+qkKzTqBG2rr6nHYtGrV6ramhqLyoOaz&#10;PdrazS0dtBSsaBX5qj7KMQqpJNvaZ7a2zZ83v23GDJwfKSR7XPtMTjStR44cQUffn8mm0qngx6oq&#10;SeQWRJ05e9a69etXLFoiJmAoPTCmuEkjTGKlgd4cL2HghsCNbbM3b9q4fMkC9L7ZTLYm8pyGIj9Z&#10;VRhw/nbFG+hq79i3f//pM2fT1TWtM2ctXrJ05YplBaXbpvVkVTD/6enoQCUMuO3Xrp04duzMmdOD&#10;9cHCZcniJatXrapJVZ8/d+7qlSvhqlSIAYOKH8z37dsH+JBYfMVJWgHI0mKTjTz79+/HEohAMujE&#10;SSjH29raZPxRYMARX5jRiaJSSL/4xS8++OCDzz77jKLQzku3ThUtLS2l7ncKZ2ghHpkB/ysCze/b&#10;9+WXX546dYphIzKjwAMSBSpANy2Svhs5i5YvGxp+YtxKJy63SGaLMPQ8xZ49exY0SLAjXIJ+HNsp&#10;K1+I6fO9997Ddmfv3r2MHHk5O3/+PG2RPOq+kTzTANnMPjjmzgUTknEq6OUPRwnZOF6yZEnR9iI8&#10;MiMJGNIFyEN+ziCDIpnTj/EbXGyTFSXPUeR85513vogSNdILnFG2mtr0mZOnvti9u6Ozq6auftmK&#10;lXfdfQ8/1aQCwhbjJNzfkQ3NMHeH/FzRg8hsY6wUDq+99tquXbsYV3zSLoYKrA9EBdxt0Sqsf6mC&#10;gbR79+6PP/74ww8/3LFjBwOMy7mWxiIhJKgcZxXFn4Et4xuaBhSU8GaU6GJKlvmI6FUZkdzu08Cv&#10;cwQcAUfAEXAEHAFH4CYC2j/EjI7pKAfMMbTWY4Z5//33x+elcdQKllEOqCPgCDgCjoAj4Ag4Ao5A&#10;JSMQ/P5Le6hpnE3mSu04nsDZnnbrmOZLW91/+uP/9frb73cPVC1cuurf/f//3fxZrTNqU8n+nkSq&#10;cUJw14xZn6gy/xAlNICJwZ6Gxqb/j73/fJLkSNM8QeckOOecJ+fITCRDgnMUQVV191TP9MquzD8x&#10;pHruw35YWZGVO5HbO9kPczItvdPTrCiAAudIiuQ0MoNzzsM5uZ/a62HpiAgPpEdGclUEPC0szNRU&#10;H33VXPV9XhIIhoORqN3lycjKeebAwZ/9/N2yLBVsZ2VZhrOoO1Ejfv/992gYUU1SJ5puCufRbAZj&#10;IXJmVFZWNze37tn9TFtbI3UG/Ja4DfcLWyQUyXA7iMLTfv3qH3/3W/TeiyHUrDZ/MGxzupxubyAc&#10;bWxuff2NN47s2p6stzXdUx4kmCidUe6jF0ZPmlfZ+O7Pf75752b0u06bBa1nPKZCjVmwmt+QEg30&#10;9/T+/X//hyvXb4ZjlrZNW/76b/6n+roqewr3FMRPkiXgisHzUVt//PHHqHoXw9bS0uJXXnzhjdde&#10;iUfD33z1RU9nR3Z2Zkl9S2FhwfT0zOnTpzs6O5RG3G5Hn3vkxeePHj5SV1Vtt1gddCtuGerqnp6Y&#10;ev/kl4ODQwsL87AtPAsiAW8jPIeIt4Xn0NYtW5qbm4uKiuy2REwnRyRuiUZIdUKTrt288dV333QY&#10;m7fQfIJCI5YR+mKU1OzfUGE3bdm0qa2tqrwS+OamZ/BDYtL7ZmcjditEyIULF1Diiy2/vBmiNoPM&#10;c7uKi5Guytq6Om6vq62f80WyPQ6nNWoJLp45c/rE2Qu+qK2konbv1uZt27bRRyRWXApE4R4KR100&#10;ORYa6un+4qtvLt7oyC2r3bZ7/+6trRXFOfZ4tKf96okTJwbHpjLySgpKKxpqqm533EbOF+YXaD/K&#10;ceR065atv/zZ23TfdFZA4U6zUdPjX8K4wCiIP4e4HHFjfWszBEZbW1ttTa0EnsJrinmU6XKnEh9x&#10;XZLoZ8y1zz77DFpi2+6duG1BNDB3Ll26NDk1RRA/FdYpL+fF48efO3Is25MBccY4zo9P9HX3Xu3t&#10;gKqBFEFWmVA0jNrUWGRlVFRUNDe3MI61dbVZGeop3BYJBEFJ+iWbcGY6zAodR1qogU24JHdpamra&#10;tWtXy5btX3755ckTJ6HQ+Otzzz336quvFhXlOSyh8bGxD/780Zfffhez2BqaW48cO35w/97V3zLq&#10;yaGZ8YmTZ86ePntu0R/ctHXb4aPPIf8YQ0qQK9oPOQRbJnwGsNAkJZbxuHAShmuX58CRQ1u3bSsu&#10;LDYQVslQHHZlUBkIBhg4WJAvPv8cToX8IB6vh54OjQw77A7Er7CoMCszK78gf9OmzYh3dlYBVA6E&#10;rd0aJ3LY/PTkV198/tmnn0xH4q+8/PLWrVtxojn3/bnRsVG4YsbaHrMwvgcOHDh06JAMmcjbhrwb&#10;dCUaAY2ARkAjoBHQCDxVCCzzyZYYAJT//tt/+fijj8KBIAFGY+GIw2qrr6n9m3/3N/WbWlbF5yHu&#10;l5+q8XrUOhtkEyi2X1ZlmTQ2Pjo4NMQ+vSgnj1WrZBIlMKx4S7NP4WKJXSzrfzEmU77vakuhTND8&#10;Ab+q0OFgJ+h2urnO3OlwizzrUQNBt0cjoBHQCGgENAKPIwIJ35GV7Eiqzjz01V4yf8PC4ub1yz39&#10;A+G4LSs3f+/ePVket8eJrjVktafUft7vcTJ5JtSs4jtixISJOF0uQoBFonFl/+90VVZVoRDMdq++&#10;plm2OjcDzrCu4k+SkVi8SSRPsieTvOVGlgubIy+voKioAlIEPaPNabWr3CJGkgKLZWJ05ObN6+hP&#10;LcTlYX1PSB8nrg4uApMVFBaitK0tL022spdmPOBBRzuPHhaHCVrizMhFnV9eVkpGe4fRBQ4USbJR&#10;CeStsZnJqQuXLs/MzGKDX1pWvnXr9py8HKd0e0XhwcCOFpu2MSiov2kqqnl/OJqdndXY0FBVUT4x&#10;Pnbm1Mlr165OjI/3jYx2d/e0t9+83dFBoCvROPPZ1NqCgjw3MycaCU9PTF4+fx5l99kzZ8bnZ6em&#10;p1BAq7Ba8/PEt1JRv2A7DA5sdmY2GAwhSHAzKJdZN9vjVhw6FmbnLly6ePr7s8rNYnR0eGR4fnpG&#10;XAGUhjoQQJ0twYuGxghR5S/Ix2cpE7cLquICp9P1xddfir+OGOPzdOg3mgEDYGQjh4kM4/IxOzuj&#10;smkvLlRW1+KmAKsT9C1cvXrl4qWrY5MzEYt1c3NDaakSIdNZJOFNxYDFoiHf4kB/77nzF6/caJ/1&#10;BXHwamtqyMnMtEXDPV23L1++0tndOz41OzU710kanfZbeAnQBiR8fmEeKS4sLGysr5VgZZyHPIDO&#10;gavAz0acS2RSCL1Bl+lC70D/2OiYb9GHb0Zefh6gKbrCjiilLBK2jkfQchgOdPqM79ziIrwRhM31&#10;GzdQ0C+qZ4V8ft/45ERVZVVTfUOWNyMU8Pd2dp0+febkqZPXb7dzPU2SSF+0R/wzFv0qp/rExPj8&#10;/ByzD4cjZrRwfbK9YWrzUKgRPnF/Ec8V7jXummBcJCv73KKPC/oH+pEWmgr9s2nTJrfLaYuH6fWN&#10;m+2d3d3hSCw7N7eyqrq+ribVzikW9MHGXb167crVa+MTk5nZORUVlYXFpZZISJLl0GaIva+//hoK&#10;CkjxQ+KMgExTJbk6BcIE00qmAN0x0j+pPWHcEhsZGT5z9uz7771Hj2g5TIlfuQSNUDnkhs+IHqa6&#10;Q50G2+HxZHk9GS6nVbnSxGLzc7PIAT31RfC2cY5PTFy7ehW/KhVWa3GRu9BTwBuRkKmqqortpQj8&#10;A35f3e8vFF2/RkAjoBHQCGgENAIPDIFlqwgxzrt07WpnRwexnO0s2WIYcNiU78iuXXlFd3yak1uo&#10;lyIPbLwerQdZbWqXYbXNzM6cv8jm7qvz586xeO68pRzc2dewveVXdi7suThgI4MpGBZIZ8+eZanM&#10;J67/33777fX2m2xAzl84f+nixctXrrD7aL9JYIGbuVkq5R6Lben1MtvWRwsK3RqNgEZAI6AR0Ag8&#10;Vgg89uzI7VvXu/sGsPrPzMnFwTnD485wOaLhgN2RMsXC/R6gVdkRqzXqchrsCMlC7Iodqag02BHP&#10;6hHAlqn5zDox4WdVxF8lnJHYpKuYM1kZBJ6an1/0+QPkzlBW3Z5ctUJDhW1kg0dXycHM1GQXavqp&#10;SRXkC3YkBlXj5CccieblFzQ2NdVVlD1S7IjNndnW1lpWWkonsMORvAoGM5IyZUua4xudHBu/dPny&#10;3MIi4c4Ki0s2bd6CRw6ONqsWiQIkNj7o4lnmQkigq41abBXl5Tu2ba2vr5uZnrpw/lxXVycK3Fl/&#10;aGyMEE+TaJOxmif6mbrZ4YBHaWlqzvRmcE1Hx+2zZ85euHB+YHBwfHYa5wanQ/1HgvbcvDz4PhTH&#10;dBpdeW9f78z0NJQGRvfkblcxk2BHLHE0yB998vGp06cnp6dQxiMVpYVF9AJ/EclSI8lIVI6HYIC/&#10;5mRlFxcXuZ0uqCZU1P29ve9/9GeVVX5ggCslgTaW+NRgx+MD2Y2qtBOIzezcHDpvulBd05jhwZkn&#10;Tpp6+IkLl65Ozy063N49O7auyo5ATqisGJHQ6PDwtevXu3oHYjZXbn7hvt078nO82PqPDvaz6u8f&#10;HJ5bDPgC4eHBARBD7FUqdq+HLDkutwuvkT27dtAw1OjsK9g/sKmAoIIzkDTd7FS5hi5LjCZqIKkF&#10;+ne6DuZwQvl5KtBWJKaM/taQE+X64HDwFAgYNi04M83Mzw0PDYMPEcS83oySkuK8vDyS0ORk5+ze&#10;uXPLps2kAbl9i3FUBaZhcGRY/HW4jAKvI6nUw/EYIwjdMmYk0mB+ZmVl4zyBu5l4PEBCEDBKudEM&#10;DtJ+KqE7cq8IHp2l79Nz87Avi8TV8vvo+PZt29ta28gEH48GZ+dm22/d7urpgYjLzcuvrqlpbKhP&#10;xY5wA3HYbt5i8Duoq6y8ogXXoooSUs/TGF4ydP+rr74CZ7gZYEH+QZEh5pPGSAQwZGN4dIRIYIxX&#10;RmZGXm4e99IMdn3vf/AB20L4DNisIG498bhBZjSWFhdn4h1ltYaDIVjAeQRrdm5ifMJqd5GvPT8v&#10;B7GGkeNPXZ0djELc4YQhw1GGXSXTgUoomNFlerz19fWQQ3jkgA/Se5ch1NJ8S+jLNQIaAY2ARkAj&#10;oBF4KhBYlR25eOUy6mxWJiqtI+nubPbC/AI2njkFq0eU1ezIUyErKzoZtbAxU3vIoeGhkydPnDh5&#10;Av/pQDA42NfPJoJjlrKsubFIwz2dT5bKmNmxsGc7o/JXjo6y/ueywZGhgUH2hYkyzM5haHhwaJD9&#10;C/sCM56bWPEpX+o1g+g+nWOhe60R0AhoBDQCGoG0EHjs2ZGujhvdff3BqCUzK3fX7t2ZHid+p5FQ&#10;wOFMGUsmLYDWcfHq7IiFjBqKHcHRA3bE7nBWVla1bmrL9a7u42KGtDJr40BlYjaKuI+gcER9ya+o&#10;R6MW/LwjwQDBhQIERopGUO863S6Pnac6bUbS+qjDbluYm+3p7kYfGgiH0HrTHiq1WO3BUDg7J6+h&#10;vqGhuvKRYkcsrgyM4vEdQbXuwhZHjceGsiPhALrvq9dvzM0vkGkdQmLTli1FhXlAvOrQyxDIn1ix&#10;ordlsasySVgdtbU1u3ftrK4s9y0sQFdMjo8rEsXlRgVcWFi0ZcvmHTt2NDY21lTXwKDUVtY01tfj&#10;KH2rvf38hQuYBU1OTWblZLsyvK2trYRO2r5t246dO3ds3048K5TAubl52Nar9OzwExZLdlY2K2Mc&#10;D4jmhM7+zNkz586dJ1qRy+2uq6/bsmXr8SNHqYfwTZjVU4OkG0F3HLNZUENneLw1VdVkqQkFQ92d&#10;XZgsXWu/idqdrnHxli1baOrOnTtpRkV1VWVFJU8HD9g4XAVUACinMye3kHBdWRnueDjAmv5WRzdi&#10;XVhStnNL26rsCE+H3yIh0OTkeJfhIJKdX1xT37ippTEvJ5ON5szkOBuDiSkcUPAYcodDgabGJlqy&#10;afMm9P5ET6qro19b2lqaGAL2D5AQ+DTAECD8RAzbu3cv/SXy0ubNm4k9xfW4rqMxj1kt9HFmhuQW&#10;EWgIpVLH3gp/mzXZNeaazAJl7dXZCW5Wu41wUTyLXEEHDx4klBPeGmrEd+x8Zu8+2CYcdjD1wvCL&#10;DPLReKyouJgIY2ybaRUFPNHg0wWcOfAWUUnOcSUxkq7TKqJLZbg9THlkiX6RQwUoIHhoPwIjA9HS&#10;0kI91MBlCB4x8ZjUcCfwRpArW7ZuYfLiOOFyxODAOjo7e/sG8LHKLyysratvqK9L6XVvi+PS0tPL&#10;pm0wFrcQOW3zlq3FRQVwI9Ah8E9k+KAxvHDYjIEefac9dAfRQlQ4o8KmhULsBUEYZ6ZCMvdUVTLa&#10;xJGDK/ryq69GhkfIsQKH0dzUhDQiWIcPHWpubKyrqYVQLCoszIb7Icrfom+SlDyLgZzs7JKiYjIM&#10;8coK+BZ7e3ogSFzZufRrfm6ev27fvuPZZ58FExUwraqaEQclCaslASF1ZK11fG3pWzQCGgGNgEZA&#10;I6ARUOvVpDxwsrSgXLhyGd8R3GThRQx3dnthAb4ju7Pz81YFTbMjT6csBcMQFcqEbmJygu1Rd08P&#10;e3MMvfD5YFcoC1TJZCMRwtlicCB7fD7NSG4LRkAtFSXCiK0Nv0I4ARISYmTH8psi2zozJJdmR55O&#10;edO91ghoBDQCGoENROCxZ0c6O292dvcFIjFvVg4Ozpked6bHFY0EH0V2hMhaRCiCkDCcR8orq4iG&#10;k5exuo+LGdLKXF6LxhZFPJ9itS3ZrSV06dziPBfgnkIoLIL74xSCRruwsDiDWGPK54KwRoSmsc9O&#10;T91qv4nxSiAUJLAP7iaoEuNWm2JHsnPqGuqba2seKXbE5snasnlzRXmZ3Wa9H+xIyL8I5UAkItgR&#10;Qk4R4qippaWktBy3iFS7HYaGUcCGB7N63CZQ0LN4zc4rqKut3bx5U2F+3jTG+NevjY2OEKx4IRRG&#10;rYzy+sjhI6jU4S1Q6W7esqWquBRuY3Rk+Kuvv0bL39vXh/dP65bNz6I5fvbZAwcPkMVhU+umeriO&#10;utqS0lJ0/QwoezTlLrC4yMob54+SklJbJHr+3Pdnz31PKC6Xx11UUsxTfvLTn+zbtae2tpZwQ3yi&#10;O+Z2luaIwcgEsaAm8Eypr62rrKxAvU7Od1y3B8gDgUdIdTXq72PHju3Zswd1PLp4uCL04DU11Tm5&#10;ucSSIo4T2eYpFVX1mRnukqKCWCgAf9DR1Qs7UlBUsn1Ty6rsSAhJi0J5+CbGxnC3GR6b9GbnlxGf&#10;q6oczwin3TI2PID7wvDoODHKEEhrPIb6+5lnnkERv33H9rZNKnJUW2sTlAyeOiAPFYHXDjpxISGO&#10;Hr3DBpGghY7TFzTy+MqweRgbHSVOGMZc2TnZpIEhbm8qz5Hkeccxj8BUUGn/bTBnGXV19QzNseeO&#10;bdu6nXGBvWiorMY1hH00kkD4qY6uTleGp6a29tjRo/v376cL8AE0gyEATBqWX1QIl5OTk82cxaMI&#10;j4nMzCz8XYoLCiE7SWOj8tN0dDAHuQVRYTgYC1gf6Q5FYutNzcwBkoT/4ozKYlJTqyLR2aKzc/O3&#10;bt3u7u2N8BJQviO19Y0Nq3uoIeLREPLQbdAjvJrKKirrGxrLSothR2CG8PHHrg0KljZvh5TYsQOc&#10;aRWdoj2IFnIFi8O+Dp8YFTfMtwg7Ul1bg6RduXqFIGN4KrGbA6JDhw6/8847R44cBTcCLrfUN1ZV&#10;VNZUV8PSVVZU5Gbn4BGyOL8wNTufm5PDGOFQ47Tb5mdnbt++1dXZ6crKYVtIILJt27cfP378wIH9&#10;ra1KPtXtlZWIgbwnZW/JfNS7xA1cJeiqNAIaAY2ARkAj8PQgsLrvyNUrrEYwTMHrF3YEUyk8knft&#10;3KXZkadHMO6mp2zxFf9hifl9fhXjwefDrI4EfURjM3kRtVw3ipAiLKQluC4bFjP1I0GNOYOBndqV&#10;G5fJLVvaNmEsxcZBrpdKktOy3k0j9TUaAY2ARkAjoBHQCKxE4LHPXivuq8qqx0zNgY7s0cvKm1hq&#10;Y1xtFJgJSfOXSijFR2Gl5RH3EfgIvwGxpmd5xDVY/Sv3hWiUBZaKV2OzqaD88/NkcuMpanXFOBva&#10;Q+zfJYu7kUwCdahqSAJAmmYs3R6pgpeNxBS6Yw++oW2kXiU4MZVeBUBw4EApTIgnXJtXLdjR4y+C&#10;swUG/iiyMQtCqc29+C21trUWG6tVBkKtgOMKappdXVWNZpk0I0Rh8nq8mRmZXrc3IzMLV4rujq6O&#10;27chNlCa7zuw/82fvPP888+jCs/LyUODLwNBGgbCcO3C4v7wocOHD+MIgMIZw3z8A8YnxwmUNT4+&#10;MTM9w9ATvqkgvwCPifIS8ofb8DhBTjhJNDYoBJiGffv2kdgc2gOxoXk4VbDNQ1SGBlXCQJ7FlejZ&#10;8b3gXlmpM79wTWiobyTr9fHjz+3ZvQdKgNBe6OWVcMZIm4JaOxIKh6AhSO+RSngYRwduTPi2eNwc&#10;CNqEWlJbAhKYWCwqSq/hGmRYVMUgElpalbcEncnwunKyM3JzMqVy2BHGCI8fdO7wIiCGuhzaAC05&#10;Z1QkLo+HA37l5GuvvvrCCy+AP7Omt7fnyuXLEFHkw0jVzuQZx5ySXQqTBRoSQKizuam5lLQcasdi&#10;z83Jy8zKZhwXZmbhGEjB4fJ6Gpqb9h9+FoYJTxdwpiWAKY/jAHh37NxxULk+7MZlBOHpxpmrq4u/&#10;wtLRL1g3piQgQ0IgCbQctgm0cVuBAygpKeHMSy+9BP1De7Aik9eeSkcfBkwbo6GSESlTM3yNVCYP&#10;OC2ysaSc1AbVyraMmG+SaERFJIspkBEJ+k5l1I+PCM995ZVXoEPoFHwMBdoPURF/HW4kfNnoyAip&#10;UHq6ewgWh4T29PbA1JLN6JVXX4VSqq2pQ5bycvORSrZ7yEJ+fgHuant27j64/8DO7dsbauuY6WTN&#10;wV8EsaROqBU4YLrDJpMNYmlZGVwpKXuyswi9RXoTlded4aZ3isEyXmXaWvOReoHrxmgENAIaAY2A&#10;RuAJQEBtymRfplyhZd+pdnJPQNd0FzYWAeL3Uth/7d23980338Q26LXXXmO38uKLLz733HNsx1hR&#10;s0dgR8BenkU4UsSGEYnC0Z+dC3/FIZ5N2/79z2Ajxdbv2HPPvfTii6ylX3/99SNHjrD9lwazh5ID&#10;WQDrohHQCGgENAIaAY3AvSDw2LMjQjYYa1S1WBVnaJWO/FEsiVwWiVW1wY+kaqYRR3SV3BeiwUTV&#10;i45SbOTRD3Klik5js8N3KON3cjsHAqPkAzdSYvAMniM0CRpQ6AYODKWqECcqPTuLMz7kT49UEUsZ&#10;fJHvE+Nl96oIbKhfAQE1K8QD4V+/+PJL/ABWLR8Z5bPPPiMCEqFj0R0zEKxlD+zfv3nT5hxDgy8m&#10;POyioElY6Ta3NOP3kOHNjMYJeAYjFUVfzdZqbmISvw2IDVI1YN2/bdfOLVu25efmQ1mFoBui4UX/&#10;4vTstC/gQxHvsDvLysubcOOorgGP8bExotbeuH5D0oRAOUhmEXTEpLUYnxpXCavD4eShRFRQZL/1&#10;1lu//OUvUXMjPGzr8NhGEtCi017xRiKeEq4h3Ejjqc3nX6Qx/Aphg+/ASy+/9NOf/vQX776L9wCa&#10;emYa3lBchkuUlFTCI/ycHaoHcsjjAW2VxCKkUn+LlKtMK9AnBIMzcuawNyCgVmbmnbhzfoLBhWI8&#10;C2cdIlABMqp5HGW4ElJn1WBKnCwvq9i7Zy+0EOGe6B3uKZj+kfNjbSEXyoFnCYaKnLPbUerjLQH3&#10;pMCJRxkgVQn7kVh8koTm4xP4Y2Xn5jS1tjxz8AD0BsNiPoV6qI1f6WVhfiEuQZu3bEZsuGZsbIy0&#10;HJAiEnEYPgYShf0SzBCsgwSMoijn+iWigvN0Ci8NZEkihDH0sFMynY3du/r3rlLzWK3wLhAVvALE&#10;aUy9DWwWsIIdpD00G3qGxjDiKoH80ksJ4kQ2Y/RUxQ5racEvCjkvKS7Gg4S+DA4NET2MmbV121Yl&#10;b1U1CNLM3AxTQLUMIlZBpwB0Eg6upqatGQKxmbHnoXjPQEcZiZFUphMINB7ndrmrKqvIjZSfV8DN&#10;TCL1GVS9lrelKX4SZ0AXjYBGQCOgEdAIaAQ0AhuCgFoeGcskoUdUwGIjPNKGVK4reZIQIGCWcuz2&#10;ZtRW1xIJljXwG2+8+atf/eqv/uqv/r1R/hej/M3f/M1f//VfY3fFXkC8QLCLeuONN37961//u3/3&#10;7/7qr/7NX/zFX777i1/89Gc/g195++23+f+dt99hCyBWQWpPseQ4og2DniT50X3RCGgENAIagYeF&#10;wJPCjihdm2E4bGgEV1WVPiyIk58rph1LjI6hH7yLkmwSYi6AWBthlkLEGz6JVFNYVIRlPkFJ4UXE&#10;1H1wcABF/+jY2Mz0Akp/1Nc8ipwHpKxYMmZXelSwUsTIUrmL5jzQS8R1BN266Q6kULs73O6+oWhg&#10;eY7KSBGPo3knj/Q3KQoZqsmYTRglMuaBM54B6LixAIIqIGqTPBFDfhUpNkEbRAAczoPzhAZSKc1t&#10;dvS8HJDMem5mlosN35XYgm9xIbiI2h1Tf4TYaXdmejPRC4uqF80yYoDfSU5uDstog/0awdWAjRlt&#10;wCuFEUfPTqQmsv7RQo6pmRtpiOjluQs1NzG+Dh58lkDJZBNh4e7yegnPJYlJqB/FNDJDYnA04yim&#10;lYMAbXAkTJNI+dDS3IIR06uvvQZPUJCfu4RwnGESYiMV5vRR/Um5S92JtEsLSWRieDYQrCxIU4FF&#10;eQQ4nDgrZGYpqimk6Bt1q9eDgNsYHUgpEm+gLocXBHYsp7hRfLESFI3xjzAc8wtz5C1H+8/NgIZv&#10;EIlblvFGP5ihSeZXTA0qhzxQ86uwEMRq62pzslWvlatWxNgSxy0Rn29keLivv39sdAxvmMysrLJS&#10;xaDwFNHdU6Q95oMQCUmLQlgtKAQ6BdfFJ64kapQzM6HcGBR6Z268DdLIy/RHHmgP0cZKy0oRJCQE&#10;xHiQotwgclS2Ic4mF+Xqs8ZcQPiQEMZCOcrgg4JXWUwRQrBQCAM0G0QauUZojCSrl6poJyBwQGtp&#10;6ksvvfzW22+xecPMrbSkVA236khWU2NjcVGxvJwRJDg2h80RDHGjoVwIBaN+NSmsDiddLislvZCV&#10;3OyMr8+QXh7H3o/+Uh3CiAAD2hKkimWBxZFfxdVJit4lrjHc+k8aAY2ARkAjoBHQCKSLwErfkbVj&#10;AKRbv77+iUFAZf20JcwNWf9i38Z6VfZiFDFwZP+O1RFGRdgXseWRbQJ7DTGNwjsEV3VMqTAtYveB&#10;4VFefj47NTZu1MCuh9Wvua0Qm7wnBj3dEY2ARkAjoBHQCDwsBOx/+7d/m8pNYdU2PVzFU3JTRRna&#10;e/nKrRu3CQBDACEVjaexNhYlHxqrhIdjPkyTWKMI/8HyBTUfqQuMfNcqazoqYNwAvCTTdjgrKiu3&#10;bdueKu9IMs7Jx8kLIAmyj9k4DiJBX8Bpc6BAJnO5wxa3W1GyL0xNDM9FFotKCwqLCuBA+I+cBNdv&#10;3urq7nO5lY04lAntoTHkHcnKzq4GwDqVvcB8ivJESeHFssEiG0dFHrPgpmCzRAK+ztvtA309tnjM&#10;6slhmVhZUUqQX8WRcBEIq/FdxbFmPU2KhVFPkz9kYmoazfKiClWERj4yPTEK34DKGLUznyxDGUSU&#10;14wveliWtsCHupalLX4JeEBXEQDKrZKV0KxAMHSj/VZ370BmTn5RVfPuvQdLSotZH3sJXoRs4KdC&#10;v2KB8cmx2523B4eHg8GwzxeKhOO2uCMSDvKgaZ40O0OoIpJm8Oipqcm52VlCQt26fYs4TDAfnDeC&#10;VHkwzCfR+uz83BD1BAJet8c/v3Dz6vXO0YnbvX2j07PBmDXqcAailsVwJEAGb7yw4zafP4hu3+a0&#10;k0d7dHomZLX2dHUw1ujH4UUw/O/r68ObAf34TDA6vbCIZ4fL7VTpcjyeUMwWiVmdLPbtDEc86Jsn&#10;yFdP30DUYs8tKGzbvK2kvFTF3IrFcUGAF7AystZY2MZ8xBEgMDUx0X7zVnd3v93mLivF7aAxi3Bj&#10;bod/YZZsGbc6uiJxG9kv9uzdq3JaIMrRiBuvhnjUFg3ZrLHQwuyJb78e6O9jn2C1OcYnZ2YW/NNz&#10;i/09XVA7OL5QwId5Ry/gUTq7u/CgIjMK0wSpBkxohm1bt+bnmNTOD6SGt4raAC/lRaQegqdRYdyd&#10;19SymT1Lbm4Wouiy2pQEMNhRXyQWvnz18qkzZ3ALqign4JUXCsY3P0N7ABAkoT2IA0bDwJYU6EjS&#10;yNBQ+/UbXbc7+DUeiQYWfSMD47dvdxLOighZGTm5ew4cbN2+fZF8NkkOKNJQ2kYLPfGAf356bHhw&#10;YW6WRB0kF6msrM7Pz7XDrvl8XZ1dvd29eCpByzU2NLU21qdyCmP8SCB59dp1GugPIFSebdt3ZGXn&#10;9nTe+uKLL9jLQUHhdYSDDiyImU+SZohTlzQJ2qaksIif2uoaEqoz7O03bvR198TJdeRy5uXl8sbz&#10;+RYJmTU6NjozpxjBkeGhnr6e3oF+osLNL8yPjI509fWOjI8N9HaTCoiMIyXFRRUVlTGLtau3/8at&#10;Tt6aJaVl+/bub2psUI+MqxxL/JsFo7lU9OZwPS9AfY9GQCOgEdAIaAQ0AkkIyLaLBaG5A2IN2U7I&#10;0M4OXLtZI8ajMey2CvMLiO+aW1jwCO6X9Xg+LARYAysdhLEk5YeNuhxQZJlqhs5mjY0F0uXbNy9f&#10;uuSMW7Ndnsri0p27djozM8jSzgo7UYPFStgHkrHbWf4v1cM+1FQOPKB9+sMCVD9XI6AR0AhoBDQC&#10;DwoB+29+85u0nvVw2RGaajbASNsR675x9XZXdzBuzS8qaW1rq6osQ7/sVHrZh8OOiHZVvD0UedPb&#10;i1U4OlliVnGewFe4ZjtcbpvdUV5RtWXr1lzv6ub2qXAW9kVWVyglWR6JhTu6bGzVVfoBI/6+yXBE&#10;7FZM/l1otx2ODK+X7AikWR4cHLJaVEyeSCQGNQIrEI5Es3PyGhobW+oeVlZ2w7IeasJmg47AfQHo&#10;OOHIzN+6dYtiR1Q6GbVSxFbLQGCD2BFrbGF27tyFi5NT02SxXvT5ST+em5dXlJ9D0g4KFj04Z3AO&#10;mx0++RW3CZxFsKYnXTb7Igx/0OMLjSRTCXqD3CToxNEm5xVXbN2ypbysUHmNLCXJof1zM1N0EFaG&#10;sWAIorH4/DzZK2ZvXL989dq169euUcONmzevX79+9crVy1euDOJeQKrt7i4GmgQVxGnCDSgrM3Pv&#10;7j3UxrijeVfnw8rVgs8ZFO44l3R2In64uUC00BgEIBQIEqfL6yHEmpIimowMYJh/89pVUbtLzCu6&#10;ALWAqHT29UEuUPkijgV4RgTDSF0GqUMUNaLYkYXZ6Z6e7r6BoVDM4s3M2bZ1c1lZKT1VfgYqj4jh&#10;1EWWERIKqusjM5OTsCl9AyN2V0ZRcfnWbW15OVkel316YhxPhd7+QavDnVdYRHqJ8rIyp91qJMBU&#10;w26JwbJYJ8fHLl26PDg0HMX5JhCcnp0dG5+A/Lh14yq3A9eVK1euXgXCa/wKsfH9hfPwSQODg+xA&#10;SIsyPz9H+xkvktKv+t4zLbBAgy4AHZXDkzkycuvr60gAk5eTobql9sxGKp+Yojzbb92GD1vwQW1E&#10;pqZmoAGuXDxPinWzMTSJYwrpai5cuMCvNA/ihFbxRDAPBkK4YigXHI+bEF5tmzcRQgr6K1U2dXK1&#10;TE5O9Q8M8gmlUVldzQ9y67BEYFzaCSDW1c2kzsnNq6mta2xuTPU2pJf4KuEvNDwyCp7kBIEdKcgv&#10;hB0ETAQJChCBR8hhR9ZOdS56BHE6oe+wwmgTJgn0Nj1DpKyzZ8+Qp4e+nzt//tTJUx3tt7iGYWKM&#10;gAJALl68yCcSCA7CO+KSgmAjwFRltTuZfbgu0VEZuEQQxbS+vfTFGgGNgEZAI6AR0AhoBNZEQNbz&#10;5sJeQq3eNBKqYaGFkpo/EvGXAKdsA3IK8lat7KHvl/UgP1IImPsL0+6QHT0WeFfbb/Z0dlkiMaLc&#10;Yo20aetWb3YGG6dHLtT1I4WmboxGQCOgEdAIaATuAwKPvSempOxWoZeWdNPRKGF2Hrk4sPjYonkW&#10;0kKKxK9Nd0yTQ9yy8sYJV+V53rEDhS8pClhysdLiGjF+R7k5NDiIFpJIUDgCEFMIG3Yji7hkFPxB&#10;hKqn1vZEJEi5IkUiqM6JlEX68p///Oc/+9nPyLFhFn7l5F/+5V++++67ZO8gMx7pvkEe/2hDV3uH&#10;rRGOQQaXHBtwV+poKRqYupJkDx4PAYuJ9cQxJAeZVTCfR3GsFPsoiVGmi0JdKdgvk0tcInpxklBp&#10;eF9jts8ODa093h6MO8prXFhwxyYGkZBkaO1DAd/01AROIRfOnf3ozx/897//u//r//t/Xjh/gXhc&#10;s3MLZpwnGKCG+gay/HE7fhWIh3iNICokILnGsy+cP3vqxNdffvHl55+dOXXidvsNPJBMuQU3+D6V&#10;DsfIs/LDCFJ3pJvQYfwCMIqDMcJDiaqdOw1PIOgGumVkzeGCpeDOycDyd/jGqalpFYvMSDJET2dn&#10;5yAwrhtcFGwTanQU8aJPF6cNKKKp6WnizfHQ7OyswkKVJp1RTjXvhNeUuSCCIcGdlvLfKJaBkU4M&#10;d9yCzDAEhIFiuNHpM+o4/RBlS54OkjSAwgG/ikcOnxTgVfHcjEKdQG2E/IrAdzKgVOUCodRvB6vL&#10;RUeysjIlchohtnAkUrG+jDBt6sf4MKSaNq7xmrFyHT5kKnGM4Y4nFQrJiujSGMoaMdPMqs2+gAeS&#10;KTEEmB3I+cBAPxQIQ4NTEqzb7duKEZEx4hOChD+BDJwcRRy2FKo+H40Bap1HJN2vCX29RkAjoBHQ&#10;CGgENAIbikBiHc8qVoUlVgnpVNnQR+jKnlIEDAM1+V9tMp5SFHS3NQIaAY2ARkAj8FARSFs7/1Bb&#10;u8rDsaAnl7MwAZi2S2h/FJuPWjuNxXQiz4fkTTYs9dPGPzm8vvQRxaWyqm5pgSCRzARSUHWiZJxf&#10;WED/iI799q1b2PijmpycmOTRkpXBTNZi3vWo4Xbf20Nea3T0hjoebIsKC7dt2/bc8eOwBSTYIInC&#10;M0bhgF85ybE4i6Aylmx4kr08mR1ZIuzUIKucD4b6m02V7KvkSmdmJups5Z5vqOPRwauc5E5nIuej&#10;RHdSJQEAlvtZKPcLClS+7paWpqZm2pCdncMQM+iNjY3PP/88hA3Z/2DLiGY7MzkxOz25MDcT8C0E&#10;FufnpqdGhgZgSr786ksyqpw9cxbPiukZRXIQJCy/IP/FF188dOgQfSfWLUnOpXf81WaJBfyLI8OD&#10;169cPvntN1989gk/X3/xeUc3XgszsUgYXkdAQCtPq9GuKxpDlvbSeqODifC4BJgzJE9YBy7idiM4&#10;r8JB/UXloLAY2XASk8PcIqi/GoncFVxGwhzlPkU2Do+XSmiASWwIeBJ5T2n23W4OFnBk8PmMFJox&#10;SZixapFKpCQTJAabo6Tkh3fFceCiTvT4eGAo1odBdCXyr9AMk1kxY1JBX3GBdFYGmBHEgwTPJM4s&#10;LMzzawKcO4TaKi3lfadS8jgcvPdgNWBTSHvjZsTUewV6KUHQyRDAf6ScR9GoyhhP1pJQSBEj/Boi&#10;XUpApXkPBmknLafB0v7k1CkrK5Sk8RJRUHyYlI+UwXYw4kY8Og/eS0gyIAiDK9UKL8N7zOB7snDP&#10;ovCrvCJ5enJ++5Qd0X/QCGgENAIaAY2ARkAjcN8RkOWb7Ou0Ivu+w/2EP8DYdyS2NWrvoyXqCR9w&#10;3T2NgEZAI6AReGQRSFs7/6j1BHUbKjaUa2g8SSmMem8dlMOj1qk12mPqy82805xBgYiuHCcAUSkm&#10;346mFTtubLQJ1IQ3AmbaU9NTopQXC3NDDZwwll9272MEy/qbijbeUMaLHtnt8WDtXlNVukaFCWEL&#10;kKEkEUoI/OV6UR+LWnxtgzK89MPokCMRRgflOCMCw3H02LHXXn9d/bz2GpnPX331tVdefVX9vPLq&#10;y6+88jKFI1Vee/GlF48ePXrg4AFyZatk8hYLCauhcF4xLnjppZfeeev1o4cONtXXZnnd0XAw4JuH&#10;I+Gn/Wb7mbNn4EjOnj07ODAoanPSocCI4Afzxhtv/NVf/RUuMvv376dC5CE/JyuD8E7RsG9hdnx0&#10;qLvzNjGjzpz67qsvv8JFIxQMOZyJ2Yf3AXlVlILdIJyWFfEdgSkRvwTARrVvqL8TTjaGS4mwKWsN&#10;pvhwKDbUYKQKCgvrG+oJqUeDYYaee+45aB58eo4dOwbZA5XFwbHnnoPWOnjgwIH9B8gQ09bWZmb2&#10;Xr/YJN2J+BCzC88Pw/kjhOofhglXnlULAdkoBGRjsGgtQ8pYU/bu2QunBU0Al6AcJlQSHgvRw1IV&#10;4SFMLucOk4bs4coDpeHkQ0mh2rr/8J3wgzqN3EU8R1FBS3cxKoyRyvRusCZCdYhg/yhiQkrJ20mC&#10;vCGiQMG4HD9+nDE69OwhNSjHjvErlB6fxhA9xzFoIIEUfoWDZCbyQhO/rh99rr5AI6AR0AhoBDQC&#10;GgGNwH1HQJZfssox7IF00QisGwFZgS/th1SaEk2PrBtMfaNGQCOgEdAIaATuBYHHPu/IWF/v9fZb&#10;M76ANyunsbm5ob6GtNePZt4RYgZh540y3o5Vvs1eXlGxafPmHI971fH7UaKClbnYyKugRkbmCfTs&#10;ZJ7AjJ0K78SiwRtBZTUIouwMkHN7eGRmatrldkWiQS4jD4pSpTpdpCjIzctvbGxqrKm6Y7e/FHX3&#10;RxtzLyK4dO9DyjtiiREG6PzFS2Nj4zGrjeTjzc0tFZU1TpU7ZnmhqXBw7IbEoN6ERWgS/ioW8ZIs&#10;AUaK45zCUtx6SoryUPqTDUcl4iAlO3k4Aj7yYN/u6OS5Lo+3tLx89+69sB+7dm5rbW0hyBXa4U2b&#10;2lpb2/AFaW5qrq+rr6utJRlDU2NjdU11eVl5TU11Q0NjXnaO0m4bLBdNwui+pqaG4GCbN7W0cB8x&#10;s+prSeBBQni/zzc3Pe10Z+IWIOnlCctWVlbudjm5GfcNuR2aDfKASpqamsjFXV5WXFVRXlZaUlxQ&#10;kOFxx6Jh6iET+MT0Yk6mt7q81GaJ0tmbtzrIpl5UUlZXV1uh6nSwbzQ8LfAGIf+7LRizuOw2azRE&#10;ZCUSqoxNzLgzsvMKirfv2JKTnQEyc9OTt261k7/E4nDl5BVu3tRWUlLKeYV2Iu9IFCaFOFowfEMj&#10;o0yj0rLyPXv3HTl6dOfOXbt3bMXxBYKHNm/dunXz5s2wIJRNWzaTHmb7ju3EhlZ+P5s3t7a1VpZX&#10;plLzy7QSmQQifK14HOGerK5MAGcIsrM8Rpy0eCK+ljU+OT5+9fr1vr5+8gmVl1fu2LkL36Ojzx6g&#10;JTSJQnsoHJhnaOeuXbvgSPgUvsTpcEGuzMyQ/CaWmZVVU1dbXllJcvJE3vMVE8waiwwPj7S33xoZ&#10;HcOriOQiZeUV8GQOa5S0PZ3d3T19/SSUIe9IVU0NYuN2pNhtWWO8Fsh0Q/oWqLLiktLtO3eS+GRy&#10;dJjgV0gyaMCcUYMQFWvMdCYFvA6FJPZEOYPzw+ejrqHh8KFDMHaHDh8mgZAakC2bFRRbFRoUUvgI&#10;PhQ5Zr7wOISQClWkb6PovCMb8Y7VdWgENAIaAY2ARkAj8CMIyJKeBaF5wGqkvbODRHQ4x7L1ihHJ&#10;NG7Jzc5hoZens7JrgboLBMz9hcgVJZF35Ob13q5uggxkebxVVdWbtm52eb2yL9NFI6AR0AhoBDQC&#10;GoEHicCP2wI/yNas41k4jKCPY6mqAtq43RhLm/bU66jt/t2CQb2RWeFOEevqdJ+ILbbcYlqLo74k&#10;WA36RAr5k1FloscUqyY+eQi/YkKO4hVfAdTi+CsYfzFwWoojJLU9EBYk3R7f7+sTBvgSzghBAmEY&#10;JqGIVhbAVHgawbJk7yTOEOavHJh3cUxmEf66FGoqcQu3Ob1eggjlZOdkZGa6XS702kXFRdVVJbhf&#10;EJvJCLIFa8WPZHNwFBUWlZWW85nhzcQ5gNZ6vF6yTchzITzgxkzZQCs9Nzvjdtrb2lreeO3V/+lv&#10;/u2///f/y9/8u1//6le/qKquIn6RUmGPj0lajkAwEgxE8BLgpKzdaRjxu1DcY9T/85/95CfvvPX2&#10;W6+/+cZrL774/I7t2/LzckJBPxrw0bHR8YlxkskTTUtS6tASHAcSUm36KxgOEJLjBtmDXEHnbtBI&#10;6paET4nB5zEC+GHg0WS6HgjC0keVnoRQWvTa4zZcIlSeDxIYbtvS2txUg4MCZA8h5nDdoHDAr8yF&#10;vPz8TG8mmV0Iz6QiNLncawu5uRNWc8coEidKCsdGX5ZaRf6eUIhe5OXm4sUCbsxE1Prbtm2BZMIX&#10;hAbQDGkJv3JSyCc+cYxQeUoM1w0+OckFsFP8Csc50D9AOvM1RB+uEyew+fl55fDhcuHfgR+PxP2S&#10;iS+GjeqlY3QhZVVkGYE5NRxEuN54BSilgERXE6qPpyBgpnSlqgo6kETuJFqHweJ6OqW8mqxqZDOJ&#10;f2h3ZmflAAUubvl5+eZgMVIIJJ+K2jEKQ2wmhhHe8W58Vu73a0LXrxHQCGgENAIaAY3AU4tAYo8U&#10;Z6Ebk5WhWv0HE+v/pxYW3fF7RMCMumzsip7Onfg9Qqhv1whoBDQCGgGNwMYg8NizI0YgmjApCKBG&#10;CItEfwzlYNqsw8bAmboWQ1cpjtgJd2wV2GqNfAApqjKzsgvNIldROXpVfAxwGiAgkoRaSih0QyHl&#10;6OB2o/9cUnEmiBNT8Sz60Kc0D5xKtRCl/3AS4Ka4ChJxSJJ2SclgFJXdwdD7L6mdVU4XlW0iFDLz&#10;TMhAGEiqJa7o2amATVQyCyZqa5Wg3Ih6RJ1UsrCwOD01PTE173Z5MjwZmRmZXrfXhd7b4VK/ZqoB&#10;ZTuG58rs3Az524eGh+An/AHVAHgR2ib5G5gOXMMT0bYXl5Rkkn6cNB42W0lx0aa2tmf27S0rLUM9&#10;DUnAlRAksCPT0yrPOYHXRkdHTYmiv9RD5eRDKSourjGSnWzbsqW1pRlPkpzsbPrg9/lnZ2ZJlcFd&#10;0DhQNiLdq9KTImNgKniK1lt5vSxNAcnqIX4wJo/4g0lgVdHPoENKS5DwTDamM7OzE+Pjw6OTCz6V&#10;3lyYBhkgjhkXlOwel4dK5ubmBwcHB/r74XQIgHU3k134RaEWhCUxBEAFuzLD0amhdrnAU7gEIvvx&#10;lO6e7v6+AdXZpdulBsFWKCg1mtEoIgTyKuFHVMUigySD8eKvsCPUQ572NSJr4ZlBAiHcTRQx7Iby&#10;MdgjqZdnGT8mNbIGO4LjiErIsrgIa5UIpGXE1OJ9Qo+AEUmQNOmSViQVdBcuXDh58uSXX3759ddf&#10;c4zvCEQsNyIkNJW+RKJhaK8lyla5WJlzRKYMf+IpRP9rb2/HZYes9QKO8CV3M2T6Go2ARkAjoBHQ&#10;CGgENAL3AwFZx6rFYWJ9qJxliZF7P56l63zaEEgyUjTE7Gnrv+6vRkAjoBHQCGgEHgEEHht2RMXi&#10;N4qha06wAihwF22xANFkXPaowxYzgse4nIQ8esj9Et2f5J+QzMzGIjqMnjsnB82ySqVOmu35BZUW&#10;O63CjXK9meeZY0mgjQ5R7P1xIuFp6O5R9FsXg4GJGU/MWpiV41LeEQ7aEIqEA5ZoyBqP2iwk0YYB&#10;iAZCtnDMHVc5kGl2wvY8yak8rUau4+KYJRanPSo/tyVmt0Vt1og1HkKdHiex/BSeBwT1iUQx0YrY&#10;HSwaU9vCp/tsh3NhfgH1NR0X83nSfIsLBaphlSndKBwYidsThj38A7aQKWa+aAloJuG2TFUy9XDG&#10;iDZEIvE7LUM6/IGo1Z1ZU99ELKMJWIqBXt/sxMzogPhYGCvjeIiBiUgScgckAh4asahtYmL2xHdn&#10;/uWff//5p1/39AxSNZr0zz///O/+7u/+8Ic/dHR0iI1/xOLiJ2xzzwdi/qg17sjMK64qr2vevrnF&#10;ZYsFF2cd8YjHbvE6rFOjQ5/8+U+/e/9P73/84ekL56YX5wE3BnHjcSENlqgrTgrzoD3Tk19VWltT&#10;Wp/rLeDX6OJ0NOTHKSbiyLRl5LsysmKhwOxof193V39fL30g/UUoZg3GHRGnN0JcKpvdv+C7cr3z&#10;9KX2zsGxYDRss/jCC0MErQr4VY50NpsQECqOltOBB4YrZnVELXZmikvJdiQa8UeCyIbdm5NXUuHJ&#10;yiFsVMC3ONjXPdzb6bVF/dEwzebHHwnN+RcRHvkVH5/B3t5P//zh//3/+2//x//2v//D3/39rWvX&#10;F4mUlaLccVVJ8htS19r9ngxkQ22OCQnMPMLjg8NwxOqLWIrKKquqa/AkWSRA2HD/lXOnpiGNYMgQ&#10;G3LCw2A4nfxKe+IOuy8Smg/6hyfGPv7is//1f//f/uP/42//n/+f//etzhv+0ALik+lxEB5rZmRw&#10;pLPDEfAvhALSkSDwGAf8UMPA6Eh7d8f41CTHk7PTs75FNZfVe8G7iBTbnDaHc352ZmFmMrQwM9rf&#10;NT4zJfeGLfEZY4jlGI7t5KmTA4OD3IqfDU4cSFRVRTECT3Q1ZAnHEdganEKQcOEwjMGKw6mYAo0T&#10;EhdcvHgRguT8+fPwbSSZZ3bAi9y8cvX86bM3r1xbnJlzEEsgEuXTjTwbPFqy89zw8PCnn376T79/&#10;/+/+x7+8/+Envf0D4Gm3RC1hnzMeUjzLovI6IpoFRRyTwhG9f0z3faev1whoBDQCGgGNgEYgJQJi&#10;20Qx/VaxNmHV58YKBaMVljE2mzczw5udZXE7/LHE5nTlolJD/HghsLYN0P3ri9Wd5fBms+nBT3t+&#10;bjYeDtgtIXtcbSrvazEN/sQObA37p/vaDF25RkAjoBHQCGgEHh0EHjKLcO9AGF/nS4FkDNPmdYSr&#10;uvdm/GgNqNFRtKuIQIaG0eBK7kRk+tHb7+YCdMrYsBO0hyhDBKtBO4lqnpOSxdq0gufphuLXzn8J&#10;+31lDW+kaE9tG343DbiXa36YNzqh9FQW8coJYylft/mADfQNsloVw2G1LGULtxrEVdq26masLQnH&#10;ZDqRSDin5fkabOqhmOfjCYGTByOF/wfxiEjgAVsgjAhGavB8+GRgdI9tmpFa2zoxOYGTx4XzF4hf&#10;1Nffh/cAo4mVPYppCBIs9/krVdGY8FIlXo+XoEZUCNcyPTUlI45IIBjQaaibMdXH3p8auHd4aCgY&#10;UFwFfIyRJEXa4XJlZSp6B+InFCS8FNSf8hdxOkXGRKTpMgc8nYhPs3OLiBL+NmT19geIVBaCW+JZ&#10;qMuRfBU0jH2m242UZmdnCbdHIR0O1BRXQlbdcSxY8jlXTTGIQHw1Kisr+RRmCL08Gvn5uXlcE1TL&#10;jUhTcnE4qogi1Pqo+KEBQBg9/sTEBG4NqWQ1ER/MSCcuRdw+pIPcRUwFqBrzdtpDVCiCYjHpwBMp&#10;ghvgWVeuXB4eHZbLkF/uShyr31TsLNKZKD+Jm+093T00DDQaGxvJN4PHhkRsGBoa+uabb2itz694&#10;CKarernFo8hAx+2OU6dOdXd3MxZcn52To4JrhcIBI4SboCTjSz0EvGJwp2dmGDsZT3hZJQ9QLIMD&#10;Xd3dE+MTysmD0UH4ZmdxJKEWd3X9yQAA//RJREFUcIDhIPwXlYAez6K1RNyG+VOVWNU0EXxwEyEv&#10;CI5HyCF0teRgP3z4MK5s3IsrG/ibaXiEfBWiRYp4KTEuV65cSQTm6uvHJ0ZclxS/6DTizhUV5ebl&#10;UqEkhRGPo3X43qUad31eI6AR0AhoBDQCGgGNQCoETNZELpCdp4briUGAlTNDbBrucMBqnLXoE9PB&#10;ZR0RAVbWX0ZkaVmQs4l7Uvur+6UR0AhoBDQCGoEfReCxZ0eMFapJjyjD5keWHcEBAX8EpdpLsCNK&#10;B/qjI3SXFySC87jdKGpJGoHOHbUpJ1FisuIRlb1JkLAeMgIRKWcIpaG0GPGIVDwjwzD7YRR4ECNj&#10;eWLLYXgVGyb7yoWDVprn1YF0dqOKIjOMIEj8r0QpFkclfi+Vi7cQimAV7on/iDq1lFzPJE5AHv0+&#10;mc/JHw5HAvxdXV2ovE+dOnn1ypWJqQlpAEPjsCM2tqGhscuXL588cZIf+Azs6BlfUpVQoUSRYhGP&#10;Ph2e4LPPPvvkk0+IZSTacLPATKC/Rk+NJprlL7eQ+wGlM1k6aC3tIcrW6dOnsd+/dPkiQbdi4sXC&#10;kKj84+pncHioB0pmeioSj/J0WAEIHnToKOJFzFCd81zqGR8bD0dihCjL8Lq8HkgUF+fPnTuHuh9l&#10;uuwn0bmj+od0UIG2ImHu5TzDrcQ1psz0EE15PsWMxIt+HNmuq6sDPZTsaO3Rqit2ZH6OAFFcabfa&#10;XU43uKlAZH7/d9999/3330NFoL7nEejZuZFepxpf0zdCgW+1mkMJRPSRpyOo8CRmrCrazJ/gAPC0&#10;gBjgLrrPAN1sb+/v6180iA3YKe6SJxIYjcac+/77U6dP37h5k3wxObk5lRWV8JqbNpEzfrNkhcEz&#10;g+hSNH6U0GczM0L8UDju6SVRfDuEytTUNAgopwrDb4lxxNuHA4gW2inEFfs6fDJoD3zMxMR4MJwg&#10;SFRV09P9fX0nT5yAZqMXXI/IArbBBFloBmJJHiMGl3vhP6BYKBzL7EPqwJPOMgQ0FQ6GIQYKOB6o&#10;kaNHj5JcnSbxiuOvUHe//e1vP/74Y9gsbudZomUQmaGFiCXyzwH9gSRDMmmAuNypeF+BANIrZXHB&#10;b4b4gmpJNY76vEZAI6AR0AhoBDQCGoGNQsC06jAr1ATJRmH76NTDKIuZlLkFeHTatrEtESVAcp1i&#10;u7axT9G1aQQ0AhoBjYBG4DFCwP6b3/wmreYus51J6957uVg8HqjBzFjAAXrV7q5bHV09oWg8Oy+/&#10;iezMlRWxcACTeyOmzkMoZjuFk0BpiOIPRTAmKSoBtdUGfxMKRx1OF6F46urrK4oKV21lujijRmSh&#10;Q1WG6b3SrqL9RF/Jr5LYQNAT51nlOeJSziPoppXy3WYnO0ZeXn5jY1NzY92GtCd96AEGiGinHW0v&#10;yuW+vl7WqJ7sAtSs9TXVijtBaa56EccH2G5PJCRP/0E/vCMcmJ6ZvnmLMVqw2R35BYWbtmzJycnN&#10;cKcnP2iBZU0JtgCOqhelMAfZhaUY0ZeVFtJuugABg77fGCmlHUb1zEBLGDQGC+0wOSvQWeN8wOgx&#10;giMjw1093Z0dnZcuXbl46eLlK5eHBodgXBqbGvfv37992/YMjwr8hdQx4tRAESeJ8akpEm1AcgwP&#10;D/X29d64iceJKp23O9BQixZ769atqOPRRNOeqdkZ2IVhtN0jo5OTU3Pzc1ALsBR93T3k9qBOxPj0&#10;2TMXLlwcHRuLWy3wOtyOQh+CBAU9SnMejefB4PAonhkUmj85OT08MtrZ1d3efvv892fgXchIAVCS&#10;0EJInW279uVkekF7dnrq1q3b/UPDNqensLhsx5YtxUVF4AQVocaceGuxCEyT4RziQGEOOJA9zCyh&#10;/Samp0grQkYWTioYu7uuX7/Bf6e+OwEbwRnQhsDYbRQYxFRiQ18M15NE5DqwYighk+xeN1htbtsE&#10;++LAjYPXkTGCeORI9Dz6xSAyClxM2yamYCMUIQFcuGgwBP1kWh8cuH2LyF7XYXQ6OzrIgAJPs2f3&#10;noMHDzQ3NsE2qY5MTIAkrAYtAc/RiXFGHPxhd+jI+fPnzpw9e/nSpZBvcY6U7HaHy0NqFW9NbV1b&#10;2yavx40bDhIILOBAVbRHTMNgtkZGR6mln8b09iAP574/x3B03rxOTlE3PjsZmdSTX1DQ0NhUV1cD&#10;tYKQgDNDST10SjhdQrdBwlE5fiR4k8CXXLp0Ca8jmgoIsFbPPPPM9u3b4cyEzKAx4EkbuIB78XmC&#10;TeF2RJR3I5VISC6KMFgFRaUtLc17d+/esnlThtcT9C12dNzmlpnFoDfD29jQCGGDS5Xh9qbGUNMj&#10;9/oC1PdrBDQCGgGNgEZAI5AaAUkjx4qFhQqLPdltyRp+y5YtmJJo8J4ABMQ6atnuexl/cC/dlN03&#10;NciyXLQEKt9eR2d/dw9bQVxXqirLt+3Y5s70Em6a4Lz38ri7vNcMeCBt0+zIXeKmL9MIaAQ0AhqB&#10;JxKBx54d6evt7OzpDUYtuXmFzU3NNdUVsVDQ7Xrk2BGDmICZsMStNoL1eLwZtXX1qJhL8nJXFax0&#10;2RFZZsnaTnKToI5EZ806XqzyJdk4bRCmxOFW0bW4AwUrv0XC0fx8XBmamxpqN6Q96c8W1XI6gJ/I&#10;os93S7EjfSrjdFYe2tK6H7IjbFM2jB2xWQKLvmvXb4wTpSpuKSou2bl7d3FxkTNNtavye1jaL6El&#10;R18sKuOy6oaWlqbSkiLcX6iSHqnGOxLsCKOGmT9sAQdcjBoaVxHGa35ubmx8HJU6nMTNG/gY3Ojr&#10;H0RHzAVkbG9rbUOlThQmmAm30y5OQijQUeWjFmdY0Wvf6uwYHRlFBQ3l0H7zZsft2x1MlJ6ecDDE&#10;E9nO7d27F/EjDhu/cnv/4CDZuFHJE8ULDb8RseoGbEpXZ+eV69dgZc5dOH/58hWU7E63q7S0DOcA&#10;bmdPyEoaeZOIUshb3Kbaz/Hg0OCt27fOnzt/6vSps2fPXrtyibaJjwVSis4dxwJ4r+bN24oL8pwO&#10;m29uGkV5V2+f1ekuLC7dtW0b/gOs1XFoUv4kUGMx5SUDOyI+HBzLmp7HoYWnYcTNGhwYHBoa7CHW&#10;U3v7jRvXb9+6PTo0DEOAgt6kRuhycs6eZYLKfJFYYbKBAXMU+vQrYrOQzqexoYEAeTKOXKI8gcTF&#10;yYjPptKlqAhXIQQgGA5xlxHLC2gHe3p6b7XfokmDg0MwN7jvzC8s4EIBR7V7z26GoyA3jycycIwm&#10;IyhgwpGoeFXjihrhFtgFqALICZB0O4hmFgdDb2YW2dxLSkqLS0sdTk+WS/ktCVuDRIEMlXDcPzzE&#10;MXwp4CBPiARNg38rysmGdcBSzu8n/0swMzO7rq6hurrWZbeaaXXoUYKqoR2jowghbBNqAlxSwIdj&#10;RpO+19fXE1Nr27ZteOcIJsgns0D8bOgULaEzKnF9d7fEkaPQJcSSOkEbTqWyBpqnbdvWrYX5uYwB&#10;yUa61AXdVrcKrrV5y2Z4QadD/E6Ihhdz2hPxwdN/4eg7NAIaAY2ARkAjoBHQCPwIAsKOYCsDO8KK&#10;SLMjT6TEsFkwdwdifylr143q7KPGjrA4lwSL4sYttF+6yoeNAkfXoxHQCGgENAIagUcBgceeHRno&#10;6+rs6SPefk5+AUb6tZXl8WgI2+JHzXckHiNHQBRqBIuRaCwOO1Jf39DU3FyYnbkhbIT4AouOXtTH&#10;kkiD1Z6E7+ek+JGoUP5Yx9uV6YqwI/xEIzHcJlqaWxrrazakPekLt2JH2H/QKkzw22/d6uvvZ83m&#10;8ObALtTV1iifkSXfEfTWmKSn/4hV74guzs+j98e0nkTf5EjfvnNnXl6OoYBNo8hmSbzsUSWziYLd&#10;4bht2+7WlpaiwhyVzdvQqhO6C7cdtLsSZYtxQYmMJprb6bufxB7hCHGijFBIE7hk4ESCmntqciYY&#10;CGbnZEONHDh4YM/ePdVVlcSJJSkJj8btQILGsqBHB422et63GAoGlfMB7hT4EPh8ipxD8FwurO+J&#10;fQQ7gguFOFazJs7OI3eFG4IEzf7M7CxcC34ntADtfndvD5/4hkRiURJ3N7c0EwHq0MGDUB2IGc3m&#10;E428cBUeI6eF3+efX5hXKv6pSdCAE8zO8B45cuStt94iZQg6cYgQ7oJfaWzdnOX1oIsfHxlGk943&#10;MBS3OTOz8w7s2UPULoOBQEQNhyGDHQkGI/RUUuzQa8l+AVsQivA5NzMzi9eLcqBBiT85iR8HSULQ&#10;uUONoLXfs2cPzi5AbTp4rRxgMDT3vSBGHDDU90wim9fdUF9fXVmVnZkFVaOifhl7CHLIy8DBjqjc&#10;GEaTFHnjdASCARDAJ0nlYpmaBE8GAi4BloLrcdmBjNy5cyeeFuWl5TijUA+VgCrsAoMowX9jVuK8&#10;hRk+7mJYOZ+ZlVVeUXHwmT34e+CFhoDMQjuVlbe0thUUFkZ8i1QCawJE4sbELRRJSIJHCvKEXAWC&#10;ECEZxcUlzx06CD4+f1AJiT+QV1BY39AIgUQ6dMZUIqeBGFUhSzSeDgrg4ipE/VzG43j37tq1C4SJ&#10;eyabSa6EPBP6Ck5F/EgkBxLtQbwRMT6RN66RgGnIw+59+7ds2VxTVaGC6UWjw3BsN292dtwORG1c&#10;g28K8kNSHANzdq1WTY6k8ZLSl2oENAIaAY2ARkAjkCYCwo5g2CHsiKkxF98RohmnWZ++/FFEQBLj&#10;mS1TURaWJ428p2Y/auyI2Vm2JGZMLc2O3NMY65s1AhoBjYBG4DFH4LFnR4YGe7t6eskTkZNf2Nzc&#10;UlNRaomFMUV/1NgRmzL1hpCwodJDCw87UlNbW9/QUEC+69XK+hYoYgNCfZLpmk90rJJZWs6gqeQa&#10;7NOD0WASO4JqO0Y6htaW1vra1T3E19eedGaH+I4IO+JjB9LXBztC+vJMXILqamuVGjQeIxkF/xi6&#10;6fQiX6VsSURlYiCdA5kaUDHX1Te0bd5MynDXUqaQdLpAHvKwrDLpAo2Hh2jevKOluTnDbSeTtyQ6&#10;X9KrJ3x9JMYUqmRUzCSuGJ+cgAxQHj8YxsfwxLCpsE1OZ1lpRW1dLZp0FNAo+ktLCiWyUNCIBEUN&#10;aKJRHMMZ8FwICTgWg7GIccwnHif5eeq/fbsVQyDRpcx1PzXUNTTm5JCAxAioZCyTyd2dn5/H5oDn&#10;Z+fm8PQt27bt3LULhX7b5k01lVWSPUI8xNkiShLvQCgiDA0hp3D7QFOPqp0RfOmF4y+88ALBuHgW&#10;nAGPhrFgS9myeZuLQY2G/IsQOosWm7OguKy0vHJra2turiJaSIFO9hYjA3eUWHDwYtJsSWtPL4zU&#10;7tlG+C0jcJzKHMOTY3QBOW+sb+ChUEGExeKJ3MVla9iCSeWSWoOOo9MHQB5RWlMJboDsNuaR8mZR&#10;4b5IyqKK+GNRaAlDCcMBEwXrKJXwGQ6HaJfH7aFJ5eVlLa2t4ChDWVleqVpu0AwibIIkQwmDgt8H&#10;1Sq/swjkVAzMYQg2b9nyxisvZWVnIx3MbSJibd6ydcfO3RkeJ8HyxPiLB9FsiBbaQ+Fmmot7CKLl&#10;drlKSktxW4GNePHo4ezsHNUNu72wuIRXaFNzS0FhEa4p0h4aA860hApV2hVjxHmN0B7JSM/4Asuh&#10;Q4ckvgRPF5FQ+FitsCbgL+LN0AuFJn/igE/OUz+I0S+8c/Y/e6SsBNcT5TOE40gkjNuK4vkcGTlF&#10;hUVNjU0V5RVGJhraqx6yYUZ9ac1zfbFGQCOgEdAIaAQ0Ak8HAquyIyx1NDvyhI0/W2asedikMLiy&#10;4t3ADj5q7Ahdo79YKWEBRk9Nv/kN7LKuSiOgEdAIaAQ0Ao8XAsrYPK0Wb+xa4e4fjTJO9IymKygH&#10;mDCfPfXFB598ORuIlNc0vPLKKwd3bYuFfEZ2YhVd6sEXaafoB9Ehkob6gw8+IBiO04GVf8SCetfm&#10;CISjOXkFh44cO/788y3QOauVdHFGHy0BtXi0JBfB0pxFHomdMX7H6BsdK2PNSojmoeucmBtF7w1v&#10;Qgpnl8sb8IcbG5peffW1Y4f2bUh70kdehd8JhRV5g8vEe++9d+LEd8pwJ6fkrTffOH7sqAt+KRpy&#10;KzcCkdgN8h2Jw45YR4ZGFv2EZ7ORfaGiogz17TqymojXiHiBYJ6P7wjHUU9+Y10pjQ4FYxlEM1Mt&#10;R7vLD2HNVJEsFxTJHRKIRSbGJwgRpQz8/QFy1ShvlFisrKwadTma6MKCQo9HTQQmLqGQSJAik8J0&#10;emDQ8Vw5c/G8StUeDosLArp2qJfMjMyDe/eJdxEneZx4FClSx+kkptbM7Mzc7OzA4CBBk0iAwr2l&#10;FWXkpRClfH1DfUlxCVnEqccZUxluaD88EA8S1gGBn5xdVKGZb98ihhIeJKSIgJNA671722ZBRpKj&#10;0FlRo9c0NaloWXiG+OeIOjUwMhGwOLzZ+dVFxXA9qs5QyK2yaUTDkRCEh4y7+EWhrxeBJ1jT9MIc&#10;zkbkMDeU7yrHj8ftRrNfmJOHgh7c5Eo+uYBhQim/hoiKSwSQsm3Ao0XxixkuWK6yghLDByhuN5KO&#10;4JhicygQuF5YMekUw8E40irmHe8oKBY+SZqSm5uD00ZRYSHOH8pHJL/AyKTCOPqdFqsZEI8DwVOl&#10;K+/tJu+LirJFfLxYHL4KsmHb1m1R/9z07Kw/EJqcmZ1fDFTV1lVUVS76giWGPJjtB2flBjQ21jc8&#10;iHcIyMMsIkgMJiGqiguLHfGQb3auu7dveHTc4nCVlFWUlldkZWVnLoU7Nv1sGFBCYFHoi5B/YAiL&#10;o2SysBCooUDM94/4iHAZUEiaGf5ENC3A5L0k9KHsx+BvYHG4F98RykLY4uHRcQt/ziRsnMMWWJjr&#10;ICXJQhRZUnlu8rKJgAf7Rr4VCKOMdEPgpf9i0ndoBDQCGgGNgEZAI/DUIsAikGXVZ5999qc//YkV&#10;naz0QIN19S9/+UusQ55aZJ6kjkvMWDyEGF+Mh9g7sDSVkAwb0k02C1KVmT8VocIJ+x/+/NF3n39h&#10;9QeIcrt/3+6/+uu/yinJj8QjDqvaNN2/wqNvEmi3vZ32YC9FVFsW8xsYSez+tVzXrBHQCGgENAIa&#10;gfuEgFUCa5qmvoYl9Fq2Eulq7Teq3alWFR/96x9OXTjXNzHSumPby6+9un3r1gJvDquPh2VTbNpN&#10;03HUiFAjX3zxhdI+W4IE/YnGLIQestqdWbn5e/btP3T48OYaZTm+sqSLs6zUV5avv/769OnT5E+W&#10;tO3ohbkGc6e5AKYxmLRHMfonI7PfH2puan377Xd2b28z45CatSV3aqMGdFk98gj5RJn7hz/8AV6H&#10;BrvzK371q1/u27PNFrcQL42RjUbCRt6OhzXC9wmARLUsUgFBiBNJEsMZCmvWtOSEeW3WwI0gCSvG&#10;p0nGrMR/1fph3eT9QBHPJJHMVLsFuX5lEXX/vct5KvTT7e/9HUWjdoPVUpnMZTQpnIEJSAsHauDt&#10;IblDuBFeAe6Ez3Q3MOznRZCoBEkQQivdlwz3QtrJ+8GUKHFVSdWeVO8lqYd7xVVJuKgHMCj6ERoB&#10;jYBGQCOgEdAIaARSIWBueUzrEA7Y0L336UeffPyJf2ER9baN3ZzLXVpU/JN33tlz6MBD2TfpEVw3&#10;AsrsbClHOpXIduna1fbf/va3sCMY/WC4U1VVfeTIYULqGtZQGOUEGGXZQ4mLvJh83X1hGS8+2cnR&#10;fbET+u2H73/w+z/6p+dyvBmHnj30i3/zFzklhRgMetLc56Zab4csMbvVjoVZKBRWTv9Gf6amJ78/&#10;efrChQvEOkYzQOwBQh8/99xzeil+9wOqr9QIaAQ0AhqBJw+Bx17FrOIOGbGJzKBSD3eQJG6MFDHn&#10;p2EsWVgVqRzjhnU5+m9liBQMplIlb2AXsBPHxFuC88haMGHv73a5PYTYcdE+FSJoyelkAx+tq1oH&#10;AqIyZlzw6YbEomB6v7ajw6pPkRpYB5uFX1NRI2u0U9pjbvxklq2hmlfzcbWyDijSumWj+pvWQ9e+&#10;WKa/qP6FjUhFEa2Nv+R7RwYkmwi/pkuNUD9SRBGJQhKgWNa3BaINyfVIVLf1tUdaQg3iFKiLRkAj&#10;oBHQCGgENAIagUcTAVnOqVyNBL1VhdXwjxgUPpod0a1aFQEyFy4u+tiYY040ODTU3n7z+++/v3Tp&#10;ulzMsln2ULKVTpca4cZVV92GHZXSG6j9ApkMHQ5jRb2R1kJQI9TvdLjw+4caIf5wb3/vpcuXT506&#10;RW5FiXgBc4KTOkUssXTRCGgENAIaAY3A04nAY8+OsFhB9agoEoeddapauKiwRQ+tCDtiWnCIYbXY&#10;j2O97zYCGYkRtxEy6b43lcQMuH7jHYxSVVS0YqYtVuQ0IESKi2AwTEyroMrI/dCA0w9egQBLZFOx&#10;vj54hGgRFfb6ahDycYmCvEOTpKrtYbEj0p577+/6UFrjLhlE5p1ka19f/aAq5Mq6iQSaYVZiJjhZ&#10;R2PkNbIO55VlzxKGRl5HJrH9AN6H6+iyvkUjoBHQCGgENAIagaccAVn8sNvERCgRcQFENlKP/ZQD&#10;/JC7Pz09BTXC5hyqgDi0OJHgWvHtt9/gXUEQKrNx6+YPUrEjEcJuG67hhs0iNpQOce/YqEIaSLMq&#10;9vqdnR2wPidPnCTstgQ6RkdBqhXCMouX+UY9V9ejEdAIaAQ0AhqBxw6Bx54dUZY8SoGrrC1kPfFw&#10;2RFz9cMKQ9IO0ySIB3Gk5RfWVcSv5Vg5B2SsnpJ9A8WISD6kSibxA3kOUEeKhlTlw4iq9iilucHQ&#10;iH37OmzAN7CpuqoNR0CCOwkTt77KDb+sHydF1lf5ht917/3d8CaZFf5o0MJVH73qwK17NHnEPcrD&#10;/cNH16wR0AhoBDQCGgGNgEbg0UQAlxEVAdiijP2lqNU1mdB0eSIQUKGnrRZMgNgPo0+AIyEGbFdX&#10;NwlEoUnIvSe9XIcXvty4kh2RAF9oBfhEl4Gxp8OBwZDSG2wgQULYMGnA/ML81WvXTp48eeH8+a6u&#10;TtEJSC5G0kzSX1ERPBGDqTuhEdAIaAQ0AhqB9SDw2LMjonM0Q9Yb7hjr1QSvB8Dl94iRvix3WDeL&#10;7X/CXyQahSYhxijuGpwkQg2xZTbimWvVAeFBWuxt27ZBkMDHiBeLWt/HYxhAKSdx5V7gzMzKzMnO&#10;Xoen8P1u/9NWPwOUnG5k3Xpw4Qlk5S3lXjiSR38UHrX+mrDfI3QiDKYYcCDxkddXrSkJZiqUddcj&#10;LIs0Zt3tWfb09QX7Wl8X9F0aAY2ARkAjoBHQCGgE7hKBO4ueMOb+YUkqp23t7xK9R/8yAqWpqGkq&#10;sBUpMJUqgQ37yMgwyTsply9fxtPC7IUkbU2rrMqOID9IEotzFbTYboMVERXGBrIj5BalwgXfwu3b&#10;t06fOk1Ara6uLr9fpVFh9S4dQR2BMeUDUEqkhZi+WCOgEdAIaAQ0Ag8YgceeHVEaOjGOV6rgJXXw&#10;wwuuJeyIhK6Ce2C1QeYPUmqriKUkDDAs8Vl/FBUW5uXnPRgbDbxG2traWlpaiLJFzgAJZaN8WbCD&#10;SgRcsko4Xe078oCn38rHSWSqe3fXkOwg4h5077XdPSzJfEzy8d3XsL4rH1Z/U7V2JQ7r65cIg7mn&#10;klwm646vZd5uhkpbX6uS0RaJTbceyGOTBVw3BZjuQ/X1GgGNgEZAI6AR0AhoBNaBAH4i7DchRJZI&#10;EUOjrZTpujwJCLBPZzSDwRBRplU0bLsiD0hGgtcIdMLVq1fb29vNANTriFecyncEIyODY1M6jKii&#10;3NZp/7TGGCz6FokPduXKlZs3bw4MDtILXFXm5+c54NEoJVBToK+g+3pB/iSIsu6DRkAjoBHQCKwX&#10;gcd+VadUbMqAJ8J6dclWHjAevqczyyB8Ncj5getGbW1tuVEqKsqrq6ubKM3NcBXeDM96By6N+1ju&#10;8Kzm5uYdO3bs3LmztbW1srKyqqqahtGYsvJy/krb+CwqKkqjXn3pU4aA+GeIx8BT1vW0uyvUlJlR&#10;Q72SjJJuRau6UzwBPhbJjN0T0J10h1VfrxHQCGgENAIaAY3AY4VAIk6BMhCxYnuk/O/XHWfpser4&#10;U9FYSAJsfSKRMHscb0ZGaanaHBcU5HMSIoEsHaTroIyNjbEPWgc7YoJoLnplX2CYeKqCQkMshzZW&#10;iTEzO33u3PdffP7FufPnp6ankNjMrCwyIeYYRXpNlwlugR/JRvmCPxUSozupEdAIaAQ0Ak8cAo89&#10;O2I4Ni8tLQzfkYebecRUgIrZfkFBgXAPlMrKCtiIurp6yJGG+nqIE+f9h198ZmlMRUXF1q1b9+7d&#10;u337dhqwa9fO3bt3Q5Zs27Z18+bNWzZv2bRpEyTOEyfhj2uHhIqQCEjrWK0mAiIvqePN2u4FjruJ&#10;0LUU6W75v/fy3Lu59370926eezfXrC/jiFlzsiSsOzya7LiWhYBYB1sjDh/L0L4bEJZdY1JHydTI&#10;OtqzjkfrWzQCGgGNgEZAI6AR0AikhYDKxc7/xqfhxWtXuSJcrrQq0Rc/sgh4vSoPB4tSSK/CgoLa&#10;utqmpkaJSs3iGVLk+vXrFy9exAmD7OX32AtZ7pqfiXV+DEtP1tgbnMqGZp86ffq7E9/dvnWbNXxe&#10;bl5ubi7pVRobG1FKcMxJgoZNTk6iMaDv99g1fbtGQCOgEdAIaAQeXwTSVs8/rMg5qSC2OkI2h8Vh&#10;J2pVtseS5Yk5PZGoI+J7uEPC6ooVswTXgns4ePDgtu37Wlu3Nzdt2tTc2lJbV5qb446E7KHQRmmT&#10;U9VjLty5ID8/H17kwIEDr7zyyguHX97avH172/aDe/Yf2LPnmd07aiqKF2dnJRPJMmvuB2DcHQ2E&#10;LJGYNRKzROOxYDgeijhiFq/D5fF6WLf5/eFojDCsT1GR4EUSF0vW66uWVIiIbX5yRCapLeU8uov6&#10;pYb1RVJKt/3pjnS6/U23/nu/PhUCP8qdJEtC8pim1STmNQO3LATEOua1GZLrLluS1rivoz1pgaAv&#10;1ghoBDQCGgGNgEZAI7AOBAL+ALb9an9nuIyQQJswymKfR23mAkasWPR6Zh0IP9xbRoK+8cX5jAyv&#10;LRwqyvQcfWbnM89sOfbCM9gy4mDBLgMPEhKQ/OM//uPnn39OGnNay1iTmyQQCJgtXyMPjel2vyyV&#10;YNRpi9itMYN1c+KQhFtSJLYGR4G1U3I+Qnk0dU4tTkStZBa1BKKxiMVKitHJmdiHn5z9029/391+&#10;22NzZLk9UX8Qqd27fef//G//5q13/7K4snZ8enZmbt7tdGR5nG5r1BJPO5/Kwx01/XSNgEZAI6AR&#10;0AhsIAJpsyMb+OwNqUq5NxvGPOYPv1usD61fyebPKBAJY5qdnU00zz179oivxpYtW7DXwJUEruJB&#10;2hwZ2dddmMCwyCP7iBHmq8IIsVXFAb+y/sOEZEMGZR2VLN9ILFnU3NGurqNSfYtGQCOgEdAIaAQ0&#10;AhoBjYBGQCOgEbgHBEgVCSvCZgqzf9TToWDQ7/f7Fh+yNd49dEjf+gMExH5IYnS7nC5iP9TV1hFW&#10;4dlnn2WzLLGn2EdjsXfp0qW///u/HxoaghphT81OH1IEjoQL1oGpYXUkj06ktFnbkXqZFaNptJqb&#10;lQ9JF4lFnQ5sHC1zs+ELF85duXIJUmd6epoUI+zxibB99OjRXbt24TWCPLtdbnok5lPKyMxohi4a&#10;AY2ARkAjoBF4ahF47L8IMWfnv+QCUUIkqYc1osu0/Cw7YEdYYxHck6RnMBAkaYcsgaV4MIZFZige&#10;HpdMkLAoog3QJDSPzweTH36NQVHRfPk/EdRX5Y0xsjSonIcJ43rTcyTt3A0PSxb0czUCGgGNgEZA&#10;I6AR0AhoBDQCGoHHG4FEWFFJy55UHu9e6dYvISCsg0oEonIrxtkjF5cUl5WUHT9+nAgQbW1t7OXZ&#10;U09MTNy4cePkyZNwJKOjo3K35DMXL/Z0EYWggJzgLuRKotfefZjZ5GjeFoudoFyIJ1WNjU1/8eXn&#10;X371eWfnLdxcqJadfktLC9TIiy++iKUmughIHbeHh7uhRwgLQHAAzEzTbby+XiOgEdAIaAQ0Ak8S&#10;Ao/9F6ERAzYRxN7wH7E9RMcRJCMV54FFCQV/WFnKsMDimPKwhEmWX2ZUH0lu8RDbAwtiUiMQI4kc&#10;1rH4Un4CxjYBFX97WKDp52oENAIaAY2ARkAjoBHQCGgENAJPFQI4Cvh9PjwE2C6xgUKbrLKyu3Xe&#10;kSdECpT/hIpAa2WHTgYO9uzsiukbFo2HDx9+66239u3bhykhfhi4icCdnD179syZM2T1kMhanBGS&#10;I92inmtTcY+XsrNLCtW7LUnhea12m8Npd/X3D33++WeffPrRzZvXFhZn6AummfiL7N+/n/AVJEOV&#10;5CLKW8Tgc9TueynV5d0+VV+nEdAIaAQ0AhqBJxGBx54deWQHRVY5ywJtsSJhaYW9hriyrpEHYqP6&#10;tTI9gCR/S3jRLjndSD6JB9CeVP1KsErKfcRwHDHoEeBTnr6SQUOL6kbJhK5HI6AR0AhoBDQCGgGN&#10;gEZAI6ARuDsEHrW8m3fXan3V3SIA6aU4A6NAGJAgPYRFo2GQR5QF/C1gF7Zu3UokavbvBFWDF/n6&#10;66/ff//97777jqzm8pg18o7cbTt+7LpkOVxpkdnT0//Z51988+03Y6PDwdDi1PQYCgfxGiG+N0Es&#10;TL0EW2wVy8uI56U8Vug/CCi/GV00AhoBjYBGQCPwlCLw2KucISD4T5gI4ydmiSuv0odbZO2SbAai&#10;4tX+MOG5uGU/4HY+dB+RlP2VmFpGgC3+Nb1HhBgR0xZdNAIaAY2ARkAjoBHQCGgENAIaAY3Ag0TA&#10;m+EV4zYJo4S/Pf4FyRm5H2Rj9LM2HAF8LNi2i0sQiTicDifZRzDZk2hX8BB1dXXPG4WwVIODg8jA&#10;+Pg4HMmVK1d6enok+sI6Imup+mNKG2AGCV878raZlT35MuE8envHvvjiq6++/GpsdDQ3j7DeufF4&#10;uKGhAZcREqiQ7hQjSG4XCgc6xNBDqM9EwhPOG3/SRSOgEdAIaAQ0Ak8nAk8AO8KXuklDJEiSh/jt&#10;Lk1BmExvjGXeGxLSlNWJYaWhDFXua1nmnytrL9omT08uaYU63fg2L2M/lmxjDGoEgsTgTHTRCGgE&#10;NAIaAY2ARkAjoBHQCGgENAIPEAGVB9GI5pz4kbjO2rH9AQ7BfX2UClHFA9ikq0DTUAcR2XlyWjbL&#10;pO5obW0lSTtOJJs3b8ahBLaMAFxQI99///3FixdnZmbW0cJgKCTaADbnEsVhbXaEv8peXp7FvcR8&#10;m52dvXq558svvzn3/YWZmVmb3UqMrYrK0sNHDr788svbt28nJbtcL/SeYkQM81JljCidVPVaH2Le&#10;1nVAp2/RCGgENAIaAY3AxiLw2LMjynNEnEaWfvj9IbqPsExZ1a822Y+EdQmGKSyqiFK6scO5srZl&#10;0b0kN7s4DssizPxVju93e1LW/wN2REKuqvBaSQFVH1rT9IM1AhoBjYBGQCOgEdAIaAQ0AhqBpxMB&#10;HEXIRiGKbIL+ks8aX5KMjIynE40nr9fQBmyPIQ0CweDi4gKUQ8CvEoqwNSb8A4UNKZv3iooKCJKf&#10;//znSAJnMHbs6+s7derUN998Q7Z2WIp0kTF8U5RVpRgvrgyIvazCZbnfaYDP5yP1+ocffnz61JmZ&#10;2VkSpbDBn52dKSwsePvtN0maUllZSSU4x5gWk9wi1aqIDQbdwoNV+pOHqAdIFzh9vUZAI6AR0Aho&#10;BDYaAZupPV9Kf22VkFAb/aB7rc9U3JvrBr7OWZU67Y65mVm06TNzc3MBny3TMxlajDofmpaf1RWL&#10;kpV2H6bDrLR/bcOQewUr6f61jVAeZEt+pFOEeA0v4sGsnJijAYcjnpObYXMozstgcSzhSCIb+/qy&#10;3m0gpE9VVZKccKWTU3IwASyn2A+MjY0NDAzMzQYX58N+XzQUVPQWP+GQZWpyAdCohKoEPXEM52B+&#10;ft5crHMB9fT397PBGBwfHZ2anJyfnQ/42InKT9DwPU8uZj3MfrNytjRdXV2dnZ00iQ0AzZP8ismv&#10;NbNH4gvPBcPDw/jId43Oshmilf6IRV6ChE4gkvBTNei6sxoBjYBGQCOgEdAIaASeZgTEPF9c2dlv&#10;oh/HEI+1KxsrZYBvt5FHkmhF5mWClezy0kqs/TSD/OD7LkMjYySFIWNA890ZkUAwbrPaszPCTpvT&#10;4872ZliDilFILpmZmZLG4y/+4i9qa2uRBygT9hT4jnz44YefffYZQbfMuNnJAbST9yCiBBBagtsR&#10;GR7BOXa4tAQzRhMWdluykZHI2OxWAhG1IQrFLLOLQQ6cXu+N293/r//z/zp14oOQfzQ302qN+guy&#10;s1469vxPXv/p9rZdZlWq5iVLRBxfbG6XI8PjyspweN1xhy1qs/CpAzU8eIHUT9QIaAQ0AhqBRwcB&#10;+3/8j/9RVOTLFOXpqu/Tvf7eITASiUX7Ots7e/pCcWtuQVFrW1t9bbXNEnPjl2px3PsjdA0PEAG1&#10;57DZ1ajNTc/c7rg9NjpG0DRvfmlbW2tpSQHZZJyJZVvcWL3pUFsPYnBk7b6SRROOijk4Ojra0dFx&#10;9epVNgaXL1++dvX6jZs3Oju7RkaGFxZguVy4nnu9LoaLi6U22W3KHpLdJrO4t7f30qVL586d4/Pa&#10;tWu3bt26cOni7Y6OkeGRhcUFfIjcHjchgFUUgx922nxxUQ97BlpCG86ePXv+/HkCARMOmI3K7du3&#10;IV24ko0BlyU/nUez5YBZOXPmzFdffUUvFoKxnNwCr9cdi8ScsJw0VYUh5rFa3h6EvOlnaAQ0AhoB&#10;jYBGQCOgEXiICCzb0opy/GbH7Vu32sPBkN1qk2gFJCFpbmkuKS9buYkW3fdD7IJ+dLoI9PQPsgcJ&#10;B4Os+/Nysnds31ZSUqSSXtqcq1YFYYZUsL+YmJggSTskB3sK9kRCQuDAkRz/SnZMYuhpECFKNjjD&#10;HuR61+2+rh5rJOZxuCrLy1s3bXJneNVzDanjFiMNisOMjG21W33+ENspj8cxM7vw8cefkoMdUzP2&#10;SHySH564FHv37oW/qampkRpWbf+sP3D7VvtAX6/Pt+i026oqKxsa6owAXA/NwDTdIdPXawQ0AhoB&#10;jYBGYGMReOzZka72G7e7uv2RWFZeflNLc21VBSnIiKmp2ZGNFZT7X1vMEo2Jvczs9DQa7ZHRETLK&#10;ePKK21phRwrxQlgyatHsyP0fjaQnyK5PrJY4bca6ZRWOiwZkBjwEnwwZJMfQ0Mjg4MDgYP/Q0NDk&#10;1EQ4HMrKzsnKyiCAryzuZWMgi3X8NjjAyQM+A2qkvb0d/3R8ONhdTExN9ff3QZDwV86w8SAfZnZW&#10;NuZVyRtOaRsNo2aa8e2338KL0Cq8WLDeolDVyMgIv0rNuJWwbyF2sLREjLamp6fxiKeoLIsOb3lZ&#10;WWFBodPJBkRRInCwmh15oAKnH6YR0AhoBDQCGgGNgEbgISGwKjty47bBjoRCKhdiLB4JhVlANjU2&#10;VdfXanbkIQ3URj62q7f/8uVLoWAAXiIvN2fnju3FJSUqD4d1dbYgJyentLQUKgJCYnJyUhw7hCmh&#10;WThncEFydhBOrsqOtPf39HR2EyEB3UVZaVnbpk3ezAyLTcXsWjXQFs7sBMEiSkU4HGfr9Mmnn7B7&#10;4uJQwIccFhQU7Nix4/jx42RiRz5hX/hcFaa5QAiB7u/r8y3MO+y26ooK2JEcfEpsro2EVdelEdAI&#10;aAQ0AhqBxweBxz7vCGsRCqtVVgaqxKIRYjDp8jgjILHdlG8QoxkxEscZeUikaHf1hzK2ArtpgsTq&#10;v7u7m3U5Xhe4a5CTEPspronGQou+ubGxkc6uW/zxm2+/PnPmZE9vnwSwkuEzHUfYS0BpSDJDmBXy&#10;GRI5lwLvwqQmeO7Q4CBr9wsXLpw+ffrSxYvdvd3J7uqmlzqN+eKLL6BGMPuiHlrC40SKsN6iKiiW&#10;EydOfPzxx1x28+ZNM3GiuLNQ8FvHe50tRMDvp48eF0Gll+QNXo5URrpoBDQCGgGNgEZAI6AR0Ag8&#10;lQhgK6MSW1qWcmIboZkewUjUT+XgbECnZeMpmxTJxgFFoXw4UhR2DVAR5Dx/5513tm3bhukVOxRS&#10;irI5whOdnRFWWWYU3+QQW8vqwzOenB88mlTwKlxwJCK7pOQw3eLpLoGOA4EIBmY+XwiX96+//tq3&#10;6IOhmZ+bx9KLkF9/+Zd/+ctf/pIDecoaeXEM6gUzMBUFeannGwCjrkIjoBHQCGgENAKPLwKPPTti&#10;NaL+JJYvhODR2vPHVxiXWq5WpspnXRUjW12UhaJ2UH8oA5vMRZn2R4yIStHR1UXoKogHzKZoG5sE&#10;nLgrK8tLSgpz87OJozs7O33z5rVTp058++1XmFPJ3sBMdMQxNAa8CJQGEbFY1vMs9hXYW1EVobSw&#10;YMJui8IKfnhoiOvOnD6N84fgwBZCdh1sGHAQgT6B9pBEI5ynqdIe9gzsDXAWoWZ2MjiRcBlmVjSG&#10;GmSzQWQt7uI1wsVGIOkfmE0pQogNki4aAY2ARkAjoBHQCGgENAJPJQKmrZZhue8gK7vH7fF4PU8l&#10;GLrTd0IEE8MKgmTXrl0qmYfNxj6FTQ27EnzZIUgkJ6LE9V294KtiWI7Jtlf4Ga40/U445gy/InUU&#10;9se9vYPYe338ycfswmbnZh12R0ZmBi4jtOTFF1+sqqricdiNrU3dGUk9iRJnUEAE6rISvsGOZOuh&#10;1QhoBDQCGgGNwFOLwGPPjnjRelLQaJIOncicaDdNq++ndlQf844nkSOYaiXYkTv0iMGAPeZdfGya&#10;b66tlS2VYUIFr0DidEyWTp48CTXCmbq6uj179hw7duyVV175yU/fevPN11977ZXjzx9ra2uOW6K3&#10;bt347sTXWFERa0s5lxgcCQVOhWBcrOwxs8JZBA/05ubmffv2YYf1i1/84t/+9b9988239uzeAzvC&#10;Er+nt7fj9m0+eTRMBreLzwcHMCJYaeG8Ar8iTuW0h10KO4Sf/exnb7zxBg3bvn17eXk5jyZ2FpsW&#10;eB2oERgU6BAJ+yvdlBzv0ag69gciwZARSSxFxN7HZgh1QzUCGgGNgEZAI6AR0AhoBO4BgaRwW2o9&#10;zJYTHTTLyHuoUt/6CCEgiT1kc5EwtcRVKPV+k6EXZ3eu379/P5sXPDY4Riqw/cISC894CBI2HVy2&#10;Rj9VkAQ2HsY2xNjdyP+JIudhMozk7crFZGZ65oMPPviXf/mX3p5eZR82MhoMBbdu3frrX/+aPZRI&#10;KdsZM5pxykcLJ2OYI8oWz+BjtDXYIySTuikaAY2ARkAj8IAReOzzjgz0dHZ09waicfKONDY2VVWV&#10;R0J+L0kDdFb2ByxK9/o4lmdRyTsyPTl5q/0W6SJIVuHMLtqyeROpIFQmGSMrOws5Iyn7Y0/s3Stg&#10;D+p+VswGZxCVTOx4jZBlBKMlCAl+ZUV++PBhVuQcbNq0qbq6vKa2ur4ehqKO3ObEsJqcnJifn/Mt&#10;BglyVVhYqEyTjFEm9TrRrviE7YACYWtBPZg+UU9bW1tVdU1tfW1+Xh6J1BcXFiYnp2gAxxluDzkD&#10;qUrq4SSN+fLLL6FeOC4qKoIIefbZZ6lt586d9fX1TU1NeJBwPewpexhxYaEjkCXUIyF9oVUw74Jl&#10;YddRWF5NA4oKcvBfx9edULwKZjYnWt4elLzp52gENAIaAY2ARkAjoBF4WAismnfkVlcnsV5DwaDS&#10;oBse7fgKbN+2raisVOcdeVgjtYHP7RscIdhvJBySrOzbt20tLipQ7EiKrOwMOowF3uqylSguLlaO&#10;HbEYziJsNPBWZ3cDTYIrCecRFS5eNe/IpVs3OtpvxUMRj8NZXVm1ddu2jJxsfNZV4kNCTEejZkxj&#10;sptg4/XtyVMka+QAJ/sMUjJmeNl84TVycP8+Mfni0ZJVEXC4PdkHJRmuGX/gxvXrPd1dC3NzToe9&#10;rra6taVFZ2XfQInSVWkENAIaAY3AY4fAY69iVgsHlS9axckh/QhmFMFAMBAOPHYjoRtsImDY6hie&#10;xeofZdKyDBztOvLApEW2iLJAl4cKl8Dim+V+ZWUlfMYzzzzD0hyGQ5k1xQmDFsvKzITQ2rx5U1NT&#10;Q0lJUVZWJu4duH2wSZDR5HbYL6gR9hV4jbS2tsJn4PCBP7hsNnwBHwfbtm7/xc/xJPnl7t27+XVk&#10;eIRHS9YQaRhXElZL6sFcC84DbgNHFngR06APbxJa+Pbbb7/00ksNDQ08Gt8RTLqoSrYxElOL7vCn&#10;rEzanknNsCkuZyITo6RY1EUjoBHQCGgENAIaAY2ARuApREAFIrLZxAeaDBES+FfnHXliJMH0HWGD&#10;Ib4jKs3MkkvHym6ib2D7wJaBAyL0skkR93d2ImRr5zwmWeJBghUXZEYqoBAk0mya3htGqKtEkXBb&#10;sm+iNhIrspn65JNPuIXtksuJzZib/dHzx58nBzvN4DJ6QUANsWaTXVKq5xoBio2MrZGE3/zK7fYT&#10;M7i6IxoBjYBGQCOgEbgbBBJRLMUB0wxWs8adpoHMsoO7edi9XLPsO1tCcCoNpoUsAerHbfF4rN4M&#10;hzfTlZXhzLqXZ+l7HwICVkfc7rZYHfwEo1Z+Ihw7PfgtWG0xfmLxcDTOIi9i5S/2hAPyQ2jnU/ZI&#10;ISFY9KupZhTW39hD4YQhrEZjYyOmRkxGmaG+xajLmR2LsS53VVY0tLXuyM4q4mRGXslCKDYyPmW1&#10;q/3lxMhQz+3rXntsjD8VVTVu2V3T2OZwuVSwAjw2HDaPzeGMIwHKBay+qnr/7j3VZRVzk1MXrt3q&#10;GhjxBSM8LBjwD/Z1L06P53kd83FbXkX1jgMH9zx7MDs3R7EewXmLRSUwlEhc+fn5bB5wJSENCSTN&#10;td6BvsmZCNGjPZ7FoG92bsrpjHs91tDi2EDP9YB/MR4L+ENBJXAW62I0Oh/wT87NzvoXjTPqJxCL&#10;+CMq1TzbYyiW5B2yypeDY7sl5o+E5gO+OQzIIipKFz+huPpT8o8vHJqYnQE9KoGeSc7cyMlA5AcX&#10;B6MWfzjOjzzXvFhxw0ZoY100AhoBjYBGQCOgEdAIaATWjYBEHJJCJZLyYXFyJrzoxwiIGM6osEOx&#10;6GI4OBfU1jPrhvnh3Ch8Q7ISQ0iIqCfKNtQ3PxOdW6jIKy4rLLc6vHF3Viq9B9sikRDsq3AN4YC9&#10;0ubNm9/9y1/t3Lc3uyDP7nG5szL90fD5K5f/+7/8E8SGpE5kGyWkBddjfZUZsnjjSqERdzsXLZGZ&#10;wGIgHBKCRAJk0QBic/35z3/+h3/4B6iRHK9rbnJspL8nJ8P1ygvHfv2rd587fKCsMM9MbZKszFkj&#10;3wmbLEs4yj7JZbFlezJyM7PYeVkghHTRCGgENAIagYeKQPIiZNmC5KG266l4+GPvO4LlA2sasomh&#10;dDU4HjxisfXQ3+5PiPiqYRWnZUXfKXHVQ/vgh5b3sml/hPM4CUKee+65Q4cOEcYK9xFx30Y7TyH/&#10;OcfiayL7SRWBwDC1Y/gwc3IZF8/MzkyMTxB0y+VyU2FpaYms4GWcMdlKDpiLBRYEDDXzIHYIOIvg&#10;vyIgcEBErIXFRTYnJaWlZWVlpCCSengWB5J1UC6mHjgScQ2BhyBcsClLsjWSdIg4j2R4M90uz8TE&#10;+M32G2e/P0OGla+++vLU6VPXrl4dHhnGUU3VDH/jUH2hfnY1ya7rcsz+Z3hk5PqNG6dPnfr0k0/+&#10;8Mff//b3v/3iyy9Onjpx5erlnr6e6ZmpaBwyyZWXmwdKVILBF7XRtuFhbh2B1xHzr7HxqXPnL/35&#10;w08++vhjHOpvd9zGW1/c+dWMWMrW+OAFQz9RI6AR0AhoBDQCGgGNwNOAAKs7lcjaapUFI8drZdt+&#10;GhB5gvposiZG2o/1Bymob2g4cOAAuQ8J8Otyu0ZH8Hrvxff9vffe++KLL9jCiLe6WDhVVFTIMl52&#10;E0K0sBfgV6gU2RSwzfn0008vXLhAZGNODgwM8Fdc5HG4JxAxe6h1DoIyf1MZ2e+kOVEpT9ZZmb5N&#10;I6AR0AhoBDQCTwACjz07gjsqCSsYCdKJ8Z+RzUwFZHoCxkZ3AQRQiJOKzm612LHV0qu2hyQT5laQ&#10;5+MzTjQtsp2/8MILHMA3cBJNvVnYYGDuJJSWCk/ldLJ7ZJLa7DYOJNcgwXMnVD6SBS7APby2tpYt&#10;AJOWB0FyqrDOhiubdJetAmG7CJDFtiEYCg0PDY+OjXGea9gqjIyO4BrOFqKqqpKqkJNlIJkO5mQf&#10;ofF8sg/BRZ17JyanjFcHrwz4mwjEqukFAn9z8RKExId/+OMfP/zzhx999NFnn3761ddfw5EQmHho&#10;eDAaS4QaW/Y4SfN+4dKFb775hv3MJx9/8tlnn5MZ5fMvvuDX3/32d//629/+8Y9/5PzJU6eICRYI&#10;qTCAyt3EMCXjE/syLvjTn/505syZmdmFjo4eHPM/++yz9997nx8q+ebrbwgLJk704nQiaAP7QxIQ&#10;/ViNgEZAI6AR0AhoBDQCTywCQo2I0Y/E1OJX3JGf2A4/ZR1TEa4MfQLbDyO+8zoNLXEsIvkiBmTP&#10;PLOffQkiEwyGiPl98eLFzz///PTp02xAeAoihOOIGb6YlTxreOVAvxQUSyzPMAL77rvv2FAQVosb&#10;iS2M4MGpkGERMzV84oWfW0eENyOFp9pXG2ngjZL47SkbeN1djYBGQCOgEdAILCHw2LMjmIbLOhUN&#10;KWFgWdAoux7DdluXJwABcR0xlnC6PEwEGAVZfDPd8BdpaWmB0jDS9yUKC3TJB8gGUhbrmDiRa4QY&#10;XKz4ycdOJC5x7CDL+tTkpG/RJ54i/Km4WFEsJDKUuiRglEkYcAw1Ag1D/bApU9NTGFKpyyIRKp+d&#10;mfV4vewiioqKqQqKZcG3IPWQh4hPM+oXtxMLGHaEmtljjIyMwrKEIorIoVfRCHF/1fmu7u5LVy7h&#10;LPL1V1/hNXL50qXbt2/39va137p17vvvvzRIDs53dNzG80PamRwOC9Klo6Pjg/ff//DDD7n4zNkz&#10;N27eYFczPDSEO0hff1/7zfbz58+fPHni22++OXXy5K329lAkJI2kKkDr7u7+9ttvcZ//+uuv4Ujw&#10;pufg2tVr2IsNDg3ebL959vuzPEW4kOSnJzfjYcqKfrZGQCOgEdAIaAQ0AhqBJwgBYUdkSyK+I+Ih&#10;/QR18anuCotqFYtCaAI1xEYSzPRLMBxyOlzlZeVtBBfeuaNtU1tefl4wEMCKi+wj8BwnTpxgqS/W&#10;Yyzm5XE8HbIEsyfxtpcL2DXgboKlFJdxXrzhcRmBejl8+DAZH4VB4V6xl0qrLI8YZlAkadWgL9YI&#10;aAQ0AhoBjcAThsBjzyKwMsBnhJUEKwPD7lvF0nnCBkl3RyPwsBAwFe4s05PXzeKsgKUV845rmHRi&#10;TyfpSVjik/kcnT5a/qGhIYJi7d27t6mxKTdPsSmzMzOwGiz9qQHXIOVjbryHzOBd7EDFw918OtZ5&#10;kCt8spmYn5vHUX1ufmGKsFqjowuLC2w5eERebq7DMHwy7xJfdYp5BoqFejhPCwmcRZF07gnuJ67a&#10;dv7c+T/8/vcf/PnPN27eDAaCmVlZRUWFeXm5dHB6eubGjRtQIydgTa5c6e7qonJ6bYbVosJLly7h&#10;59HZ2UVsrMVFH+2hzWoXZOyEKsrLaQC9m5qaun2749Kly2Rr7OnpoR71KlOAOMXjXrxbTnx3An4F&#10;ega4uBEPekCABn5Y8qCfqxHQCGgENAIaAY2ARuBpQ0AWabKwFM1yshHP04bGk9dffDcIR6HGVVlY&#10;KnslcxORVmfdTmUHhoxUVFTu37//6JGjTY2N4hDP2p7NEc7oOJTjBcLWQ+yiWPazReBXZEyiaXEx&#10;IXa/+gqX9a+xMyPQLoXtEs4iL730EpG7GhoapFVsZ6iWP6XVSFOGl3Ek6Vair9cIaAQ0AhoBjcCT&#10;hMBjz47cyVSzNCza9uFJEtAIJv2GJ8F6DHieJCAedl+YVrKON4ty2IrgrRUXSzqOCafb3t5++fJl&#10;FvQff/wxq3/cIAiKRfjdI0eOYD+VmeFRvh2LizOzs4vkao9G8T4x6UzTaAkaQYzyeKhQJlwDKwAF&#10;IhZVBObCfWR8bAyChI0B0pGfl+82AvVSzDDQknqESkyihaQjxOliE8IWaM4o7IDYVMBIGPtdi8/g&#10;dS5dvkyM4IL8gp27dmKfdfjwkd179pBkhTi/WVnZtJ+9yu1bt262t4sjvLxzyAVCUCy4E0zDZmdn&#10;CAlXU1uza9fu/QcOHDx48NCzzwLC1q1bm1uaCQFGPYuLCx2dHcTvunTxIp0i3Yi0n+YBC/1VfvcB&#10;P+wvpE5dfR33YjK2Z/eeXbt3QZOIyZgYM8qN5sHDFhb9fI2ARkAjoBHQCGgENAJPDgIsukTBLTG1&#10;KKwAJUqSLk8AAuFQmKGVJT0UmOJG1uU7IlDgeIJVVENdwwsvPP/yy68cPnIEYzJECOFho4RzOW7o&#10;bDfEFoonsjeR9IoSnhcLqn/+539mN4G7CfsgJI0rcdw/fvw4ewHCCMtTxNdE8pSkW37Ai6i9khFn&#10;WBeNgEZAI6AR0Ag8xQg89uyI3x9Q2Yltdo8H7agHvxH0nk/xgD5pXWdFyKowGreQ5kGnk3nwo7tM&#10;4S5WTjRDyBLW8eIswjBBDLDc/9d/Ja3Gbzk4d+4cLuHo7lnEG7xCbYZHOXURyFcMsqgBzoM86pAZ&#10;Qn05HM6EUZ7hmEL9VC5n+FXcRyQuMIwZpAh0AjGt+CtT3pvhDYdDgk+S91hioU87hWMTLxOq4umB&#10;QJBKqNnjUYG5ZGNgJGePZni9LS3Nzz9//K233nrt1dc4eOnFl15V5RVC/RJSjOcSa4ugW9A/JIqX&#10;53IMM8RuB4swKqyoKN+3d+/LL7/0xuuvv/ba66+/8Qa1HT127OjRo0cOH4bnIIl8wO/v6e65du06&#10;9xo0T8K5XnqNpRgUC4/D9OzNN998+ZWXj3H7saMvvvBiTU2NkEDiryPbdeFLdNEIaAQ0AhoBjYBG&#10;QCOgEdhABERzLfGXJMYREQtY723gI3RVDxEBrPHYnyjXEcnKrkJrraf4A75wJIT9mKQnzMzIemb/&#10;M2wDdu/ejbmYcGz4hRAyixSDGJPhYc9qX3ZbkCJwJ7jdf/DBB6dOnRJqRBI0svtgC0C6x2SrMuRw&#10;fdSI6pgiQ5aysktudk2OrGfA9T0aAY2ARkAj8OQg8PizIwG/YkccsCMoOT2JuDr3YO7x5IztE9ET&#10;lpfKeURC/Brp8vTi7cEPLCNgshTi8S1tkPhasqAnVzkRpaAHiD1Fhgx0/WJbx6IfVw/HUq50ZXPn&#10;cKgkJR4vLEVhYZGiQIzaCFog1AvFjFUlnh+c4TKu5wjCwO1yqY2pUY8Z8muRGFs+RTCI4RUkR7LH&#10;kbRZNhIUdj9q6xKN4kGPq4rqlBEpAU6GUFpV1dU7jcC+e3fvbahvaGpsbm1p3b9vP84fzzzzDGdg&#10;hQh7RcArCn2nZqga2CB2MnQcE7Dq6prWtrY9e/Y8s++Z5qaWelw/aupqqmu3b93+/HPPP//8C4cP&#10;H9qyeXN+fgECPjc/h++I7HBoIftt3mm0jTo5LiktwYn+uWOHd+7YumVzq/rZ0iq7I6F8aLYO7/Dg&#10;J4V+okZAI6AR0AhoBDQCTwkCpp+0+ExLdFmWuE9J95/4bkpEX9VNycrOwbqUCV5PBnlHHHYnxn3z&#10;C3Ms8rHgLCktffvtt3H+4BFYemGn1dfXh5M9JmW4wmNlxWqfjQC7pwsXLpB38He/+x1nZAeEsBFQ&#10;66c//SnsCIv/ZA8PkUOu4eJ0B+gHWdklN7veYacLor5eI6AR0AhoBJ4sBOx/+7d/y9cqKzzRx4lJ&#10;uKmavPvO3m9/TFkiiMm5KAQlWs5Ab0d7T9es3+/M8tY2oX+sjNvDpDGwWjYm+0i6frUCoxkXSAAU&#10;YFcFM9X5dJ+baqTu97jcvYSsfSW4oe2VMSXe0c2bN0lkjb44u6B8x/adleVFVoudiL9WCzY9KNrR&#10;yGuWZKOw//F6JMjVsutgIGTUOA8rcPHixVu3bkm4LcnQzgF3ERUKU6lINtGicrw2hz1umxkdv9Le&#10;3jk+GvC6czNztm/fXFJYQO02S9xuY3PCXexKVBQvRVcYj+YpGOgRgyrsX1yYm87Lzd7U1sbfLl+9&#10;Pjw2kVtQXFhWuW/f3vLiItUku81lyBJ3+wgibLNTHQGFFY0TiQ73DXZ3dPSPjBXlF2xta6utqpqb&#10;mrpx9crQQH80GJoJe0pKq3bv3vfswcNN9XX0jVbxg7uKg2zzDmdedk5OZtYEu5nhEa/bE8vILqms&#10;Ki4pCkYjnV23hwb6QiGfy2l96YVXdm7b3lBb57Q7kGnu5enRcDhA4GC3Ozsjk0Tw4yOj1BMJhmxx&#10;S/XWA/UNNXY8a4Lzs+NDly+eD4TCLk9mXnn50ePPbdrU6oQOAh9L1BoP2a1wSOotbb6ohYj68YHU&#10;V2gENAIaAY2ARkAjoBHQCKRAgNVj8qJXVr+wIFjAYM6PGpq9CZFUsV8hWGtdXV1jY6Ps+5Jv5C5J&#10;yyerYu7CdIZCPURS4l6xbknebkv0pJVlcg7Tn8CiPxhA3R6LhyIxfzDMmYW5GeqRu2TPKNtkqVza&#10;I6Zl8uvUvM8fCHMv9fATCseCkSi1Tc7MUrkvEFInIzEewcI5ErcEQiS5i4eiMfz3IzGL+omrz6np&#10;OVVDKDK36JuenZ9b8AVpQtw6NzMlXt1GElBl6iTr0jk/IatUDYnGh8I8jvYHFuK+xTA/iwthvy8S&#10;8MeCgTg/MzNT1IGjOHVg5kSfg8EwnfezDnc5qFd+aEzcqg5YQq9aQqGEzkB2LyAUjRAEOO503NnR&#10;cDIcigdDkWAgcv6778YHh1WadKejqLy0vrmxrLw8FAymymb6g8hUSb+w2pcfl93hdblZ/7Pg59iV&#10;lVFYXJSRlTk1Nzs6MR6JRT0ZGTanI7Dogy8BK9n/4koOTQJ9Qks4SURfomlhVEWiEcl8s3I7Jqqb&#10;VBPalCtpo1wGNIs+/5Url3t6enGGcmVkFVdU1zS2ZuXkmggvO1C7mCj7mHByGziztsoIeaA7Qt4I&#10;kiK0nOGA6cBfIYcomJrxKanpk/9E/ckSLm3gdoI5y/VcLDOLX5lcWK3xyRl+nZ6e5lgZ0drti+Fg&#10;KIo0RUE+wrZOBMkaZ3oFwgj/8p/ZqWnaRpGZKw+SGMgyqRN2m8akk36ZMm+OBdeIBRttloGQjS0X&#10;mJEYZDhknkoxibq70eHII+79dU77l7367r5OefNIoZsCyF22yhxceZx5l9Rzh7P84V/vvm1BFVIm&#10;HrUqvjNmUftn+VEU6NJckKGUITAfmjxfuJAw36mmBufD8SjShWjFbagw1FNSmZ+vXY88gmAp8sLk&#10;zenEenO1EgIbow/JnVrWQr5j6HzYeHtLhteVZc7vC8Xkdatc51CdpOomteFPJ80Ro0yBS4AKoCih&#10;SVJJEs7LaotYYqDENHTyXjTqSZ4IyRNHJoIpEneFm0FoCyDM6Egcf0BVhTHTEYCUXVtjZP3hIOAY&#10;9aiXhvGls556AHlVfIJRvmaVqspsw9jURHdvz6kTJ4nCgnpN2HR5jaxDP3/3M0VfaSJg5e0j72WR&#10;P1MdKWfuvtzlS/DuK1x5pbx2TcmQL6fP3/vtH//8yfhisLyu8Y233zp2cF806stAc2hZTxTOVR+a&#10;VpuTcZA3rCxZUuGZCrd08U/VyAcwLmnhk+piRhOg6DUHLA2JznT27FleB0W1bb/8xc93bm1GHsm5&#10;baz+kEx+Hnu3pw3B7SFWIvsf8XhgkcpLnATj7BVZ11LYOmIYRfb1vLw8YkM1PbNz/87dW+ub7Rb7&#10;revX/sfv/vXM1Uve/JzW+s0/feedrZtaWKyqjIQsCVjDqHWeCtglRda1+KZgS4VjCutdfDJ+8Ytf&#10;cP4f//Ef8VYpLCzcsv/Zt958s6m2Ck92pw1qlKkX4V3hi1ldNifVhUNBj8MVDgRPfPvtnz/486Xu&#10;3qqqyldffun5Y0dmpyf/8Lt//f70KUL7hjLLW1uaDx3cv2vH9rKiXEPIlLyxpmVbgnzSNfr13nvv&#10;sUlmoZ9TUf3Kyy+99MLzbrtteGhgZLAvGg6RWN1q82IjVlpauuyFYP5KJQQdPn36NOtR2v/8T379&#10;/JHdGVZLeGH61Ilv/+9/+B/TCwFPVm7tpi1vvvHGzi1tdAF2xMaaPBLCaSYZn4coA/rRGgGNgEZA&#10;I6AR0AhoBJ48BMTERzZxbJbPnDnzX//rf2Vxy9pPXEY4wKifxZ7snSUkrBxwxgx2aqo+RROE8ZCc&#10;oX5RBIuxEUvBVTGM2V2G5spis6NLd2Ibpva/4YjTqvgVKaLXM9W10gBTiy3bZ292vhFI6YfFojKp&#10;qPYkmBRVh1xPT43IS8YtiQ/1W0FBAS3hQAU+DoUlwYbL7XLblKmlaL35pEiTHJ4srpf/1JJ66Un5&#10;mYWy1RX9mombz6/SlYMtaEpACFHD2dwuPLOzc7JVsFwUTfE4vuNujzsWWN1tAjxlTExlNCDRnunp&#10;GeNxSslHV1XtBMGKRb/97suOjg74CbRRmzZtIp4tIXA3UKrR7s3MTsNGdHZ1Xr50+fqN62xn8In3&#10;2JQBlex/TU03v7J7Ki8vR8BINEI0XXbE0pF09/WmVACpeS/PGp6YZlfFXgYCAEhbmlv27t1LuOPc&#10;vAzzIcb1iZtmJ6bEtZ2LabZEloMzoJ2rooQfDJIAOSEchnSNLqgwAEvjLqMvv4oAmGIgdfInEj2a&#10;50XUpTBMMuOU979hMivneRZTjM0pZ2ghnyq2iNfrU+GXDXkz/k8E6+aXFMyCDY3ykmbMnDOcYe4L&#10;IslTjOOWlhZaAjiCs0xJc1YKm8J5/ipx+cBNqpVuyrzjU/LQmDNCZjGFqlbFGXciQYB7Je4fx5wx&#10;g/4lN16qTe6XKVHCvQmkyTKGNWDyc80/mYO47AARMvuV3DWpx2yMeWASe8vaiZys2s5UU5JxMWUj&#10;WZwy8nISo2UEzVPtN/63RRO+YiKB0gsKiouVjeS8NydLWs8LhdcTr2KGEbC4Ud57KnERY4QZrxoz&#10;W8Sv2CZTws3j7II8aYAxxokGcVcsql4Cphir96SKRR6fnxo3cUg+KCgtvkPvmGKt5pGb++S1adq+&#10;U5U9pvS95tCYB55sNO+mMJviZnW7srhLRXBBOcJ/vCV5T8ZjWW4VuEJqFqGVqnIK+X5Z3i9+5zLl&#10;imd8xRhTVLCOQ5KbdKBZCY8nr+qq4whNtOrQw6omV22OdVZmprjDLb3CEscOu3fVehZ9M3QyFAzR&#10;WS5gfPlSY4xVUlvTkTDJozAehfVe+nJMzFHVfeRA4c/sV4AZAXDgzGLxouLcRDTDpIHnfvJNqSQC&#10;Km58HNaXaCu8OUdHx9qvXpNgJLz/CVDPdwEatlRUfapJoc+vDwGC7wfkXblsFSVvz7svyW/Su78r&#10;rSvlrWE2TCbnF+//TrEjC4odef3tN2FHIpHFTF5YjwA7ImYCfN+I3n/VzqbCLdX1aSFmfuele9eD&#10;v55XoYwsYyrsCPsQ1oJljVt/8e7Pt29uMNkRXtXGCjs9+XzwPXrinyjfamoDY4QXwMqJdzqeIgwl&#10;axTobniL69ev872FkGdVFB8/fPTIMwdK8gvZfvzTb//1wvUreSVFjXWb3nnnrc1trdFwEAsrFzYX&#10;yndEGV3JlyWfrDmYQVAvv//97+FIeGUR3urdd9/lof/0T/+EEzpL5J2Hj7391luNNZV840KN2NX6&#10;Gfsmu8mOGA4cdtiR77755uMPP7raN0BeEFiN544cmpma+NMffnf+7Bn2qu6y1l07tx9+9tnWpnq3&#10;Q5mWGNYGbM8SyecZVlauf/7zn/GIZxPlzC96/vhz1IPbSjwWxvwMqzTWxiran2EklVxouWDFmhXv&#10;qO+++45O0UciEb/ws3/7wpE9mTZLZHHmzKkT//1//NOsLwg7svvw0ZdffLG6vMRkR9h4Grle7rBH&#10;T7yk6Q5qBDQCGgGNgEZAI6AReJAIyOJTlHccSxwk0cGxv0PlymoQhYWpTEzWqXGLZJiQBouqVJQ+&#10;5uJQFGGmCjVV6ri43W3olNQuCW2cbJRoQEGO0jJTpIaEhsXYTCXv602tnCcrTzUlme0wfjXqTrA1&#10;ametbOvVqbxctHjm5XfoES6WfonWjPoVmaHMdhSHYarkltRg8bDh66z0iBKaIuHKYXFbSTqYUEoq&#10;ZaUoIvjPxk4/QV9QifEUQ8dks4B2ZlamslUycoKwGKb45xLJ/5bJBpyTqs1QRfGnRM5DPLSDSu+h&#10;FJMQJKoFCb20xaoW57SBvSeqqBdffJFoupLhb0MK7AgFTdnc3Cze9uQdwcuBbnntKp+NiIdsfJAQ&#10;+kiektbWVtGLAR04JABMvzUiJ6Y+VAT40jWVHJ5dlT+g3DVysnPKyssguvDtSWg5BTvJw2K10k5R&#10;a0iMYoBiUnCjWNmuLICZLJZckExyJE8WOZZGirjKGZFk01tFpE6uEcFYVX/F9UgFjRT2kU+OVRBm&#10;F0EFEsMtE0opny3xDK/Swq8s0UBQnmh+yoH4iJiNNOc4LKm8LmSCy8Q0R5Zj6ZpQIxRhWJNfEfJ+&#10;gNUzwUnWzvGnVdvJW0iAEh09n1wm7IvZyOQDU91nPkX+yhbefFeY4AtZIhfcUZwbd8qDzCEzD8xG&#10;yjCZCEgcbOmRSLJUuPL9KY8TlmIZziZcK6GAJTLfOckiNOtbuDOEcmR8OPE6W429EKNPASd59GcW&#10;5+W0aj+B89Q48qNCXvDWU0lylWOSwagZc6assHhVfFQ9d6q+0x6sqRMTQERziUXI9qiUosntkbuV&#10;Dl6J8xLnYHSeE4odEeR51xj/CSy1laWrgjnrX0ziB+9E13PavYodSX6lG1U11VWtfM9TcxROLTEt&#10;kpprQc+sYp4rKH74T3FegXxzKd5laXYkLknyGTIFj/pXlf+szKwlQVMALH1nWebmGC8ZYJMMVb+S&#10;imHVekpK8oNB6F5f0HB0I26715tB+Hb8z1Z9b4SCMePrCrbM+GozJJrWFhcVCwtk9M3oIewIxrUh&#10;A2c1eHcGnUPOKWpE0uji0rewODk1OTsz43W45J1fXV3NNxEFDduqLdcnNxwBq6QCM9d/Sr7F1mOF&#10;am/tZ6/xwtqoRstbYxk78tUHv/+DYkcCZbWKHTkKOxJeyEJD+ZDYEfNNar4T5a20hmfuqvjIK/ve&#10;ywMYl3tvpGAlTeVdQF5rkx2pbNnxi3d/trWtnj/x/cwPFlN8H2l2ZENgv8dKkG3zCzt5EOWY2Ghs&#10;AE6ePInDhy8W3rdn78H9B5obG6emp997//2Lly/lFeRv2rYHVmNTcwOEOWYBeGCwxTOWYspWjsku&#10;K2D2CVTyhz/8gQpZ+O7bt48AvrypsHviDDuZzc8cfOftt/Ed4dGwI/hY4LjJd5U/bndacToyYrHF&#10;LUGf79uvv/nsk0+vDQyVl5W+cPzY0UPPzkyOv/fH31849z3frzm1Ww89++zxY0dKCrOVsIXDMK1q&#10;B2WwcdIkDr788kuyKWLQBDvy7MGDXF9fU+XkqzEexX+X5YTDmcVl0CfYTMmWVfyyOYAuIj4DpgE9&#10;PT0sRtl6sRR++Rd/88KRA1n2aMw/e/bUyX/4p3+e84U92blHX339uWPHivOyhR2xxlmBBTU7co9y&#10;q2/XCGgENAIaAY2ARkAjsBIBc6UnelUuQOeIiuS//bf/xoKWNZsYaONCIfpfY0mmyrKNm6yQzT+J&#10;olDWtKJC5UaxNBddISvGVYcjYnGIiktpEom/QahX5bURzs10m5ojebqpODYJEmmAnA8YpucJ7deS&#10;oolfUY4nfEQSlrZLHiNKK76K70iiTpxAlH2ssiaWy2xRpVRKaA+NDopugchaslNIaFeXbPUD82iH&#10;E/pJpVFMFHxulOm9PIUNtGiYlLLJZhXEUHYJYcLqXNEG/oS2ehl63CXtMc/Lw9BtLrVH/jWxUMpl&#10;nAxoCBrSw4cPv/rqqzATGzVH/NGw064UnWp3MD+L9Rg2UpcuXw4Y7A4PpXnIBn3E+r6iooKMgwRt&#10;w2tERlC2QutujLnLpgaJ8vTeR59+8803yjPDakMGuAD/n0AwQGTiBC5LYmRgZI0RmMoYCDAX5k/U&#10;8ab8L2sbLilcI64SpqhTpZyXoTEPjLG+wxSaUsSzOL/qOEqPzGI+3aSRaK1EtxN1vN0D0aVEQGmU&#10;E0VBm4oAi/iDZp3JUmRq85f9VVgKKTJkov8xj83ZIdcsk0/z/bDMZyJpLqzOjkh/uYwKxWGLY3nD&#10;JONsHkuUs2Tw5U+ipDZZOpPDkDeP2TWzg2YELfPNI4Akjwh/EsW36BWX5t3SVDd+F5Yl+S5pj8ke&#10;LZOWVFOALptomwLDvb4w4yh6e9NNSP3qIfD1CnZk1RFPDJzHJa4PKgkuNxqTgrLEYyRYPXnp0UO3&#10;9U57BCKpPKiifCWgWmqX+hVNoUHWJhVDq+9V8S9WY0eI8GRUmiTO6n71XjSKOWTyawb2p6uxTX7l&#10;KrHKvFCk55ImMuFoZbTa61BeSlJkcKVrVrfB4qzompLzJayMZiUaIfiYVck054x4fcnxD8YxsrqP&#10;IG5iTDOpx2BDjF5KzlqjbYnZLuQRFrS21dmRzCyX8h2BXzToXghq9dZyOJScG62589YwWhYKGBow&#10;IfSF14eGNzyHVv0+jUQTLFGCwFkStYWFReqjJvXlxloiznpDhWDJzVB6JNoD7Xf8+PF33nkHU2D6&#10;KK8XXe4rAvb/8B/+Q/LbXMSRki76MuUeQDEfJJOqr+NWe0fXYjialZdP6uTa6kq+Dd3KG3dj8o6k&#10;2yP1olxa+5qvJ6ZWuuxIus9Ndf0DG5d7bHDysLIJkczevJhyisq2bN5UUqT4UnEYYdQN4XxA8naP&#10;/XqybxcJl/WfHLPKkVcHx9itUPDNZyhDgSDX8J3j9HrY3g0NDY0MD9tiloraejKIFOXncYtyVlW+&#10;pdQAkaEWxLIyV0Nvs0EqtLe3E8KLM2xXiMDLtMLwCp8V5CS3uKSlubm4IJ9vPlgN7MGUnR0+HzyM&#10;XDWGuPAT8Pm7OlWZmCeqb2Z9bW1NdRVhb9tvXB8cHOB73p1b0kwW9eZmt4uNCkyHMpIyBlE1g68r&#10;esG6h4fC4SGo/misoqysrq62tKSEdR/tp8ns5W7f7kaG8Z65evUqB3xin8Unj8bZhWNxOadyLOFY&#10;Clc1bq6rrlSWd6HA4EDf5SvXCOvscLkbWtuwGsjyqrWC+r4FGHaIij3SWUae7Lmle6cR0AhoBDQC&#10;GgGNwINGQLSNsvKUZ8OCsPj87LPP+ERDoVazhhodvQ9qYlOtw5WyM5VP0z7aPBCFI9pYCSrA9aJg&#10;El8QWUWvLHanW/bpZkyexDWY48jy1ChyjRzLE83nykkLmf+WTFwT2hxDp0MRZwWU42imPF4Vhkhy&#10;By5TiZrNEG2QivS1xO5QSU5WhtjsSzNEXUUl7gwVD0T6q8qSxs2Fp7URZIg6nC47t6KLQkOEeko0&#10;UYZqGQduYVzs3swMFfyHRT0ZRBIW0YqgyfB4Ob+yYDilOuPxuKVbql8st70qDeESykY3FFIGk6PO&#10;Uo+krID9IiwwgU3StRZNJa+Lfh+RwPgr6V0yvJlVVdV4sSgP+3FlIy9xjYRsaGpqwnFE4lxJbZxP&#10;dkVax5SQzZSIqIjcyTNnMdJiJwJQyKQUQM/KzgAwQDNPYkZNkJl4REXAFlER0RIU+aNohJcVhbWX&#10;TItK2kUeEHLpiLm5M6dMsvZcRNoUYHFYMW3MRa5MPZXorMxNKPea00Taw+PEx4j4/qJ0NStXnXE4&#10;laPUasXjVMJsknxm70TLnzw1zAab08GcgMkH8lfzGmCXiSZxwABKianhuGDCa4Isw7cktj/4V+4y&#10;B4vaqJli0kKCpBSOxedGSnL9iLqQWCZi1MkZoVtWvgrMTfqyqrhLuqmkZqlTtNCcocnCQ6dMHxRT&#10;qmU0TKzMG+VMqiJ5U9Q7wygiJDTe7lLianTeENqlnpBJVFqS/Krk2HyfJwsFJz0ZXhWPz+CMFSBL&#10;/yFR8jJUviRL48sxeg8hnPiUIscu5Xe15DojL2LjLcwLPlGn8UfTIyGu5HaVYpDSxkzhUnmLgjkE&#10;alx9UyRQwhfMEH9+jaDOX1FoEq/dxFdHQuWiemf4NCSQkpZQcBDkMxRQ3pMijcnirfICG0X8IcwX&#10;vdEXqlCNVPfzxleTyuFfWJR5LUOWuNfwCJRqZepJI9QLhI6tVhSyygbVQFiBnCD5mFQJFAVuY/yN&#10;qGgu45/lP2RBEsJSHkmbDLoRg12lclSdpUm8TxLQAqmaHcBLiDXDiUicR2wq71ciolbia0o8eFwe&#10;bGjNWSi9Uh8ZmRkyfRkoqpF5yXXQO3zKLK6qqiJwH29UKNgNdGdcx/fIU3KL/T/9p/9kSqTZ55Vn&#10;fhQONR8eSDEfJKvPvi7FjvhgR3Lzm1tayMoejRCi52GyI7Qw8UZeWguugef9xu1+17/hYw50KJ1Z&#10;L6I+5m2eXVi6edOm0uJ8Xp4qJ7uxkjJs+R+QvG14B5+MCmUlKn3hWL71mY8MGWckcx3fGqzPOIDY&#10;8M3N46voj4QITJmTnzcxPjE6MERQ15zi0ubm5pJioi3H+X5WrEYMqwpsMdRQ85Ug9fMsCdU1DKdi&#10;s+G/jEUV5yEbJJJpZn5hS3NTSUkxG03DdV+9Hvg6jVkTllYQ+jR3fm6249Yt7prxB3OzcxobGxrq&#10;akMBf3v7zeHBQR7tzitpZl/SWO/COIJoWoYVgNFL1VlJtcLXFQ6/Qsz4I/G62tq21paignyuCwb8&#10;AwN93V1dH/z54/Pnz8OC8CwixUGl4EnDvppbcBzh6432yZekLB9rWrY01FQTRToeDg4O9F+9dg0j&#10;LdiR+pbWqsrK7ExjEy79MtYHmh15MuaR7oVGQCOgEdAIaAQ0Ao8OAsmaVmkV1u4QJFi6sJpFhyir&#10;XPlkCSduwckKXPlVdqmyH5RPU7GbrDJLNtmWSpYVlSydBXQ4YbmP5kVpmcMhN+l6l9ItiN5ZspgI&#10;12Kq5FRAfKNgwSveHurpkm3D+Edpq9W2ysjcsBRKRYUngrJQah/jv4SeWKmr8DOQ+s2NALWqepRt&#10;kFH50o5Auq+SsYs1LAlW+OFQ9Qd/cZUgUP3gcr2UJBucaGlCiScxYQybX7YCZLWVjqhHG9G9DJWi&#10;TanNlPHw8h8joYvK6SKZXSQVCmCQwtuAS2EINAnNWjiCslq0fuJwgEKKwFbY7abyjUhXYlnSq25Y&#10;4j6fHyKK487ODrYJ87NzdEQoB9FcYwFWV1fHXoQzXCaoyvZKlGXpPjr5euoXUTx5+mxfb5/yeMBr&#10;P6bUggwy532BRcbHyCCptnJmTnK0yaZykosFKwoXyLgsK1KbMGTJMsktpqbYHFA5SIyQMcTmr+LN&#10;IxpSQ8mZKBI1yyym4tesSkRFBJJjsjRLDgCDWRNhV5/ib7GywAbJjVKPWa05eZMbzLFEG5OtsfnJ&#10;Gdk5mkMgem7OSJJOmRrm5AVwGWipRBTHcrs0emWByRPcZMBkvsv0XFVOlJ5XyIIkMJXWe+lGcxyl&#10;2mSfj2SdUnKnks/ztjQRSx56mUfJqgPBwZzIgl5iUlutSKY0aWnm/uDYPGkeLKM6pCpKkOzc5ivP&#10;FMQw2cEVXWeOrHkshKiQWCY9xsHM3ByzwRgsRdcp+THms5In47VpvJnV201mTaYnIbfJKn0ayQgZ&#10;gbgiS/2RtxFFvdhNeTMF20UEi9XK/OKC8fpKCPkSKaDen/IdoeTBH1j0LRKsaX5hPsO9SkRuKl4M&#10;MjMMpBNoS5Aw2HqHfF+oquhWICivAtT29FuEx/ykHjW/FNkvXzFG89U/CXJIoiPema5YjRscgEnk&#10;mDSkKT/m0MgEITTHSnaHM8iVYq2WJCfRLrudm9T3pPRG2pH4flI6q5XF7rDyRSdskvpOVHb2dDUO&#10;fuq7QuRDinx7RtUbQkGdeDcYb7BwKDtLZcaiO4rI52WAUavxqiH2ujG48i1kSrXxEpDa5UucP0bC&#10;PMFpV3YGFDRp9fX16MpgRwTwe3n/63vvBgH7b37zG3n/ShGJX8dXb/Kb8W4evO5rkl+szIr+rtuK&#10;HQlFMnMLMPk22JGAB2L/4fmOyBc/Kn40uRjO86u4Sab6llo3FHdz4wMbl7tpzN1cgxAmsyNZ+SWb&#10;N7eVlahchcKOGNSI+oa9m9r0NfcJgWS5ku8keZC8tflWYArICo8D4keN9A/4goGY3VZeU1VSWoap&#10;1NjAEMklg3Z7Y0M9Obh4B7EzMJJ8GBGHrcrUSKqlBr48oBnOnj3LaomFMhT6tm3bIBXIbc4s4/vO&#10;k5OnfEeKi1VUK7uKMWyyIyqXZQyeQ8nNzNTUrfZbuI/4Y5a8vNw2GJXGBvadt9vbh4dgR2JZRVWt&#10;LS0N9XUq+1ecb0qzZ4kO8m6kd5AcJA6B7QhbbHApmza15efmzM7OXLty+btvv8FZvrNTcSF8xwv/&#10;ARTYG9I8gmhhjMaOC695qsJxGIFnSd20ZVdjfY0HN5VocGhw8Oq168FI1OnyNm3aXFNTlZWhcogZ&#10;beGbOsY6QLMj90mwdbUaAY2ARkAjoBHQCDy1CIiSTnQpsqaVXyUmqpzhVz5ZwinVzJK2MVnXI/by&#10;ySrIZM2y1CnrSdPCmiVosh7NPI7jliwXG7ob06I2x/ClMH+VLTyfydbuyWplq91gQRJrayNqlrGX&#10;Uk01gs4YWlsjnayhQ0brKqZO6MXkQH7BAFaexYOUnTixrFl0cyKWUMgm94sLgmEj+oqhIpKOqITG&#10;NFyZ5xpNMIyxDUtadeB0solXiqE7mlTjMqVVlOD+S0HGaInSyhna2JUFdxFVqVE//yp9sGGzjPZz&#10;yVrf8JMh74Qq3mgsLKQXdeLVTWL2zZs34wG/UdooUZCrsDyW+PDI8IkTJ86cOT0xMUluXwDnTwyE&#10;IpOMuC4cgACyQctMweC8aKvXMTepMFl/wq9dPX1iraUYEb9Pnot2j2D74tOj/PlNjTXU2lISZlGY&#10;iraQYwgkcV9YVpgdoiWVR5uizhmRQdH0mepRnm7+KgJg7gFF9S9KUlNLKZnhpUgl4iNibh7lEXyK&#10;Ft7hFrZP+iUbTCX24t2ysqC9TVb+mrUJj5U8VRNzyqCdBBOl6jYKz0WoTFrUpIv4E8816zdhpiqu&#10;SaZqpMKEVnY1Fkf2mIKYTExpD/iLftlU6sqoCRrSNilyzPAlq6qTNYEmSZPctuRKzM5yUvAUXsF8&#10;/9CqZBbN7Ac1J7ckWf0twypNStAUa/6DbJiEkNlHKs/IzjI8KAzHijvOJw58g6Tm5PqVWtyAcaUi&#10;nje1emsZ7y6jIsPPxqAMOa383xKON+IcgYnlKpUofUWG13yk4UghjmucUz438gCzqDxAhq/GsvFS&#10;8pORodKGL7kvJAIZqleiuEjcedmLPJByYFV2we31SHsSDzXkiQ+HXbVHNc7kx41+BnwL0hgRS5OW&#10;y87NFZgNVIxOGODiYaFOqc8fQB0JJiJlCdpSFcUclORvNwWyJ4HPMikwJkiC978z0YgTaPgwyXjJ&#10;m0F5wKnWeJZ+/cG/YcO3RjEfSy83RXvFRZ5xI1PdURM/MfdB1CCHDMfDZImQxF3yHZrgYg1ByMhw&#10;m+EmlzheVQGcCJUo6JSrlnIiUZ6OvNyML2iu4AVLEBHYevRIG/VltI5vkKfqFvt/+S//RX1bLzHS&#10;8iJbBwTml+467k3rluRvd5rd33nr5u3OxVA0U/mONBNZKxYOegha+pDYEVkE8BVO7CD0ueiFkXIS&#10;6aTC537jdr/rT2vs7uZikx3BV4D3VmZ+McvTstJCvvEZ1CRKRLMjdwPn/b2GCWiuw2SRB23ApkJW&#10;+fJsuC58t/s6u3EcsWe4a5sbS0tLx6EO+gfdNsdUMEgkq7LSEr7Hcbtld6Yk1vgeN0WXlSWLPHK5&#10;w44gHnw9bNmyZdeuXWxvcMhgovFF5srKbmttLS0xWBYIe7XNM9KWWBwSIZQvMSRmanLq9q1bPd3d&#10;YZujIC+/BXakqTEcDOA7MkRkrVgsr7SGk3W1VSwjuJ5W0QUMA1hvSgflm4l5jXsTj14MR3BA2dTW&#10;mpOTPTU5fvPGdQJnXb9+zePNSv5KgwshFBh7rR07dhBKmML3HCtF7BCpjW++hk07m+sr3LQ7Gh4e&#10;Grh67UYoEnO6PS1bt9ZU12R63Mrz1owYptmR+yvXunaNgEZAI6AR0AhoBJ5eBESrKEtZoTpY8mEW&#10;w/6OdaCoSlmdSkAb0Sst07mgvRV9sRk8R35lyccZLhYdK/WLeki0ritLbn4hGvzMjMys7CwWwJim&#10;EotDmZFalCtzsqpI2iBhdoR0kQPRn3ozshPRkoy/KE2R8Y+E+xCNnqpB+uF2JZgDxR4IfwCDoGIl&#10;KZUcOi83EbMyYBpomKjE8HKW+DnUI3IjuiqbPRF5CS2VCt5FvUaFHifaf1RCEoEn0VoO7DbCY5tK&#10;bYNXUfjE0Y6JElnFaDHUdvIrJMuquKkGLPnKGFqOhDAb5rmmth3L8oQNN5oxluXUKdt29p4s2rHb&#10;3ag5wH5pfmGODQ5dxQ/pd7/77eXLV4Aiy5shHj8SMgWzKgqkBewUZ5AWEQzZEyGW5vbq7htmmL/e&#10;CeIvv2KDxR6ELkMVKLYPnsDwaOFphkwmTJ5Fic4nA2/qK0XfKtuiZI15svaeIRb9uLRTGiBKErlR&#10;xFWklIJsgzafSsizsyUwl8TmMuVZZpP5J6XDTQriJIpFCC3zApmDMgUQPqWgXQrXY/SAFllzc3KV&#10;9K34ycvO4Xa2tPJEs5gz/Y4OW7TJSWSAdFCeRVk5GblXeCMpJoYmS2Heu6psJ5+UsVB7VSPviEnM&#10;LKNwltE5Jm9hHnC7tEQYC6FSqFAk0Bx6eeEobfVqpAUPFapPKjFV3vLaVHAvcckycBSuNNsm/RL0&#10;uMVUTpoNW1W/n3jPJJFtMl+kMO+WlOfi2JBQpsNeJDNPckxhsKSdJtci3YEDkXea4pwMzzODNMaj&#10;wmd4k+AGZxCgibmh3kumHiP5QOUmVS4HBpG2xFxxwN3JKnWTpcZXI3ns5FjNOxpoEDCi0BdHCcYr&#10;4FeNk+4kZj0NsVnRJKwqS3DOyuNjqRi+eqqQOJU3pRKnSCK5lMxcwvOIPIvM3xE/lQ5KfW0mfBXF&#10;L8+IGGm8QZKK0WuDek0woKaoCHuXzL6YtHcQ1FcryJHhkmf8KL5TtEgEMDRQNsZFCZLql/ofVFaV&#10;ImFRucn46sdTJcGpy8VqRhguP4kmKL8ccblZ8khbwg1jAtV+VE9WlEh3iFt8isTnJOGuuPSPgaSi&#10;V2i0WAMrH7AgqmyXuMfx/sGylq8k3mzmd+vdv/z1letAIJENaeWdqTgSc4av42H3cot8ocqLSdrG&#10;AauHC5998w+/+xe/NVbV1HDw8LPPHzvuRhbxMUhfeY4UytJEXnA8BaFkdcI3Iq8Ama7yVlIvyhim&#10;Q+r1YcxtNSVlNRj1z9q93ngkdurM919/dzIatx557viB/XtCC0Hj21MWN3EjcpwnM9Mlrz/qke9R&#10;eToz0+Yi294dwEJhFsFGtFUjhYn5RShfQqpJxr0sbzg06S2C82Q4VS/4U/JyiruoDLdCloe0HD5T&#10;bsH7E4dfZqlani7z3IpGjOxQJIGyY8ZE3COVCUqFKvKxUIbQlbaywAN5xe+mOdjxsN+qXnAK2r7u&#10;7t/99nenz5xmUZJZ3vLLX/5i9842Huy0qWQLKi+FCgK4Hg4vzUbpy+8gYK7IWQvASUzOLuIJUVNb&#10;rYaCcQ9GFPXttCKfImlIncgzQaXOnTv35cnvent6SoqK337zzbbmluuXr37z1VdY4dlycl988cWX&#10;X365sqLUfBjzzxZL3I6sIu2s4D/++GOyskftXjKFvPzi888/dzToW/jzB+99/cXnExPjzuqqF49z&#10;8nhZXlE0HHJaFJuvKrQlXE+YxUxwUrh/8sknfPqj9ldefolK6mqrycr+4QfvffPlF6x0iuraXn/t&#10;dZIxItV862V41SIJcoQsZGKGw6odBE6dOvX555/funUr4rK98dIr77zyutfh+vyzzz/49KOhqYnM&#10;/BwasGXL1m3bt5UUF/NWETs15nhhTh49AiK8ykjt/sEHH8AeESjs5bd/sX/39sLcjND8FGkSf//e&#10;R4MTsw2tW55//sCBZ/bnZuXwjc32SH3xM2/pmnas1LNTI6AR0AhoBDQCGgGNwEYjIOohcyMsups/&#10;ffzhP/3TP05PTCl9rcMZWGTrGTv+3PGdB/aJ/ppWiAZItooSPGBlkezNCTPhJbWjKLxWvR799arn&#10;qd/UMpvqyzXqITjYqvWwwF61PSUlJbLzle6LxoqSql+smU2NpOjRZK+KTmfV57L6XfU8DwIijJBo&#10;GDwBbZDeqaAuSSp1oXw4wz591eemaqdobOkIK3MJnMUZKueJ+HNgv8UZlvrvvvvuM888cy/siOip&#10;WfxLN8FfoGAP8v7771+7dk3yTtMSQmnREnqNhZnokSkwBOQ+efbZZ0kOTzNEDGiz3CKF42QGIq15&#10;MDaz+Pvf/+7EN1+PjQ4vzE4XFeRtamkuKMgLxBJ+GzJ8pvpeNCQrS0IpvOIP4oyyslAPvVPsmjBu&#10;Bv9BL5KV0cl3IYep5D+t+cKYpoVPqnmHpnLVerDhY+wYUwm1J7JKv2S+i4iK9lM4DFNoZc6a1zDo&#10;afWXUM+mxtzkVKg8lSJVCAmlVV/iA0QNJQqllUUETJRUUqS1c3Nzq17PfFz1PBK+6vlUekXm46rX&#10;p3pPSsPkkxvNt1aqdsrEXKYoB4dUUz5VPanaLyzLysJrzUSSe812ytReWVLVgwgppb9RuCtByiy9&#10;dVfWk6pfy1g6s06kdNX2iAnsyiKOd9KS5INU+uRU8skEWbX+VOdTzetU73/qMb/vRLalwciD+a4z&#10;pcKEd2WTUrUnXQIjFo7AhZBfy+Fx8UJfCJAsIqo8MhdDSDINoIPkoHrhhReIr7UqMvrkhiOg2ZE7&#10;kLII43uaSaLICeObgC85iSPJRfJdIm8ftWi2kriJtyo/ceOrDvLDSX5la3gOsxP/ov+7k6e/+vZE&#10;NGY5+tzzz79w1BVXpAgvDVTHfAH5fLxEVEQdm7K6SMSjlCmamJw2bN4TFI8RyE8lY1C2PXFFdXCZ&#10;EOPSesXx+tVbTNajhg9c4l7f3JyYOXDeXO6rGw0jGvkqNBfkSiu9gnQQOlYFdjUoWfU4dN9xfJzx&#10;wI1mepUWmrPwNxTja1PVqdmRDZ+rD7dC4fNZ82E6d+nSpZnFAP4QW7duJUiU8tQypIJ/mBUiaUis&#10;fEPgS/Htt99eukna88GK0rJf/Ozne3bu6rzd8fknn7bfvDkTjR49ehSCpLmpGSE1+8idJr/CSXYR&#10;5MOEZVkIWbZs2fTayy8deGYPBhLffPn5559+0tlxO5yf/9yxYy89/0J9da0TGwkmj2GY4czwmsQq&#10;KzZiXsFJKFbD7nn1lZdfOP5cdWX5xMjQB+/98btvvo5GwrackldefuWll14qLPzBMo72sFCQNQor&#10;0U8//fTrr7+G3ckoyvvJ62+9dvzF0MLihx999NWJb+dCgZyi/KMHD7e1tTY3k0QrkdkSz06FksFu&#10;0iRigkklrCfYFz3/+k8O7N1ZWpDjmx775ptv//CBYkfqmze99NJh2JG87FyDHTFmlWZHHu5M0E/X&#10;CGgENAIaAY2ARuDJRWBVduS9Tz7653/+ZwK0YuxP3up4OIrpLMvFV995S7RdsvSVrSIrYVMtvgwn&#10;WZTKNcl/Qou6KqKS6WRlYZF8X+sxtWamJa/AkkrLKS1cqStkc71q+1MFnZYauEtCMwGsuKSINmqZ&#10;6o0zMAqmotk84HyqdlKbpGcQHT23iIf6e++9B2khNtEsy3/1q18RwjeVanIN2WevYSoikw06GW5W&#10;/lAjGI1xwJ6I59IYNlPQMDyLLpOw8OrVq+RTFHtNnl5TU8NfKdhR8VC5Jfnp5h4n3enYOTD6pz/+&#10;4fzZM4TK8bqd27dsOnbkcF1tjSu7IBlGGXQKOK/6iFTa/FRaQqAW7aTphLF2y02t67LLxPRzZUml&#10;BU4lh6me/qNa4JXtYaecyJFgUKTCcpl5U7he7F+RPRov9QuxIfofeSGkYjFTsQIyKUyCxKwtVX/Z&#10;yMuALpvX8IKrQrGM9TRlQ4IfrCwYua96PhWLlopNSVWPcIorC2zrquxIWVnZqtczUsu04fJrKq13&#10;KpY31fWp5os00vS9oG08NBU48n5btf0Sc0/aLDIgYpCKvSOM3qr1mLScKYTJ039VnFetR15EIvPJ&#10;LF2q+ShZY1eWld8gck0qFiRVPalYGfAx56aoUuWJ4CMDIZ8mtqlY3lSsbSqcV+0sJ8lPw6KB4Fwx&#10;q2VobOQiHoXXr42Nj5dnqaCONEazI6mgu3/nNTtyB1u+MIS55U2nvDxIVbS4KN9eYsD+g5lmsAu8&#10;kUjeNjU1OTs7h3V4YWFRliuM0yxJp7/8+lt+IgY7cvyFF8rzs4mIyHci7mgojVE1Q3moxbRFMTFU&#10;JVORpwiTyXc+Ct4omeeWKBnJepeX6ZErk9kRfp3zhVScQRV9R/l4qOi0hCliIbWwIKEkpV9MM2FK&#10;SMAGF2K8UhMeOcozJE7qvDA2Acai5YcvFhUp9Q47AqsCv8PyMivL4XLa6M7s3CxPyctN+CBrduT+&#10;TdoHWXPyyh7x40voq6+++uKLL8hGzoJj185d+/fvr6uvNt2csIJAbmS+CL+IJwTX94+P+hYWmhob&#10;YUee2b23r6fn/T+9d+bU6YGZWYJNHTp0aMvWLRXlFYiqElQC5bnsLBDF6wL+/8MPP6Qelggxh/fo&#10;kSOvvfpSY12NNR67dvnSJx/9+dTJEzN2xzP79mHEt23T5vycPKYBs8W3sAgbzxezrCnb29shJAjP&#10;RVivwvLa11575fljR0uLCwd6u//0h9+dOvkdvZiNOPbt2/fSiy9t3bYVByqmB05TCL4tmqBGqAeP&#10;eHZQ7GF4P5TV17z7zk+PPnOgr6Pr97///YVrV6xed35J0a9+/i7JUQoLitTUVq6aKj4D80fmBbB8&#10;//33eJ9ANfErS8Djr71zeP/eipL8ubGhb7799r2PPh0Yn6luaHn1laMH9x8oyM3X7MiDFHv9LI2A&#10;RkAjoBHQCGgEnk4EROVk7oLEvPfDLz6DHZmenMx0k5rBQ+CUrIzMN15//ZV33lwVpVTa22VaY1O9&#10;lUqbI8qvlSVZi2RWwsEaWtS7Gc0fbU8qG3NTzZRKvbXs6anqkfaDnux/kyMfmDUk2/am8mm4m87K&#10;NZJtmATpf/d3f8fCngEiI/qvf/3rxsZGVMPp1m8SGNJB0XCx7OcAAoY9FDQYvcMUHd6L7OuYiG3f&#10;vh0+hosxujpz5gymYEQkltDcbILYbR08eJDLOKByoeLM3pm60bvvr1w5NDFLdK/TJ77zL87nZHr3&#10;79v7xmuvVNbVWqyr27ynW3+q64XV46/LlLB3I+cb1YYHWY9ojZOfKP5Yalf4w/NrtyrV+yRZHZRc&#10;QyqFe6r3zI9iYiqO5RWR7rzYqPakkhORqGW9WAn+yguSteH8Nd1+pSu3sDgmNZg8FunWk2q8Ngrn&#10;u/z+MpvB9cLMLWvYRrUnFUux6hfEGsKcqp3Jt5g0CQep6l9DDn90Kv3gWZGoyo9lJxS8ZXRq4utv&#10;v/nq22+6urvz7MrHTrMjaYG5URfr8ER3kDTNMczMTjIlWDOJActK0MWVgrXU5OSEsvpB/cl7AbXs&#10;4iIqXdS7M8anuA8Lv2JE6/JDlSPxLG/EnzH5hWK+3El5YCeGlg2+hPCOVqLScaXonXmxmpfx3uFk&#10;VhaBZl2KIDFiQXKXCpPlD9EpusMijMLtSa4wRnxDtfRUGRoInEc4PcWaKA5GhTAkbpj0V3mKGPYZ&#10;IZ9PJdMenZiZIcG2anxmlotqfT5V/zhE5/i4P6AcaYmztFECqut5uAiY347IBrwaZCHrBhFjcnh0&#10;d3eTXGd0dALPIXP3JvJJs5kRXEAYLgSDGVRYVNTS3IKRFDOBIK6y/uBzZnYGQyqunJyalEnmNPyP&#10;2DbwxcBMgdXAYVkqIQRsSWlJQYHh12y1lpaVUiFmfNZobGJk7PbNdqqaW5jjOwaKLysvVyrhWnid&#10;27dvY64lPs7YyBQVFfFX5B87AfxMZEtJMGQk+dr1a709vcwg9qRcQHPEfIxr2K7wCEkFD59fU1vD&#10;lgb/cL8/wCxImKLwTsC3+o6TqZFLfclFjAM6izcMMaypk5qVJdGSB7rYgRgp1aAwJT6qRDJdEoTV&#10;t8kPV0z00zUCGgGNgEZAI6AR0Ag8sQiwRFSqHxUJQKXvZm+oYo7HohIfX7ottuGyszOVv8sORPMi&#10;jIsYkpvm5JxZWUQXubIkAy1bQtHX3M31yfemao/ocM1iEhKp+iU9kk4ZodsTZVk95q+p6pEaTFWs&#10;4CNW+VLE9F4Qlv0IZWVrVwVTSBcVnd9wH5FOycaZJX1ysB1jk5EwK05LpqUSabCMC5sX9iD/+q//&#10;SsJCJTahEHoDLsP5Hs6D2MLQHjJ2pCR85RXlv05uRUy7VHYZmw2H9dOnT+NAz+6DuyS7tTRJxi4t&#10;JbvZF9nQoS6gNvYsc3Oz0zPTYd+iAG5CakppqnFMBY4pMMsOku3Kab8pM+nKbar6U7UnVftTnU+3&#10;/pW4CXSCZLIuVeRW5ouoYpL/mkpuzXBMyw5EBsxidkc0SytLuvPFxJOqxDNA6kyFW6r2p2pPqnrM&#10;+b7sINX4yltCoBZ1mXlm1UdIPTIWyR4PqcY9lXymeo+laic+KCgfTHWcfGsAWrr1mF8ikgkjWZZ+&#10;9Pti1bZJM+TLCMxTyVuqfgkvIlCb3wISd2TVkgrnVPKTLj6p6jG/76QBZpfNr045b7Y5VX9TtSfd&#10;8zwrGFL5RURTBB+ON14qx5S0von0xetGQLMjd6CT5QUqTlSfyeEOzS8tZBddLdrVHwTjs6qEBFAg&#10;ibQlRvYh9WYhp47xgvEH/L5FyBULaTVI3SfaXmIToajlpHwv8lzxRONZsuaenuEpSjmrci6JPpSE&#10;zZEoHlu0jUpkhWd+uS4uBmdmFQXCmwhlLj9MNlgZFmToYQlthDOvGePVWEvhShKS4JiywuILAn8R&#10;kqKxWqIZxuuR+i2RsFq78PLGiZJQSNi8Eyupu6dnYT4AXjwOr5H+gX6ecua0MngZGZlI/ppft2jq&#10;Gx8FBOTbTr4qOMBRXRKMe9weFves1C9fuXzzxs3RkVFyR8n3ojQbdhAfC2ygcI9AchBqVv+tba3F&#10;xSqALLFYcZgoLilmiYAQ9vb1dnV24WaOCPNXsTxgRiBd3I68mWFVeTr1kJBSnsIiA2fzivLyDId7&#10;enzi6qXLZ8+cvXzlCs6JQRKVGT7LTCgonMuXL8OO0CrYCNwqid4IQUJ2SWkzCQcl1lxmVibXXL92&#10;nRmKVPOFZcadY+Ij5CdPnqQ9vCIAhK3LprZNpaWqR1TLVxr7KyYLTMnI8PDoyMiiX8UTwPPE7VR5&#10;Lzmmj8wg/GCohIks3rWqDdgOJEXqJOKk8TYgPFhETcIfFE2PPAozQ7dBI6AR0AhoBDQCGoGnBQHU&#10;nKzHRLei8r2iVcezwciYaO56kvkJ0bitLKY+TiyIJem0pKZbtaTSKi7D3dTxpatFStUeUQ/JU8w6&#10;UzVGCIbkYirXUrUnVVWmYbUgI/lFTKDkjHlSUjuYCncTQCpPpd0TYy9J1i1toE42I2xqREfJp6RG&#10;Z6DXEVnLHBcxJuNXrMTYDUFvsAUQfRzMxM6dO48dO7Z7927BxzCnVIlq+BNxtCBI+GSPg26BXRI3&#10;EokXj3P4lWRVu2iBZYOWbiE/Bpss9v4IH93P5WF5ec6MTMHWhNQcjlTymeq5Pyq3IngyTBKwYtWS&#10;qv502ZR0tZbptkfUOMm4Sb/kTDKDlSycQjYk/3UdWunkpprDlAq3dOfLyveM9CuVPKTb/lT1yPRf&#10;WVKNo5mISC6gWgnddjdyK9fLCKYa93Tfq2uwKSshlRfFqiVVPWY7kykr81tgZa9TsRHmQ5PFcg2H&#10;jLXbY5JnItUmsCvbkwrndOUqVXtS1WNOSWmA+X4zv+YEQ/P8j+K2bNRSXZ/qvMP4MuKJhhnsHWIv&#10;3fe5vn4DEbD/5//8n1etLvlNnXxBqvMb2KZUVcmjERzzAP39SHff1ZvXI9Z4TkF+dU11fV29Q7lv&#10;4MSRXosS691IBG9W0hKwYsCKhAeZX9gILupRFijKQ8Lvz8kupDn8sFru6+/HDDwzK6uujhBDirSY&#10;np7p6untHxjEl6S6tpawoSWFhQ47xAmLpD5i+9y8eYP1TE5ubmamsjGRKcrjIFpQBFPb5Mwsa25e&#10;7AYJG2Waoib1+X293Z3ommkJDcaohNnLLahZr964ydKKa1FbezM8KhFIMIJeuLvzNowFT+QulMLY&#10;ufMgxQANjXd3d/X39xMTjCUgqzIYl2Aw3N8/0Ieq2rCOJ+gr74fMTK+RECLe39t77sLFy1eujoyN&#10;RWNxFXfXnUn0oWAgODw0fLP9JjplYhahMsb4xeVIk3iLRayG+piCuw0Kd6BW69/swi1btpSXFaG8&#10;tqNmVgIQw9QlyZY+vYHWV6eFgHxhI1fMNfECFguFvoGhufk5RQoGgnALMHgQeTg7TU8qDw8EEioC&#10;AoD4uQiSmk0F+VhC7d65syAvn8EjhQamBYxp99Ag+wF4u4A/QLVI7CILdiRqsJ+JBo+IwRREBRXy&#10;aL4/Djx7ZFNbW1FhLt5NeD2RYQc7PcN5a4bnTk9Nzy8sLPp9877FBX4PBeYmpiBpiIKFyzwcCQ2m&#10;EibCgUNHcJnP9LppzMT4+O32m0ODA0r2fOH5hXkIP3pH18IR7KgC09Oz1njUrAdHFtoMUcS8PvL8&#10;c6SapzvQiTRyfGqKh8as8YW5eVo1Pzc/RYzqqcnp6amRsVEI0XNnztIYqBp6B7aybuOgvLq2pbEh&#10;O9PjX5jt6+vvHRicWwy4vJn1dVVV1dXZmVmIvV3i5kWRf7uaCbpoBDQCGgGNgEZAI6AR0AjcBwTM&#10;Da/sENlsXr9+A6s3lMdu1G5OZ35e3q7du9h5GqoNVUSxIhs6Vsur2iwnm5ObbAr3ptK+parHPG8a&#10;ukobUu3TxSFjZUnVHumO2SqzZvT1q/aLK0VRJaZ7ZmGjumrXUtVjOo5Id6TBYnplKsKSe5FKsZgK&#10;N5P1WdZa9v5sN8T8nHhWJFbEGGsNrWUqiTMoh0SUbKqCGjl16hRZD9l60yS2JgBClhH4DwILQ0tw&#10;kjM8ke0J1/NEdls8mj0+OwX2wrRTVBD8iokkwbj4VbK28CAZ/WUa9ruZDbPzPnQRw0ODllg0M8Nb&#10;W13d1tqSmZ3N1sd0aBAuRwqNXLXaVOMokrCymOeXqTXF+H1lMSfXsqen0q6mkvNUcphq3qXqVyoc&#10;Ug2BGLNKkb5LxwXklSVVf1PJszkvzJkiB6nwTNX+td8zpseJObvTbWe67REWcGVJV06S8U9G28Rf&#10;DszPdPu1qtByMpW8CQsrvTCFASGUN8/Kkqoe8yvDVCHKmz+V3IoOZ2VZNq3MC9aQ/1XroS/J32Lm&#10;9Ex3HqX7PZjuvJavEmmqORM5mWrcU301069V3VNS4ZyqXzJ/leoas2CnY3h0lGgqwyPDTpQ9xkkI&#10;QrFLTpWJ527e9vqatBDQ7EgCLkQcKeS7Aa0u618kVZmoZ2Yy65jwQvuj/YQ7QdnJxeXlVZKIBEah&#10;s6Ozr78vKxNVZqPdHrXGLTNz89AMQyOj8Ou1dfW1dXXF+fksmBd9gY7OjksXLw4NDcO+IO5FRQWy&#10;OKYuJqeolbGXD0dVHp6c3By1NIzGYEc4QCM82N8Ld8LyiOtxvGISonJF2Xrp8jUuQO1bWFDIkh0P&#10;LTXVHfah/j4qVGmoIxGs7IUdYY11+vRZvEno6fj4GKre8XFImQliHLGMu3HjOnptFNNEBWP9j4cX&#10;Li+wQJ2dXefOnyfKEfrr3Lz88opKYhNhLq9s46028QBgGQc7Ut9Qn52pMrikUTQ7kgZYD/pS2ebJ&#10;G19S8sDewW3w3cDXOaQdcjsyPMIsGOjtkRmEmwVsBLQHd/FC37l39969e+vr6mAukRabw56TlcXX&#10;eO/wMIwIAomLFVwCVAryzCyD1cPHAhHlVySTxQQ2TWTyOHT0eFV1ldtpR54VW2azetwqwc7U5Iy0&#10;JBAKzi8uQOANjgwPDA/dvHiFlsBnMGugRmg5LiO1tbX7Dx2pKCviRqjHqYlx8roPDvYz06fmAwgw&#10;feRiejQ2PoZUE2hrsK9XvE+EHOUaSDsMu9q2b7VbrLAjmW4P3lbDY2OTs9Pk9JkYG6fvg4MDnUbQ&#10;MD4his6dPzcIRn19dBlyhb2NuNjzkimpqG5uqs/NyliYmWIO9vYNziz4HC5PQ0M1JScrW+2ODHYE&#10;+hUTF82OPOg5oJ+nEdAIaAQ0AhoBjcBTg8AyduTG7XZ2UygdcV5wEP7UYmUVt2XT5oqaqmQdumnD&#10;96M2sCaPInqTVLiubQMrlunJCrJUWkXTqn1Zhaat97L2yOZUiqnY5YAV8qrm4cna6uRHpOpXKhtz&#10;sds1GyPVJpskL1OLJ7dNdIuieUSptCp0yVgBu1ROYevBQl2CQ7BtwauDLfMa45KqX5K7lFZhL6hW&#10;/ufOsX1gXQ//IZaX7IaOHz/OJkICZ8GXmKkORHsr4iTZgzkQ8aBHXCkp6HkEtcGs8FeuEQTSJXKC&#10;UdIx3uzr7fUvLhCnoqggv6a6ii0/W49koZLhoKTSntP4VYcyldymYjVSXZ8sh8mYpxqaVPWk+95K&#10;JZ+p2pNM3SXr9JPnXao5ktzmVPM3lbvGMjzNqlK132SPliniU7lZmO5ZUqFZfyp5SFVPqvaYDMEy&#10;IiTVlE81vibzkcw6MOjp1pOKXVvDDWXVJqWSN9PvbdmrO125Ncldk3iTJ6bCOVV7JMCg1Jb8TZRu&#10;PRJESzgSKTJDU9Xzoyz7MnlIJf+p+pWKFTPZFPPVKl8ByeOezOymes8smxdmN9N9z+AbSKghpWfm&#10;TW61jIyO9A8MYGRvCyumnNo0O5IupPd+vbZATmCIWMsXDNMVxSjqWl6vvMLQY5ohZTngPIpaY/GU&#10;WDVyGVGD5ueUBwYmRcqdBBN61L/YFnE/xIIL3amiWFQiEEJ7EgOL7OgkTieojrHEZOIJa81MxoED&#10;BTFKWAzYMcnn7/gQG19H5B3B+1U5X3MNedtYIclM5nqs0aElaCp0TlZ2Bg1QLbQq/9zi4mLUypJt&#10;XoIJyvuC63EQuakyOnRSG3TLKNGRRkays7N4SY6OjsGOsKpjJ4BamTcekQjR5NJ9bOpBBGsi9aws&#10;FYGXW1paGshlTbQiHkFVJKW/d9HUNTw6CCCiIqg0SXyDMKoiTBZEBQIJX3j1ytUvv/zyg/c/IPAU&#10;OdjxH2c/gGQyoaDQFBvxzP621lYCTBGmWUJFsa7nT9u3bW9ubi4vK+ftj10VNMaF8xcI0YZw4vCE&#10;BCJREqATLpAdBVRBVkYiBYhsJT1ZWZysqqgqKynNy81l4YbnR1d314VLF0+fVaHeqEpyjbAPYd3P&#10;xYT65dFyu8rrIe5ocVxkIlnZWfDzba1tdJONDe5Q58+dx+zr448/hq0x5kKYeuA1QYA0iRkur5pQ&#10;4QihtSorjX2FERHL43YTVY+5AEXUDjnZ3k5VbJDAihrYd2H8xc6H+Qg3aYRRDsPTqPYYaX/UWifK&#10;HjysnHKMDWrSvllH1np0ZoZuiUZAI6AR0AhoBDQCTz4ChvpDbejY5rFUw6aH7Rh7omXak2ROJZXt&#10;M7dLTHyJ8E5hB3cvCJraHLGBXbWs2hhOigHsyvYkV5KsGE1lK23uZKVf9EgiRSfbay+z3V61Kpbr&#10;YtXLX02IqMq0thZdngmXSZ+o4TFi6Uj0rVR4SlXmX82q2ClTA+epUGKdcZBKFb7GYIlXB09h7U84&#10;rBMnTrB3oD1AQYVsQN544409e/bwOGFi4Ev4pFOIgVAR/IpKgVueffbZt956Cx6FxtAk9t10kPha&#10;7I+wu+IatTswggKtg8VhW8FDQVgZuhmxvKmHzq/aZU5KQLOVJdX4ppI32iziKnoPc4hTQbqGzfWq&#10;t6R6bqp2ptv+VO0xWYpls0/6awozgy7eWtL4ZTruNeZvKnykhpV/TYWDGf5OhtJU8q4xXmblYGW+&#10;K1LJQ6p6Up1PxZatapifSuUtnKJMH+mgyT2kGl9548lYyLtFionPsoN05edH3+cy+5AHEYlU9a8x&#10;L8wum51dx3vAlAE1/Y1gITLE6bbHZH2EjpKqKKnanypyWrosUar6U7EypiI0+SsA4Uwe7uR7U8ln&#10;uvikxMHrRZ0qA6dySmH7a7ebfPmPSpG+4H4gkGrQHxvWZC7gy8jNcXjdvkgw7rQTfWYxFIR8S7dY&#10;LWFLPLQwQ3CcsXAkOrsYmJjzEX8UGWXCML1BinUJCly4BKbEdCwYc5Lbg1zQo0GC+AT8E775gBs7&#10;8oQFUGKpupSkzunBXD7mikcyLOoTSsVnCyx6lFed0KFMRdZSePUSAkitouIBb54XnWjMQivCvrnZ&#10;xemZXK8bSxZhIFCz0hgUuGQWUTF8QvHS6vrcgmKypIeDIbc9Hg8uhuanbaH5aNAfjlmnfJGxuaA7&#10;I9tlt9y4cLpvtCdoCXhz3K5MtyMjI6egKLewzJ1ZMDU+SZoUCI+yyoqow9aJ/f38dMRldbhx+vXC&#10;zmRnZ1RWFTe2VBWXZKp3nz1CDC1bKJJrtdbl57tjUaz2Z/3TyeyxfP2vPSJxu9tidRA9Kxa3cxx3&#10;uKNWZyhmAynjawMHmiQF8Z0U4OmOs75+nQgkv6nhAI4efOb1l57nZ9+ubdVlxblIEYr9wAJ7AKQR&#10;YYZdwPtq8+bNR44cefXVVw/u3pvjyeCLN8PjZSaosbRZaloaDx/Y+9qLx58/+mxzXXWGy+a2xRFd&#10;qsIZRTYDbD7hEt58881f/epXsCPFuRnsG4x63DCQyIzF6iquqt976MCxF59/9tChuuqaHJc32+rM&#10;idk9vgiTC1GUbSeExHPPPYczO6xGfoaTWFgsTNysoCAwvVne3MKYI6MkP6euquyFY4f+5t/8xasv&#10;PpeX5Qn75zOcyq+LN4D0i43Kiy++CB2ovEyIEez2qLQ81lh+Zekrb7z21muvb21odkC4RGK2aNwR&#10;s0T9Qd/sPJJdml/ITOd2djtvv/02yLS1tbFBwjlmYWKwv6czHIm5cooDVvdCIOSwxtzxYLbLYw1F&#10;6C+sD8SSChnocUXid/Z16xxOfZtGQCOgEdAIaAQ0AhoBjcAPERATWjHJl7/wK8vIuD+EOWfEH1wk&#10;EHE45M7MyCrIc+dksSlL1gGZuvtUWlTRvIguRlT5oou/l3GQBouyLFU9994eqWENnwBTO0m/6BGF&#10;JW66vgIm5rIBF4ioapmp9dpwraElFF+H5NtFcz1jtWWXViwuBKyBaJ7TE1mYJ0Z13KoIjFUL23Ch&#10;Nyiy0RBraOSHP0kedYwXWeGLMTs6BPYg7777blNTE7cIF2LWLJSM2Wwu5k+0k4u5i/0Cdmlcj+IS&#10;THDQ/8Mf/oDZFkoALkuWVVHEL9uDr9r+WNQejdhiUbgoVOQZLmeGzerCdHNV6NbAM9X4rsFqiLgm&#10;S8sGagN/lL1Iqfn64R/SZWXWEEiZNSLMpjLalHNz8q49f9ee1yv/epftN59+N9fLRljeXem+Z+6m&#10;/uQ6U2m3Uw1fqvakut7UhidTv2u8P+9SbMzLfvR9zpXJIpFuv360/nVcIIIqQ3yP7TG/KdbRjPt6&#10;CxOQDgp/kzwH033oPeJz53GGglQtG7A/zsyibSi+UB5L2irhFOXtkW4L9fXrRsD+m9/8Jq2b10FL&#10;plX/2t8u/FWWrXLAuqT3dmdPX28AMcr0YvRNECvi8rsdKthOeiUaZAHMOuPajZsDQ8PejMzqmtqy&#10;slKMamSpwadK73H1KswEUysjP9/ryQj7g33dPTdu3uwfHMjIya5rrC/0ujD6npqZ7V7KO0Jkrfr6&#10;htLCfFrsn1/o6+0juNa831dSVVHTUF+aky/LGoqywb96lcA7nKlpojcNmZ4MrCuIRCRBdVxO14QR&#10;eguGRqYKqy5+xRHEm1O4Y/v2qsoKO6sbByG18OqIo/gN+uZJETEwMhaz2LGwb2lqiIb87TfwCukg&#10;8g++LC63NzcnPzc3T4Xxyslx2OIkbiDEFj4yGLS7vR6yuTTU1zmjcfyC22+1zy3Ml1dUtG3aVFZR&#10;QXuUo4wFD3NbLBgaHBrq6Op0ZXi3bNtaXV6R/Oqh8WtLjjmsXAnrQ2wx+sg7wp2Vv3nzporyUvov&#10;SnWVd0Q56Dw2BF56cviYXM0UwKUD7wcoEGJVwZfwK2wBHh5k4yAEFhzA9u3b8UynIMmpuoVjE5VQ&#10;g4R9ox62BLIREnJl//79GE+Rs4RZRDSqVPXgC0LhArNIe8TphPZQA+QKoX7hSDhPPbKrEW4SicLL&#10;CpOuQ4cOkSmR3QgtYVNH4WLqpDZuJEYwzAq8CKwGj5PGyHKWGhBXZhBX0h3ukk9qkFT2uMhQ/wsv&#10;vAAgIEN36DudpZv8iZp5KDwQ11MVf+JxnOck9wKImGDIjo7JsmxyPSZSo5upEdAIaAQ0AhoBjYBG&#10;4JFGwNxmJu83ydSIL7IsHeU8C0h8o1niiqJEuiTbmYe4WX6kkX00GrdsdEQD1TU03N3RMTk8Qj7A&#10;8rKS5tbm0soyNdaW1fNtCGEjHZItgCjd8AjHtwOXEfbmkBnUzJVsGSA5WPyT8lD0XCzpRTGdChKJ&#10;+M3+gm0F/iiiJZDovuwR+JVdOc9iE8EFXEltwsyZriQcc3EqtVogYrl+7WpvTw9uPm6XEx/85sbG&#10;vIICFQNDF42ARkAjoBF4AAjAihivbr4MOESffLujQ/mkhhPpcFC4oSJjmbGGEuwBNPOpesQTwY70&#10;9/mjYXeGt66hoa62jhXHOtiRGLmUY9HhkdHrN26OjY3n5xc0NDQVl5Q6iSxrePgiFkTcwl6D5Q5n&#10;yuvrIQDcdkc/bAdZmhcXSivLm9vaCj0E0YqT6rynr39waNjucDY2Nbe0tOZkeaBtFmbnCPFJFveY&#10;zdpI+J4tWwoylDsVSxnWSSx6JIs1y6DNu7ajZXY7XCq+FuYGhOvBq4K0bAsLuNPCoEAtYqTPxbAI&#10;0All1fWwIxXlhThyOB02J3wFRvUupyUa6hsY7h8eJZEJS6i6mirSPl+9dKFrcJgnQoo0N7Vs/f+z&#10;959BkiXnfTda3eXa+3HtxvvZmfXe+8UCC0dvRIJUKEKhq++KECmS3977QfrwKkJxX+oqSIruCgRh&#10;FsACi/Xezs6O996b9rZMV91fnn917kFNd8/0TM90V89zMOg9dSpP5pP/zHMq8/k/ZuMmlmtLlrg8&#10;Is0NdazFsFLHG4YwYLFEnKTQHUuXEa7r2NEj+w7sxzZm2bLl8B8LFi0gDXc5UcScG0AEvw9Ccx08&#10;ciSajIFDx2LHjoQXoMaOzKc3C6t2tgGo8pkzTFTmCOp+tPnr16+HXYCKgIfgI7ZO8jGf4mDhzhuf&#10;kmwydTAbuZd64CGoinNoA4ppqzBZVfx+QGkwyZEHasGxiytWwK9APFAV8lAtTIzfzMivmY/sW2A1&#10;aJdgWfwCQZNwBd6Cc1+V+BXkYW8D3ULHeSdgKSbfFLn0UhtPKJsWeBHQQAY6RQ3IT83IwL20wu0y&#10;ClOMMr7lOgAivB4ZhBQIyI8wcrqX2682Ob65+TSjrC+GgCFgCBgChoAhYAjMOgITsiPs9YiV5NkR&#10;FmwsO7VeNXZk1odsWgJMzI6cPXvs0OGuc+eS5VHMvtasW7OwFXYErmBidxxVovmgLQAOKATyJQwv&#10;OdjZzsNMcJFi7Agefvhhco2wtvdOQlrJT7GpkQuIPHXYF7BlkJkUrcg9BWNNVAF8yxaJb8XJhc2n&#10;xJcUOcp4oDK58j27drO1T42OwI60B1Zcxo5MayJZYUPAEDAErguBSdiRfMq951H+iB3hR4T3fNiU&#10;/LoatZunRKDkDfDdUiDwJ9DBybWNOO5tMBksY7SSIP0ARzzmlKdoJFnNyE0YVS8tQksQL5PU0BUu&#10;SCleqBGpUxNJAu3g6BH4ygX+cooTilcGgQ25xSU5cNlEEig9UYwubFzol2jUI+sVKZ3x5KAYfXEL&#10;nSBcF6F1kA0BlCsegxGMmMhqwAqJb6urqpGBPNWUVRQrxCiLltMLbqEqhCS84dDwUH9fP9l+iAWL&#10;gX5nR+cd6KDvvfe22zYoG9uqlStR4951191oZmWrglbWuejmcwiPMFQl8/x4OQHHQLsQMisaT1RV&#10;VRLrlUEYGR4uijZoVlTXNi3n7F3MBAUT0POCxh93CpwzOCBIeI/zEmeisu5XQM/JOhKO/0h5SAKm&#10;Hw4c7CKoCoJBWQcpxjZjirjMuKjTCpsEZiaV4LkCk4GfB1XBajCZmds8kfIDUwwEOelLMBgIHkke&#10;FgSWo5h2O1ykO6qKOr2/iJzow+EUFDxa2ySeem6kUW7EWIyDE1EdygBEMTWhp4nW1bTQkA8KbXlq&#10;RO+BIl5nzs4NE8wQMAQMAUPAEDAEDIH5hAA5sbXUpFM+/Mhkquf51PFbpC8EJXB7VZEMwX+v2HFn&#10;8BsYOFISogJGhBSMBLwiwbt8ODhwi7///vuJD8xGSfGjtBPRt1M0oT0Ls077BTZEjz322He/+12I&#10;FhpFCcD2gXrI9fiLX/wCw01VRZ3aoGmiThGxqtz3kRtQn7Cdv1IQ7CsCYgUMAUPAEDAErh8Bflyk&#10;ZPOHe0+Hkt5ffxNWw2QIlDw7EnSM6YJjBpOIaaRVxPQP7D6gE4LITUHUoLrqGmffrYOFCLpLNJvo&#10;aqXfHB4ZyQZEjJu1ru0gd1wqBSGBNZGLyFNFZgTlZSc8VUxrDsqSRIMzES1cCSfmogmRMZcHxQuE&#10;cLdrHcZfbmTNBE+jjAjIp5WcE2X8cQokD66TczrP7XmJSsYlpQH0ycHGshGSU1M/lxCMNVxjQ4Pj&#10;VCB7Aqm4ka+pimhadI4UJAXkSYwyfkjdjGB4tcjUffrDYHeUBgKK1ymFvtyYYC98YjH1Qe/xwj5j&#10;km75qR7MSjdnwq9+nimRIlSiIFeToXN5HOEigl2/Lnp8tCGRF7wXVdNVPKgeJeUlk18834qh4aFz&#10;4afz+YDCrKMqeb4rkqz3l1L0YSrxpmF85KKMDTl8T6mK64KLv3qT+N9CL56a0Ed7skrjITEpDQFD&#10;wBAwBAwBQ2BeIKDlnJZ5U69s50V3b7lO+GG9yvGVl4YPk0Vch48//hhqhNDQbItcaOhkEoNfAupi&#10;p+XtHbXT8ZzK1CgrVJc3qMLyDFsrOBLMyAi6S500RHytrVu3wsrg2ARlQoXOnjIWm8IubXwrEWFj&#10;H5RHh+D0HFdDCN1y08I6bAgYAobATUdAFvOXHzddkFuxwZJnR9xvuTN3cBSF0+C7X/prokdQZTqK&#10;xdErrCqcvwVJNQI/Waam1L6sUbiO/tStPKJRiARIBackra/nlsDk3C0z+L/LRFdRwZrJRZFzNhl4&#10;crhDmlC0q9K0ZiOOpZASlkOrJRl9eAMlv1gJ1Klj0kRTgBahatDPKo0bdVAPnWet4z1p4EPwEaEq&#10;9QJFrvOAIV8Kadjr6hD0UtclOaCQ250KKisTxOki+UpX16X+gQFaJDE2/6gfVoUFVJCrya3VHN8S&#10;rMCCE0e8QMto28Bdo6MjThhjOOf7K4XxZ6oruwZTl6H3+wS/ARB5cEUkZIinSkQ/yFtCyT+uMhuV&#10;mHbPzNG0PDxo3bMUojoKs3fcNMwzjuG9garyJRWDS28A36PwJA/3VDZfcigRDcnHcC/81lrMqyQU&#10;mcqJ74I8b2gl3OLV4HlFwK2AIWAIGAKGgCFgCBgChsDVIICpvhLjsUhjVaaNm8/LfTU1WJm5jECw&#10;pZXrSOHv1NL6/QKrdLbSO3fuJPg2J9oms+CHzCCb+tNPP01cLB+QTYZZWvYHFpOTZn3XvoAdh7b5&#10;3vaTgL1f+9rX4EjYpFy4cIEC7DLwIIGY2bZtG1oCbVvYUFD5FDvxVDrFxp/CKAfisTgbMGNH5vL8&#10;NNkMAUPglkIg/EI2g4ybOfQlz44AVhBZC07AuUZcq+eIW6RoIYLmMRQmq+BiKyt4vpWuljIwE86+&#10;O58nzQCeFgSVwvTC5fkI6sEBhNWPSItRInqOBEn8HKngiBz+T1WOKcmkHIMSLHrULgdfsdAZGhyU&#10;Vje8/KI9Qpq6uF65nCIIsUgihBFtYeMuekbKVi28qJbEPoNDg1RIu/iliBdpaGyA0UERy8KIRCYD&#10;/f1ocVFNJytcqB8cUkhnQr53qiW4DxSMI2bGSJXirFHEf0i2KNG7XM6RMoc9DJBDzxnje1ewax+O&#10;m/kQWFvTRwAXivCaXpp9ZRTXQ+Q3AJ6NmLARzwL6bxXITj8D4R8G+ZFMJqm2qaI95B2ie6kqzEk4&#10;76hUinoun5l6ZERF6Fvn9VXpYuepTkcKjrMpojn1JKppf6OeDgpzozxj/AkXu7q6xJT4Vqi8iPsJ&#10;e6KIMVJ3PJI+bPH0x83uMAQMAUPAEDAEDAFDwBCYHgKsCeUirO0Vq7KwU+/06rLScw+BAiuijXdA&#10;lFyNjOzK4UXeeeedTz/9FK6CSYJ+ADqEdIPPPPMMUXmLAkX4OmUENkUTl38r00kmIQlC4F3uuusu&#10;EpmgBGBDQeJSBCAVPAnh2b9TrfZi2q1PeDjrsWyGqcyGjTr5y/7tarpsZQwBQ8AQMARuKAJSOkmj&#10;q3N9vKGNWuVCYJ6grEXGFZcaU4065u3lZawPCIbl2BEXF8sFj5Ju1FuCyIhDlMYI0bWGR1BechFe&#10;JtDzurBVhZUVtkWk08lkUwE9ghW6W0yTCiQag5ZgtVRVXVUZr0R/yvJFcYowSuIybVFyZHSkYPMe&#10;JFZx9QbpEKQC5hbYEfxqleABkbCZV84V9wyFNLnDwy4wURCrB0t8+I8kGUpqampR0WIZjzxOd+u6&#10;4zgP/EM6O9sRg9TrHAhD5gPWeWo62AmQA4UYXOM29V+tHZ0PyXjLLkCZlL/htZ0xJfPppaNkNvRI&#10;pnPegzvsulF4xUzpO6KIWFQC3RJmXOQF4mvjIw+IgtpNeOgJcuv7gEigvFyyVJh65P7FV3J28TyH&#10;yAy1xaEnPTx1qYonyIe6kh0WtyulUPD0FBrVD5h4FD0ylBS3wYm4DZpW5C7u8iZdU3tZFYk6n2aR&#10;9cUQMAQMAUPAEDAEDIG5j4B8eWUKI5MgVsJTRHyd+z0yCYsQKERFCK5eRdoRl0QQa0LYEZiJ/fv3&#10;Y3rFlpxFO3vnBx988Mknn8SAkuSgHEwVxR92e+1ghyJ1wRSe8TKK8pEYtHHwGwp5kDz66KNsRvAX&#10;oX5aIRQEUbaQB55GG5Ap8o5k0hmyobJRcTsXZ4hlkbXsgTAEDAFDYE4g4K2E/Ym0T3NCuPkuRMmw&#10;I1pGcEhN6U8yw6MkQ8+OpGqTVXUV1ZF0lr/l1xBbK1oxlovmymKNzS3NTY1luUx2pJ8s7RxKPMCi&#10;BAuR3t5eaU7HBkdYs5Qn4xeH+ncdOdA7ONBASpJ8eT5elY/Eh1NZvDjKI/nU8MBgz4Xh3ov4kuTL&#10;IrGaqnS87FxvFwrZhdX1dSF2Cg0s2mFSMWNyQna1rtNdl05dghgpj8QGhohUlS9LVvWnMmfOnMFC&#10;BDUxSZ6xTGFhRPJqFL4D3ee2f/bxhbPnKxJEE0oPsQCLJk+e7zl88NRAPzTOYGasP1nJGgi3lURn&#10;++pEvCabKScaFglSKiuS2ezoaGoAhuP02XMDw+RuH7p07sJAV09NeXxRdX1jrGI4l0mX5UezGQJ7&#10;EYCssbbOsUbpTAwtNsrxSK6sKpmriKdzY7FIWVOFyw9R5Ds8tQq4vAyXmmw+PZJLDZePAdJYojwX&#10;j7gM9sDOYjKOW04h23z0qhat8/3RnSP947mQh4TkkdfIdEM/UYnjC8cZF+oRzeBrmy5bLtcNv+vw&#10;3hiX/66Im1RbfhcRdhPhXB5d/rgceUnrr3tvj3BJmRmGNyoetKvsnUJ7XWXhOTI9TAxDwBAwBAwB&#10;Q8AQMARKHYHBdGRkrCyTx/SNdJdjucxodrg/PdCt3Hh+i6oFpBmEzdnh1uj4PanGjo+c4BGO2ZOL&#10;SBGJVFfXZNPOxErRsL2DuLfF5OKbb775t3/7t+T8YKMq0yssF1966aVvfetbpAbhXgpTIRc5Z+cu&#10;g0jtULRXmlrbxbd+Ky08/daGE/QAL7zwAm2tXbsWBUKsMtk7NPDFzu2vvParDz79+EJPN2GzRvAO&#10;CXonJYNPYcLFloUNDU018UQZ9mm5fLqqGpOvRKTMxdqywxAwBAwBQ+CmIeCWDc5dsfBjBHsuzTPX&#10;lZFBKwrlqbXjRiNQMuzIZECIUnPfujihwX+u9WCZwiIGcgKKgvBTPgeyX0KxsuGr9vZ2XFnb29qb&#10;m5orK+KLFi1avWr1uvXrXJAraJXgYEKzSGoKDnwvUIlqckOKcI4tiazX/SzXLbRO/dSzcuXKZCKJ&#10;YweUEDboLpV6tpBNAdsTxMBrBDFc7vTGRgTgvLOjsw62JY9jh/PtcKs30qiQwiHIDi3trazXWY/h&#10;PEJD3FtXW4cw1LBo8SKXiaQ80tq6eNHChQsWLGxtXdLR3r5o8eL6hnp8S6QElx6cenwEVa8X9nkm&#10;tAgL65c1IFdLeIa8mdmAXOtg2n2GgCFgCBgChoAhYAgYAoaAIWAIXC8CzvCFeMLadQbqdXZb3nTv&#10;emu3+2cbgUK4A3EjThelM+d9LlMtv7Flw8su+Ec/+tHnn39OGCufmpRtNfoBLBf5y95fO9/Lt8PX&#10;31GZW7ElZy9P4vctW7bcf//9SjQCBdLT0/P51q0/efknO3ftJKEIzcnMSyZo2owrrLEcWXS4ENm2&#10;6b7+sbEaDAFDwBAwBEoZgZJnR1inkvBjnCO5dmpEgwhVQKwq8nnAkfjg/j5DAOwFtMSaNWs2btxY&#10;W1erFQbFOjo74DO4BUJClt1cFM/BCgkHW1YkFFZ0IJiIVatWcZ3afDwibmGhw1qK+tetW3fnnXfC&#10;VVDYrbxduvlClCFOqJlqWQlRDHaEYrQLO5JIJuAkWBKNDI9yY0XShcui8ODAACGFXOYDkswH7Ag0&#10;R3NT07333Ltxw8YlS5ZUVbpYXt78HzImKBOHIwKKBS0tsnbnr+d7qDa8H5DxC7JRD12gmNaRng75&#10;isG64qNSSIUXJHtnmTZlSNYrVmYFDAFDwBAwBAwBQ8AQMAQMAUPAELgeBMb3mm7r57Tm404E11On&#10;3Tu3EAhIkeCfG2PtQZ03SbB9lqhsaYniQCgtco3s3btX2QS1u9+8eTPpQNjjszH3/ZKzyMx201tt&#10;0i4eJPfeey+530lGgvXk0NBwT2/PkcOHP3if4739B/djl1m0m+YjIhUcYgKCRAaYKDFmVk6rzRAw&#10;BAwBQ+AaEPBOiv53R78+11CV3TJdBGb4B3u6zV9/eWeUwf8K+Wqux3WksAZavHgxrAA0iVYz4SUF&#10;qxBxHsuWLYNOIJvZ8Eiadc+ihYs62jtqSeZB9Klg4qokBh2sWoKc7VXyqIXM4ArrJ9xgKVAUbxRG&#10;AV8TiJP169fDqfgsC85WyeXycKYitI5ZCh67nIi3oFo4iaHBIcKMnjt3jvCjLjl9JDIwMHLy5Mn+&#10;/gG8VuhLsqKCuKKsgUgdTysPPfTQ/Q/cv3bdWgJr9ff3s7zDoZgQYljBcAtJ5dvb2ljhLVnSWpEk&#10;QYJrhbsQHsmhcNS0X/CJ/wA0CkAUQbrIHcyP71XaztBHN5j4sIgcsYXa9T8hVoMhYAgYAoaAIWAI&#10;GAKGgCFgCFwrAiSSxI0fXTIbQ+cTgB2YswQrxJW91lrtvrmCQCHjYPCfAvUV8qVgp6xchpghkvn8&#10;Bz/4ASaJCrrFjhi1ABQFO2uCXbPhZa9NYVlAzjg1onSJPvgEMxCbTiwmH3v88U2bbiPeQ5CIlNDX&#10;mb379v3wX39IMhK29iJUEAmZpaZQzkUXJY48KGQiDRLqzJXBMDkMAUPAELiFESj8Hv26ItrYkZsz&#10;I0qfHZGn81f0yHXhRjUQGPjGhvM/hwOD4jZBAdgIYmpVkMDdER5VrW2tLE1aFrTgh+Gbp5gLeNXZ&#10;iQmJgnRRD9XCHMAfQMBw8fI1ExeJTwo1snCR41Tc+rus3CWbdjkU4qzAqJNFGPwEJZUekIUR1bJk&#10;x52WhCGcsL7p7x86fvz4nj17IEsU5wp+Jpl0SQtYzCera+gBTjB33H7HyhUraYjkbG6Rl0oH/h81&#10;MDS4p2zesmXJkhY4DlGVsCNQIxAzyO9dhr01DeLBA4m5oeYwOzINz+KAHgm81oOwsEGeeTsMAUPA&#10;EDAEDAFDwBAwBAwBQ8AQmBUEMpk0BAlqZLEjzkuevVmwv7NjHiDgbXXDJ+oXW2Ps/yBCYBreeuut&#10;Dz/8EK8RsQtswNmVw4s88cQT7JGZGNqbK5GJh2UGiQelNkRIsTVSL7ArJ+zEM88+gyQNjY0Ya0J3&#10;kKf9yy+3vfvuu/v27UMbQEkxN7qLPbaUDAr/QHkLEzcPprF1wRAwBOYBAgpc5G309Wsy41z7PADq&#10;RnSh9NkRR4x8FVnrmj2ONAsD14oEax2WGgrEqWWHFiJ85MTr/ZmosSATczxWBm/BjQSz8oNEMegE&#10;eA4iTWk2s45hcsOvsIgRX3L5QoRWlLoZhoZYWETVcssy7JOCVTjX8fBFPCqkpKgRBcVyKUZGRslK&#10;gqULxeBpiP3V1NwE54GBCYW5i3udtwrCRMncnq2urlq2rH3t2pVLly0lFT2xuaikpqYWsSFvWO21&#10;NLs8chwjI24FRkfgZqBGcK/xT6m6oI9Igu8IHifQJEW+I1dmOwMixAXUCpZqLn2MM2gxJ98b8dRb&#10;nYaAIWAIGAKGgCFgCBgChoAhYAgYAoG7yFfx0goUSbAFHtE+Fw8MqJFXXnnl2LFjkCV9fX3s6Nnz&#10;4jVy3333YVbIzpf07NqYsxNn5y5YtWGfQYjVRFGEhoa6hrvvuvvZZ569bdMmJCHEVjbjAmt//PHH&#10;27dvx2ISLYQSkEjjhmWpc34KIj04CV0SkkL0sBkU1aoyBAwBQ8AQmC4CFllruojNYPnSZ0cCT4Pr&#10;dx2R6QSH864IEmloMaTonF65zzpD32ay+Uw2iGDlaI88iydMijQwnlbxhIRYFufBGtwgrkUlw5G7&#10;tISiOecOUlEZ1IxrbgaaQKGrWMdoveXcYLNZLyqtcyNrMmKhHj12lHXbufPnUqMpCmezGaxd+FbM&#10;iiJi0XBQZ2EiJRPRurpqPEjcUinm6B/CcIm/QXDSunuxqUFpRfwUDC/+uKguhydoUQcnnbvBotSR&#10;IuoqviOFleoMznaryhAwBAwBQ8AQMAQMAUPAEDAEDIFpIIDCO56IsxFjzyl9N2736VRqGlVY0TmM&#10;wLg2ShlHgqzswVadgcYJY9euXVAjpGE/f/48u2/YEeJjEyzhqaeegh3BFFJb+KJIazKs5G9RJO0Z&#10;geFyu0P2zsuXL3vq6aeffOLJjo521BmUgcXZv3//e++999FHH506dUohudBIICpSYdfpNvKBnDPo&#10;4DIjHbRKDAFDwBC4NRG43HEEHK5sa35rgjXTvS55dqSgS3e4XLPfSHBzQIR4Vb6qFWUizD0H4xOs&#10;xWMuGYgOx2pEC2CKutB1uVCoEs+yeHaEk8vdR2hI0cK4y/ntuiC3rK1yjjsoc5Uo4bkjS4Jwt5Af&#10;vb290BKcnDp5atsX295+++3XX3/93ffeJTQqdwasTI5FENRIYd2GL3BFHA+NoeFUd3f/wOAIHiDw&#10;IvwPJsj5qTgB1Gs8UaLV1YkwOIhDW5LcsyO+y+EF1tVSIw7BAszyH9FgurWpHYaAIWAIGAKGgCFg&#10;CBgChoAhYAjMEgIKEsA2ir0fumR2PWyFfPqHWRLKmp1xBAJe5KstaJ54DwTUevnll1977TXcRwh/&#10;zRXG/bbbbiOM1cMPP0w+dna+RLdmY67NeJDjfIwyGC/y8SpTb15lT6jQN+Gjr0jP0Nffy8nG9Rt/&#10;4zd+4667747HYl3d3UhLXlKigb355ptwPJAl7M0VFSOITBEkjf91HchVSmLFDAFDwBAwBG4QAmH3&#10;EeNFbhDIE1Y7KTsiHfflbMHNFC7cFutRmWC4hWkQqIqJgrtDNjfY03spHqtIjUQyqWhVVV06OxIp&#10;cznHpnvIjMLPP51MmHDP+XbEygijBTvBv8p42YLG2rrKBOdac1CP5rTCZFGeFRJis1SC8OBb5TXR&#10;Ojssp5YrbiGVTVUno421lXVVCdriX0Uskow6bxL5wCKeT2eycePGpsYmAmSxBmLNVF1T3dzUnEwk&#10;XXeqk0Tmaqip27Bs5fqlK+qqqiFacgnnvcI/ZEbyhuqKZHk+UZanxfJoPp4o459bKTlCJkhOFziv&#10;+OUdJzQd9iDhireLcT4o4/nYQ9zVFUYjG4lGyuL5aGIsVz6Yyg6nc/losrK2kduI9AXHBN8EnePW&#10;qywBr4sIm+68sPKGgCFgCBgChoAhYAgYAoaAITD/EdAOzpvNcUIuybL00NjIQGQsncSDJJHMlcUi&#10;iaqqRpck0huQWVjwuT85pNnwg+usG7WrHUnVV1b1DQ8P5PP9ZdELw5nRXPLoiS7ydvz0pz/94osv&#10;2LBDjbDLJojCo48++h//43984IEHuKiwE0wD9V1be23/uUgkq5nFxKU8DQ7ZX2qj7UwnI5HGmrqK&#10;aJyThuqapx557Dvf+ObjDz5MxpGhoSH0D11dXbiPQPPgSoJI1bF8eXZ0LD0SLS+rqKyKV1TnY5WR&#10;MsujM7PDZbUZAoaAITApAtlMZGggRVIBcinwy1RTVT80mC6LxBc1NmdHRqviySgJorJjiUh5dni0&#10;PFLyXg0lMRXmCcpy+ig4Gijc1Rw7CmYaYj5CidomE9OveDzBoLsK3Elg5aF7WYSxArvzrjufe/a5&#10;3/+D3//j7/0xNiPPP/883r7PPPMMKUDIka5U6qznlCluji/fEU/dn4bryRwbbhPHEDAEDAFDwBAw&#10;BAwBQ8AQMATmAQI+ckCYCwkbis2DPt7KXcCRgrANZL7EInBgcODkyZOwCHv27Hn11Vd7enrYQWPm&#10;iO8I4aM3b94MLwJWV7Odv5mQ+nAXTEtShCLnY489dtddd3EOO3Lx4kXkP3v27I4dO7788ktStXNO&#10;p3BzkbPLzRTV2jIEDAFDwBAg/OG40b9sv53yk7dxhgQKZS5NVHUVeaKrOaGcwXVzECh5oL+K+BQ4&#10;OXwVG+vm4HfVrWDiweHTllzxPuUUEU8QJlS834zvK/YjGKew7mFhx+qNhCUsj1wm9ojLxL569eq7&#10;774b598NGzbgWTJn44pqiSlbLXWZjxYC9YrzxAoYAoaAIWAIGAKGgCFgCBgChsCNQ4BNHPsyhVz2&#10;AZNvRD6JG9cFq3kKBOIx54qhIe7r7du7b+8nn3zy0ccf7dy5k7wjSh1KrhGyjDzyyCPsqbVvlQnj&#10;XDDm0w7aEzbSANx///1PPPEE0qIowIME9xFYH/xgfvnLX3766aekaocdUTzwmc0bbzPNEDAEDAFD&#10;4IoIlJVj+B7Sxpe5JFABY53h16iiIsmbnIOE0CiFr1ibFZgRBEoeaB+ULXwyI9DMbCXTNTARIzK1&#10;o4lW52JHWLHVVNfgPkPk0+Gh4exYFpqksbGRtdH69etXrFgBNUJhTzzMbO+uv7ZwMC7PIRk7cv3A&#10;Wg2GgCFgCBgChoAhYAgYAoaAIXDNCGgD5Teb2lKZ78g14znXbnQkR85F2SIH59Dw0NGjR8nSsXfv&#10;XuwO4RWIT9XW1kZghq9//evsrD0v4nf3c4EgUZgK9s7ichCSDfWmTZvuuOMOsqQQTILruI9AkNC7&#10;3bt3401CGeVAVWyJuTYoJo8hYAgYAvMbgXBEn2CNEXEv8ODHiDzMoq7dD42xIzdrHhg7crOQnmY7&#10;3hrFL8Qvd/vwsVOJrMWirbmlmYwjHHX1tY0NtXX1dbhiLVmyBI7EGzexTpowk8o0pZv54mHfEZco&#10;Lsg8bwu1mQfaajQEDAFDwBAwBAwBQ8AQMAQMgatGYEJrvLmgE7/qHljBqRAYy42lM2lKYHSIZgp/&#10;kUsXL8GLkHKGPemCBQtIwE7M6o6ODnapylYS1mpx4+yGZ/BbZqRCuUZ+FAXLgt2BGiFRCkG2yZtC&#10;bImBgQH6BU1CKlMUCEpiSmELrmVPiCFgCBgCNx2Br9IpB3GDXHRH2cenM5n+4Mik04X0yzdduFuw&#10;wfnAjgQBmQp5R+ZsbK3pLqC1xuIu2YAoJKhONE3Dzig8QkODQ+lUGt8RoqbybSo11tvTe/7CeaVP&#10;58bR0VH+TteFZVYeCWNHZgV2a9QQMAQMAUPAEDAEDAFDwBAwBIoQkAmn32Zqd4Z+2YCaHwjkxnKZ&#10;dIa/sXiM7COcM9ZYHPJ32bJljz/+OAG1mpqaCEXFhtrvpsO+I7OrgpDSQGOhtO3esYnwEriPEGd7&#10;3bp1ixYtwmISjoTZywnsiDyiuEs6h/kxmtYLQ8AQMARKAoHx168TVuFzyDhCEhJ+XFhyDOK4ODQY&#10;qH+/IlFKol+lK2TJsyPBz3kh4UhhWTAns7KzgOYQyXE1TInnRUSKiBfhwBhEs62I5+BZIiwdyzie&#10;qKHB4b7+PgqTw4dlHCVZ/fC8ze667WoeEiHjMx/aKu1qQLMyhoAhYAgYAoaAIWAIGAKGgCFwgxBg&#10;/6XoQ97ZPbwpu0GNWrU3DQF2oOzT2W7LaJeBhjwg+kJnZye5zZ9++ml4BS5SpmgDrrwjnmC4aQIX&#10;NaRtvt84FwmJBwlxtvEgwQOGaNsU9klWxPMpZIXtu2dr+KxdQ8AQuDURCL91HTcSpJ2Gp4cMCd7J&#10;vNVdTqlbE5xZ6XXJsyPjTiMF9ArLk1nBcspGPckRNu6Y4g4V00LHHzJTkutr+Dmh2Mgo1iwjvX29&#10;x44f27lr5759+7q6u3i6yEJCSQXUkrPt1XAzs4ufEq4gw9wXdXaBstYNAUPAEDAEDAFDwBAwBAwB&#10;Q+CGIlBk38YOJezQf0ObtspvBgJlLjQW8bVcW4HZZTQWJUL1nXfe+cADD5C0g8vMAQJtYXFIGpLL&#10;RZrdTav2zmLspG5DnvDHhoaGu+6666GHHlqzZg1kiSeBPOcnmudmQG1tGAKGgCFgCAQIiNTWq5dU&#10;ZqQzw3nRKXvLypRKSof72nz7bsqccfYR4UM/pajgFU9z7niM6gfbG2jwEfHwGx0byynoFLLykfCZ&#10;nDDPbgp6EzQSXpHIwghR8WAdzuRGsvlsJJaPxtO58oHRzFB6rBAkq/BsOOT9uiSTj5bF42XxBDd2&#10;DwxTPhKrqKipiUUr+vuGXQStsvJ8LuY6mo/Eoonm5mZOWLG1trZiFUISto72jr6+voYFLYPp0Uv9&#10;vRkeKSiHWCwdyQ1n0wgmtxKdnD59mqXeLK6K/PgCBvJA6oAeA1pRla2qicSjCF5AO58vIxzfbI2v&#10;tWsIGAKGgCFgCBgChoAhYAgYArcUAmgo3MakoqKqqoq/+BZgeaZ9n98vy7jNLD3n7MQo0nv4jyP9&#10;PUsWNDbWVKYG+yrjZauXd9x355bnn36cTOxssWWwyIjrhFAN4Q7KD2MupPZUTC2ZGMo4UmlFFHkC&#10;IZcuXQrZ89JLL0GQEHMCzQNlUB3wUR2cswNnghkChoAhMM8QyI1ly6P58igvZ9ez7NhoJosStH9k&#10;LIP2s2ewv6K2+lJfTyQRS2VSkZjpP2/G+E+Acmkt6eSBJC+kgM9xtBv2EzcDvInaQJIiABFKK+nq&#10;qspkEjkjzkdKOUXykd7eXgKY+kUM11nBcKTSKb7Fj6qqsqqmuobFDVe6e/rHVzluLY6NixytYI5Y&#10;39BuRbKiuprW3JKdFvEIhmigmVg0CKsVyaczKRpPxAoZ2NQDmpPJyRz0qBX1FUYaB+DZGlxr1xAw&#10;BAwBQ8AQMAQMAUPAEDAEbikE5McfduvX+S0FwjzuLPtrbENJV04fSb1+//33E02LYx50OUzXoRwg&#10;VtjGjRvvvffetrY2ttg9PT30+iojW8wDNKwLhoAhYAjMFQS+0hprLSFngII/gOzsnfV/kCBqrsg8&#10;3+UoZOLy3fQ2FKXScdEibmqNR2SbI7NHPlA+klVqNEW4WhT7JEIbHRnNZpzWP5v5KnwthbXyDp4K&#10;Z+4B06MnhARxEB5UyF2xuBsiFfMJ2FIpFwUV8sPl8FHejrLyaCyCVQgl+ZRIcFt5OpMeTUG6fLWU&#10;l8ttd3c37hrOoXjuEQ+FLIggiQv7eJgx/lsq89PkNAQMAUPAEDAEDAFDwBAwBAyB0kVAezQ2SqGA&#10;x3Nx31S6CM+u5ETQInX5li1bCD+Fd8V99923evVqmSSW+iHdjmfyCLG1fPnyr3/966Qhob+33XYb&#10;f0nYTvL2Uu+pyW8IGAKGQAkhEGiwnbyF97OzjHeHbNaVBwslML9EaIZLqF8lLapjR4osXzQkpdIr&#10;54GRc7FfyVru1qxMrzmgOvdxyXCOwjtkYGCA4FrZMbL55QlpyrdwgPLPxZWVGc+JApoBOx/5KpPO&#10;0A/cR0gnwlfxWBmeJwQO6+keUEQsSgZ5RNxApVKjY9mx3p7ec+fO9fUPqa1sxuWXgwnBNwUB+AuR&#10;RLvOeyUS4Sulake8Y8eOcSPVzsFxH5+f9IOIWsErI4gGVyrz0+Q0BAwBQ8AQMAQMAUPAEDAEDIHS&#10;RaDIccS7kpRuj0zyMAILFiwgY/m3ggPagCDVbDblSlLShxxHsJv00SmUg51oWvfcc8+LL77427/9&#10;29/85jc5J+BESffUhDcEDAFDoLQQCHSaTqsp43Vn6e60nU6RHKi4yYrglLfBRcsLdZPGtsCOeIKk&#10;5HxHAmINn4psGn1/Op3NQBPMZuQlZV/X6AEmyTy6urouXbqEG0dlJbSHc4+qrCQCVgynjfPnz585&#10;cwZ+glsUGxQihI+U37Vr16nTZ0aGUzwnIi3SmbGB/oFdu3YePXoUN1iuxOPl4hG5/fiJ43v27tmz&#10;ew8ZRGBHnD8Nvif5SE93z+HDh7fv2HHk6BEgSsZhR2L5iGMjZRGDeAcOHDhx4gTsSCHnz02ae1fV&#10;TGFCRuhN0KVghef9hK6qCitkCBgChoAhYAgYAoaAIWAIGAKGgCFgCEyEAE4VG4Kjvr6ezSY6KYx2&#10;Sx0qZRzR9pm/gTWpO7hIhnlcRm6//XaoICJuoVFBgVDq/TX5DQFDwBAoGQR+3XcEimTcDtwxJDIH&#10;91p6i+R5c4bVue1c7jtSQrb58h1xyn5+6p3ziAu/pKhts3Igj2dHwBbfEQ6X5T5ajlDZMefJkUql&#10;+/uGDuw/8M6777zxxhs7d+7Et0NrF07gRd58880PP/rw+PHjuIBUVpCtxCVJ6+/vP3v27N69e3fs&#10;2Llnz96LF3t8iCy++vzzz6nn1KlThPCKx+LOAysaIdUJUbP2Hzjwyccfb9u27fy588IEdDwRAj0D&#10;NQLdguRz2Hfkq8GEI5mVkbVGDQFDwBAwBAwBQ8AQMAQMAUPgVkNAqgrFV/BHCe2Xb7Xxmm5/ZacI&#10;HeI1CtQwB60Gp9uvcNxsQlNgqqnQEWhNfCgLyvARPcD8iCQ2XYisvCFgCBgCs4WAfEcKoY8C3a4z&#10;CA9WGvwA8VoWwy1K246bgECx74iaLKHVHjPH5x1R5KVAxT9rkZfku6q8IJAiWmzV1tbmxki3PoZ/&#10;BvnWYXNGU6MnT57c+vnWTz75BMLjwoULQv7ixYt79uzhYl9vH14w8BxwAaQnwR0FViCeiFMnN27f&#10;/uXBgweHhke4padnYN++fXiN4HHCqm7hwoUYg+hJS8TLaRrPmjNnzh46eJAIWv2D/Vwvj5SzQuKE&#10;W6gNBsX7bd2EOTetJsR5ZXGPcTyeQ5WTadVghQ0BQ8AQMAQMAUPAEDAEDAFDwBC4NgTEiLjMjqFj&#10;HmjPrw2N+XcXQ6mDjSd2jdgyKt51qR9wIehGpJcIH2gnvLaHEz7KuaTU+2vyGwKGgCFQSgiM5x0h&#10;XBDciIwwkJ93MgevbrTH/CTBkcxBK/ZSwvmqZXVm+CXtpxOsZMIrVbd0veruz3xBTWjxe6yr+Ahj&#10;QShPl00kESVzSHV1dU21uwI/gQcrzAQHrht4jRBTixMOol01tzTXN9RzF64mA4MDkANwHm1tbQ2N&#10;jWQZOQGncerU0KALhwqzAqHCXaCwaNGitrZFlZXxTNYlLiENS0dnR3NzM1/hX0LJ7q7uzFhhtcfz&#10;pqhfyBkE/qqceTiuu0Y5AMsPGMcgpUS87lqtAkPAEDAEDAFDwBAwBAwBQ8AQMASujIDPKOndR7wW&#10;48o3W4k5j4DnQqAT2HGzW2effjmpMOf7USygKD020fA93vpYmh/FtefEkyIyUrbDEDAEDAFD4GYh&#10;EPiOuMZ+LfSR9x1BXczhQxPdLKlu3XYKVjCKBxU+fAKSopPZgspHXvPyKL1YfiyRz0WjsUhFVaS6&#10;NuriSeXKc1nnGDErB0hCh8g1Fb+NVatWLV261DmUpIcTZZGqRHmiHPlyZdkU5zUVsUg8VlFbE61I&#10;xKsraxoahtKj57svlSVi7Yta2hY2832yPL+wsY7C+cxIY03l8uXtzS31ly6dPXx4X1//pZHRkXPn&#10;T3X3XOhL92+8c+PS1R2jmRSUV21FPDaWSdJiLnPvpnVb1qzuu3DxwN79uWwkHo0PDGcgY3jqSHyC&#10;3wmBVtevX0/IUa2QJjxuNJhlYyRDiUTJvJ6LxHFtyZdFc5HybK6hvq2hrjUZTVYkKpA8MNziJWLu&#10;Izd6QKx+Q8AQMAQMAUPAEDAEDAFD4BZCYLL9ZlXjwvKKmtRYZIit1/BQZnQon+LfoMw5vaGh4hmU&#10;tN3hLTTYoa4qpkLR4cOpXb41Li2U0EugncASWWJrko/H2/iqKxZZq7SG1aQ1BAyBkkaA5BBRdNeR&#10;SEUCrW05TiIQ8ywoYOtFisBqY+aOwhatckn3tISEL/kUDrF4XH7N+BWIVZNT0lwbA+8MBaODnFo3&#10;IzmzP8i7HsU7oq+/j8haOHngKcKzoTVKkd/rggULeDyoDTcrUr5DcgwNDXGexC2F/8cTasjdFWDA&#10;Ip1v8AuBB0unUnhmcZHlkVaBWJHwVVNTU01NjWKCzTXcBgYG6WCYS3V5R+bc8M412EweQ8AQMAQM&#10;AUPAEDAEDAFDwBCYAQQKkbUCS/xC2IIgdMEMVG1VGAKGgCFgCBgChsAthkBBXTvea4LkBL4KX+lj&#10;PTF/iwEzm90t+VWdcos5Rf9Y1uX5yLusYnOWHYEDdHTI+IHY6XQqoCuiPA/dPd3nL1wYGR0lmzqh&#10;t8KhrtQpKA34Qxx+WY4TSuvIkSOHDh0irTohuaqqqmE4KioriRtKhUHIOtEj5dRWX1+XiMeHhod7&#10;enszY+QjcfG+4FRgYmhl8eLFuI/MzXijEECQQCOjOdK15AKSpKzcuJHZfGVY24aAIWAIGAKGgCFg&#10;CBgChsCtg4DPbQknoojOc3CzeesMh/XUEDAEDAFDwBAobQTGDfpJroy5PLbyiuSkToXDeJZ2N0tK&#10;+pJnR3CwwCPJRQaDHnGpKQK2be75jiCUXEaU98xPfRxBamtqqqqruTg6MuICXpWVL2hpgR2B+NGD&#10;4R1g+QhBglsJX8GO7Ny587PPPoMjgT+orq6ipqrKStyyCjNQJEJ5OeUhP3AtwV2LzCapVFr8AklH&#10;yERCuy0tLYEb11z0uQmyseswP/WSerWYsIaAIWAIGAKGgCFgCBgChkDpI4DSwmU/HLdv48QHLSj9&#10;zlkPDAFDwBAwBAwBQ2AWEHB6bJxGgn/SeMos3ifWNlOMmzkqJc+OeCcJlqlOfc5kupn4XXVbmuhQ&#10;ERAb/OWcGU+qj9vvuIPcJMTLSsaTPBOEl6MjlZVVOILIJ6bIa5uP+I7AncCvHDt2jKwhYjgqkhXU&#10;lqyo8BLxTOm8PJGAOKlIJtOZDInc8V/RdZxOzp49y71E1oJkmpvkQxLJEglRSvJfd9yqHYaAIWAI&#10;GAKGgCFgCBgChoAhYAjceAQy6XQmm8EQD+WFC3+RzfKRize+ZWvBEDAEDAFDwBAwBOYnAuNW4C47&#10;hJKxq58iSAIV6K+lN5ufKMyZXpU8O+JoNrkVFAKz4XoxFzslxxFNcQkMybF8+fInHn9iw4YNtdUu&#10;0w7cDnG3SEyCE4ynK8KOI5ThOlQH90IYEBoLXxNqJjoWDjSORYjwOBXIA1y+/TkRt5TFJEPV2Swn&#10;3d3dp0+fJiQXtS1cuJBvvRvXnJmcThASpNBTeCJeFOK9QGlOSWjCGAKGgCFgCBgChoAhYAgYAobA&#10;fEVAAS+KfEe4OF/7a/0yBAwBQ8AQMAQMgRuNQGChjrOIy0hNlCCvBPbUiPmO3OghCNc/F4mEafUf&#10;OoGQWo54KCtTmry5OYEUHIqFNa4bo6OjCLlkyZLbb78daqSleYG67HoR0IMKDOZW4bmc9x2Rb4dI&#10;DhgOvtIjNJ5N3bGL7q78eCafssDNIvgYi7o07C6ziKrNR84FB+hBjbS3t8M/iDWZa0fAfrl4aT5h&#10;/Nwc37mGm8ljCBgChoAhYAgYAoaAIWAIGALXj4DPO6K07Mo7MjfDFVx/Z60GQ8AQMAQMAUPAELjB&#10;CHibbxS52Lo7Y/dwbgW5j2itMTfD/NxgfGah+pJnRxxPMOYIAAVnI+tGgVuYBTCnatJFlBtzmVE8&#10;O0J+dWJqERGL21KZ1GhqBKcIAkmRL50AWSoPBeLX3v6RoAZcRqBY6K/YRZxIAsoxeHJc8nL3pLms&#10;7EGosQCcMq3mXUrzfATASFtCJVxHDCUdmZu+I0QDg/8KyKBCSC3bjMyxqW3iGAKGgCFgCBgChoAh&#10;YAgYAvMWAWfFGYS4CLZT7r+KCT5vO2wdMwQMAUPAEDAEDIEbhkCgpnWHM7+IOEN/DNaJm+MbLIoh&#10;dMMEsYq/QqBc6cEvP8bTzl3tf280qCjIxZ5JU05zSDY8PJyPR/Ox8mxZfjib6h8ZHsyMpHEzmD1j&#10;HsQrYvbk4ZGLJkbHIsOZXD6ajFfWliUqM/noSCbP9M8RtTadrYwl6iqrKqLxXCoz2j94aTSVSyZz&#10;sVj34EjQ20hlRWWEs9RYbWXVWFl+IJuK11dX19clo7Hmytrh4Ux39wAO3uXl8VQqR3nAGh3JRuLV&#10;ff0jF3v6SFjf39vT13Uxkhkuz4wy4kePHiUk19KlSyFaaAGOhOzuN3ocJ6s/NZZx6eRj5fwdHcuM&#10;jGVy0bJ4NQJWQiolk+XJRBlsUfD+KMtlzZN9tgbK2jUEDAFDwBAwBAwBQ8AQMARuIQSqamLlsbF0&#10;GoO0YVKQRCKYeVbGYy5JpI8J7vfM8wAX7bU5CPjMdhtTNX0MRxrwZabuL9vMoaEhX4MK6yN/+/v7&#10;daVEDWMRW/EhFDdb8bGlV/GwyN4xjFKJdvbqJ3Y2kh8dy7KdT+dz6fzYaC6bieQJUqGO85cp4SfY&#10;1VdrJQ0BQ8AQmDcIlLmUCKh7Y4l4An1wPpesrlxQHqmriidjuUhZdiyfzo70D/ZeuJQdSTklqR03&#10;HoHAL3ii48Y3PTMt6FdWrhHY8dCV2V1wFHk28JGVH8vK6qpkbU1VVWUVQioUWGVVZVNTXSB8wWfK&#10;PRuJBB9ZWrnUf0UZNgJ2kYV5b2/f4OAQ3CL5R8gawt04grjoU4Thgh1x7jOFh0cpWPDPkosJNZO5&#10;Hb6BE8JqUayhoYEryhJPSVicmRmV6dcSxs3Px9kdyul3wu4wBAwBQ8AQMAQMAUPAEDAEDIF5hcAY&#10;VmaBgls7Z074yIZuXnUy1BmvzWcLyVZRO0T2p36P6YM/QwZ0dXVNgQNBEbDA83tMkQdB2AO38aRy&#10;3Ts3IzxP1i8vrTQPxHVgv8+JSwIaIz6KO4Jcn27L7zfa83W2TNgvpko8Gnf5YMtcylVIMpQbMsQE&#10;NNQRuusqObZbCjrrrCFgCNwaCHxl0U8qAX4bgx8NZzoQ0MjOp8SFRRoPrnVrYDLLvSx5Dsr9prok&#10;NuUudXc0xs/t7P7KIkVY0Y9lBMnP9+/fv2//ob37Duzbv+/gwYMnTpzo7upOp9Ju2gep2hVRDhoD&#10;toN1lYu+NTLqllnBAmJ89eAeEoiQU6dOEhSrqamRwFykLens7KBRbhkZHnGMSvAU6RYA4S9rUOiZ&#10;vr4+njbWIrQINXLo0CGaa2tra2xsZG0qCxfFuZuVI+ycrhxEsyKGNWoIGAKGgCFgCBgChoAhYAgY&#10;AoaARwDFLqkQ+UiM4kKixzHs4ectO3L5RgwKZOfOnW+//fa77777ySefHDhwQJpuNqEK0XzFgz3s&#10;l19++d57773zzjvsQ9m66nb+KqD0FWuYOwXEhfD3+PHjH3zwAZjs2LGDLb837Lt48eL27duFFXoA&#10;endL2fy5KBaBfo+D4OHHjh4Djc8++3Tv3r0oJbhoUenmzmQ2SQwBQ2DWEBjX9EKN8IOCCUJqXEXs&#10;fjLIqx2E85ybmSNmDbQb2XDJ+464darCtLlMNlHINefXPP57fCOhm6puLYBY9rE2Yv3HWvCVn7/C&#10;vzffeHPH9h0Xzl/gq4AbdBYTPnAt1EVTU1NNTQ1LKFaclCGFiLNJCZpyCVbGyKZ+lnUYD8+yZcvv&#10;uOOOBx544J577l2xcgXle3q6oUAklsuwno/E4o4rYjl77Nixs2fPch37ne7u7q1bt548eRLHEcJq&#10;1dfXz4VVqXdL14JJxy21jpytuWrtGgKGgCFgCBgChoAhYAgYAobAZAi44Ej5wHfEWbQ540I+lpZC&#10;f1qD69PAqo/sSffs2fP666//7Gc/e/nll3/+859DckCQyCSR3eVklSvjJhqf3t5eNONvvvnmT4Jj&#10;27Ztp06d4nbVX3JIyvUBc8OPPvrohz/84Y9//OPPPvuMHtFZ+oIVI1vv999/H6xeeeUV6JOiWFu3&#10;QhJN98RE8nCIJ06chCL6xS9eYdxBCWQUf8w9RIEaZFoz0wobAoaAITDPEEDZGySodvmWoUikmyVW&#10;I78UhAuKY3xv78mbNeQlz464Raqj01ipupXGOP12s/CbpB0tevjhx3cEcoLF0759+/Yf2M+yaTQ1&#10;WldX17Kgpbq6SotC76DNSmvRokUtLS04c7CuYoEFyeIXDXK16uqC3ejm3tWrVi1fvryttW3durWQ&#10;HKwz+OrSxYvpjFunFuKdlrkTeBFSjODQumDBAtgXLHe++OILDDeWLFnS3t4uT2damd2FaRE7EhBd&#10;sxwkbZbnkDVvCBgChoAhYAgYAoaAIWAIGAKzjUCpR6K+Zvy0PWQXyXZy165dbEIvXLiAghuyBFcS&#10;TACnjoilqNEc7OzY22Kcx56U7TCVEFxLqCr4c8kRBghM79jpnzlzhn6BDGotttUKq8XG/Pz584cP&#10;H3YRI7q7FU/smkeh5G4kRD6aGaeRyOWw3Tx67Oiu3bt37trFLPIZR9Spkhv3khsLE9gQMATmPgJB&#10;Biv3fyVaDsgR98vowiORp93YkZs1hCXPjrhVSDmadPLYMJ+c30iwvJq1tOxhz1nOYThkMkMcObxb&#10;SBSyoGVBc0tzTXU1UnJdSyUlcyOw1eLgIL7W4JDzHaFTBe4kH6EGCkOu0M3Fi5dAjZBDhHurqkjN&#10;XkfYVsJx9fT2sn51aDhupmDswwKUdUlzc/O6deuonEoCfqUaTgUmRv4ZLONmNyKZJryEUWQtY0du&#10;1kvA2jEEDAFDwBAwBAwBQ8AQMAQMgYkRiMfQemO/WdhgovolZIHTWdwaB94hisOsiNDsGTG2I5gB&#10;qn8FSrrigYaHuxRNi00oFRIsgb2egkuX3L5PHcGukUgMCosd3rdqJ6vQWyoGOzIXNtpXHKYZLBB1&#10;kb7LEgE7xgmPTEUyCRSMu7KzaMvvdDfB9t8OQ8AQMARuWQS8BYZSJATvxRxKXbfS4G3pLO/tPXkz&#10;Zse8YEeCHBWOasuNeTrhZoA3URveF4QZ3d/fT2QtyAnYiEQ8ASmytHPposWLWF+OQGKk0m7WBy7J&#10;3rMY946FCxcS7Yq8I6Rm53s1wn8hEuWWS5L1jg68PtpZS0CZxOOx+oYGVeuCceVy0XIXbSxI6pNH&#10;AExXuAibsmbNGtZwLNfkpNLZ2ckCRcs7PYSzBZpvVzL4tfKsy2MCGAKGgCFgCBgChoAhYAgYAobA&#10;rYwA+lyiW7iYWsFuCV0v9pxcnK+YFHmE0FM2j1AaGP67nWY0iucHLiA4kUydkt1vdWUyyF1cwaTP&#10;68c9gKWVclI7bk94SMXvTH+DvxyybnQB2YLgUbo4F/baN23GenBc7PNYtKKyoq6+3j1HQdQK5avX&#10;rv9W441u2hBYQ4aAIVASCLjs62Vw6kGOkSBvtEsUgZU8a43xK0aO3JyhLPlQj87YJHA1Kiw7IgVn&#10;i5sD3+Wt+LUdyyZIEZxtWTuSpQ2/kJbmlrb2NnxHKIMtCUul2lqXI90vpKgNugILFFaNFHAWOuMN&#10;uMidKjk2FodoaW5pam4OwmG5ROvNTTAvLS7q6zjDwVKD26kEagTrHkpCuihmV9BuLTQJ+dihIvFf&#10;8b2YI4s2z47MEXlmay5Zu4aAIWAIGAKGgCFgCBgChoAhMLsI4CaCksL5BwRai8DdoRyHktmV6sa1&#10;7hXWokmk5de+TJGy2OeyySXfOAeGgJNJIr8QvmXLye3SibMbxUoQpoTruJ6oCbmP3LgezWzNRMlW&#10;UGh6QRfYTSO8KB+uc8LGn25K9e+pkfDGdt5vcrHyJOlIPuIchlKjKSLq8+i409FRFBTgJsea0hr3&#10;mZ1FVpshYAgYAkLA+VEGTocsLdzn8V+IIIGEfhln35D9Vhis8iCZhQvZFF73lFDP04PD5dlcdiRV&#10;W1mVGhjqOnehOl5RFsRrm5UjyKjjFnkyjmBVBBWxcuXKu7Zs5N/m9WtWdLa21NdUxsqS5XmYQbkV&#10;42IMI8LiiXu3bNnyjW9844l77q4tj6R6u6NjaZfPLjWYGRvpG+yuXtD07d/87v133xNLjzUmqyrj&#10;yWwkv+7OzXevW7t55YqWmqrh3q7hwcF8JJ3NjV7oOgsx09raSvL2+++/n8haSEUrbW1tDz/8sKJ+&#10;sbzTqldOwbMCmm9UbraIIRaH9RMvgurqmuAVEWFjopJ4s8+unNa6IWAIGAKli8CEUcKnDh1eup01&#10;yQ0BQ8AQMAQMgetEAPUum5Qg/bjzzg9qK0O9GySJLKTNUGyl+aH1FqWhHRkncoBgr8pBfnUiE4jq&#10;ILjW7t278SAZZO8ZHDiX+MQSjmIhzDPBDyKRoXw2VxFLVFWW5/Kj3X2eFCnafvqQBtqcehu+omQV&#10;Gk3cVsLeG9K2B3vGghapyF0DgcNGgSrMRQwZJ5weGl//lW+LznIuS0e+ZS8PXKQYce3m4QMiQ2PR&#10;7kx8IFI1Fq/GxSgaGQM37W1Vm3cu0UdtycMzB5AvFwlGIRzBO1wg7Mgi6PStfH3UIk2EV3rIz0Zb&#10;JWlauiDfXxfkYrzvtMuMD/8bHcsMpkcHUiPEyZAbTVFildhYuqaikh37YLY8Vr0oUdkQyearyRQ7&#10;ko6jBQSKmspsopy2CXhRni9XMmIvdtibRFSKwJHpp84ZBY8S00nSFsmpj5mAoSmaGxOOuF00BAwB&#10;Q+DmIeDezW5FwRuNiIO5yMjA0PlERWYkmx7NZd2LKz82nE3zskXbnR7TwsOOG4tAyfuOBIvQwDHT&#10;ATWbGUc0UAqfqhNSoBPMCmbiiSeeuOeee9auXUvgLGxJtDZSBFKtVPQzrzUoBXAHUXwtloxafVJS&#10;i3KoDoJi4fahpZhu4YD5WLFiBYnWuUtNiH4kABfczKpVq6hQJSmzefNmSBEt1CS2lkR+UXJjJ910&#10;alcMPu74ii3Fj8YOQ8AQMAQMgWtFQDw0R1iL4S9ea612nyFgCBgChoAhMD8RILultpyKgBHsstw/&#10;t0OZA6GJbxro6KbZltJ7DPvYS7JzhBr56KOP0FOzpWXLxh7W7y49GXC5eOHME2KVxG0oEQUnUrhL&#10;g89fmuMiTeCnQlAEVUhOzbC63zcn00/VpmgKfiutYGgo06kH9TrnLH7YLIcl9Ip++bjogAaQswsH&#10;e3D+KrMI6yi+pSHlZVEBFw4lONQ1Aj94nb4KiAzgRHKyc+eQo4nij6m/HGGKSPneJ7RlVFueDfKh&#10;LKhHsPCXJrTScyIF4dGkMZCBrK9c36pHkgH9Q19/39DIUDqbltYlFo1XJCoqk5XMAVVCzWoU/ong&#10;GQAQ4BBJxiJVlZUEGKeV4aEhZo/jgYLnKMb/XCG3zZfPje+aH0qpQYJSrhhNyPaUcyV9kYQcIlRg&#10;4kjRSvbWwaGBVKBSDAKTu9yufCts/S3hc3/RTgwBQ8AQmF0E9PNx+TG7Ut0irZc8O+LWAYG6PAjH&#10;VNCkz+Lg6dddAshr5O67737kkUc2bdoEsaE1mYyM+MsCQofWTFzkds+O8JMf2CgVDEBYDbAOwO0D&#10;ioWawytOboTz4IA14RYtLygP/0Hq9dWrV8OOsIIU00BidtxT+MjaTpVoLaVjFqGbsOnAmezX1oGB&#10;BZIdhoAhYAgYAteOAK999AvngoOTsJnetVdqdxoChoAhYAgYAvMRgWC/mXOe7Gi+3ZYzSKYQRIsK&#10;75601ZpQfz0/UCliGtBcE18L95F9+/adPXsWKKQoFxsxRZc9iRKAWdDssx2W7ls0Azti5W/3xANX&#10;ZD5Iyb6+PgIkhMH3lAAXvZ+E/CG864ByyLNBph6RHAVt/risogq85LSFANqqo0xnveR5F8SmBm3n&#10;Oad1J7a20mURuDPXr4hjLIp8VuT/oUOOF2oOlkXiAQ6oinAK0z9hKxZxGEVzT1xCgScYG6PCIpcO&#10;NaSLgr1ouirIhEJKUIBzekf5+rr66spqUqxzZWR0ZGBwoH+gv3/ADcHJkycZes80cCNqirBZI88J&#10;gFCAHnlY3CijgYA5CkJ881HDF7bUVEeU80aS+6GE3PJPGRJKeUIB4vZXJCvAgQyvAwOOJYEs8V4p&#10;vphq8/TP/Hg2rReGgCEwPxAQV+3ZEZ37H7j50cc524von//5n+s3SX+veUl3oxeCsmJASPmicugH&#10;+/ThY0dOHOsbHqxraljc2rq0s7Ohtg7mAaX6bIEuKOSKIYqCH2wuam0UDrKphZGf+uqXX6yov2JN&#10;9EiIO+GvmtDCSGsjvuVEFj2qU+YVLCm0stRak68ULpZvvS+zaqDaOWI7zGLu0KFDR48eBa6q+uaN&#10;Gze2LlmIqQpDCiIs2Rwysx0EbLZml7VrCBgChsB1IsALn58DBcvmnB8IbYNv9O/4dYpttxsChoAh&#10;YAgYAjcHAf+DqN3WoWNHDxw4MDI84rYhWLNFY9WVVWvXrG3tbJciw0s1P35JtZfUvlt6f/ZlIIC/&#10;BTtNNpiysVOgKj6ynKAYtndse7XnlZrb5bFnw1peNppN42VycN+B4f6B6orKZatXEl8B7kH7XEp6&#10;5wM04ESp2rlz5/bt2z/77LP33nvvzTfffOedd7QxZE9NE7TF0gXHBe2RBX4YefbLbIpR3H/55Zcf&#10;fPABt1PJW2+9RYVEA+MrKcqllJfxojxOqE0hsJCfDSksxbZt27Zu3bo3OBAJ2YjoRdPczr179uw5&#10;ePAghekLO9bOtjbCSaVzkQtdPQcPHDh7+mRVMrZkYcv6jZsQWxttINWmm9ZpmlbglujmG2+8wd9P&#10;Pvnk008/pbMQAKIctKkv8hrx1EhYdeMXcgMDA0eOHNmxYwd/kZYyiqQt7QFV+fEVbtwIdQHVATjc&#10;wjm9Ey1E18CKQcIb4/CRw19u377ti23bvtz25XZOt+/d5YgxcKYVLSlRO7jHwfGI5akxF9iqt3dw&#10;144vjxzYl82k2ha1rdu4oWnRggvdXYcPHzqwd//502fyqXRNQ32RngfBZDzqO4U1DzMQ/ImERltS&#10;sIAeUGgE8e/Zd+jAwYMHdu/etXPHzt17du9FuL3uf4N9/fRC8cyV8iQc6OzmvFKsFUPAEDAEfg0B&#10;yPRAp80rmNOTp08dPHQI4jnqQm25g1dcZ2cnZu4Yzc+PpcXcnwAlz46cPHjk6InjfSNDdU2NS9pa&#10;Ozs6G2pgR9wkmxX0ZYtB06IidM5ii6WejC+0EtLySKYZ4gM94SEzEB9uS6SIymjtqHWVVkWeONEt&#10;3uBFqz3vpqo6RcOIkvEVCqWij7MCnW80zI5U1DZu3LChdcki2BH81x07khsLPNlnjf2aXXCsdUPA&#10;EDAErhMB/UDIHpO9IksuT7pfZ812uyFgCBgChoAhMA8QKGJHDh494tkRMrNHy8pRHuOd37a0I8yO&#10;zBv9xWTsCM4TbF2JQ7Bs2TIiFrDxlNkfmUhYURBTmvjPWmMU/roQShOwI50rCQi9AkbBb5xpkaog&#10;MyAw3n//fUgCCBIwh3vAZo76UcGjuOc4f/48hVtaWsLUCDIIfDbI4gbQ3cOLwDRQCfeeOHECekYc&#10;AN9yEQaCuFjIIJqEe6lW/gRIQpldu3b96le/opIvvviCj9TAgY4eYaSRZ+1EGcRjmw8ahNFesmih&#10;Y0fGIucvdpGv/uypk9UV8dZFCzbetlnuMtqSi05DMwAbAfsCeUN/0fvTNQ4kRDw4ANoiShVeMuzx&#10;IQPEAaiP6q+nRiigOtURJATGt99+G7HpI9QIkSfk6iR7UykEvO0pt8AjfPjhh9///vfpEQDSHRD2&#10;WVS37fgSHmjr1i/gRegXeJ4/dw7+5uSx40iL7whXwEHePLTF+MOOjJVFsrlIT0//vl07z5w8VpmI&#10;NdQ2rN+0ob656fCxo1BB77/z7tGDh0eHhtqWdYoxkprC61IYCPWLHjEK7777Lv3CVwnxWLvyV8ag&#10;FGBowPC9Dz/YDSuye9e+ffvhco4xxkePHTly+NKFiyDJMKlCH3BsHryprAuGgCFQqghMyY7IfrGj&#10;o4NYRPxOlWofS03u0mdH9h86evJ4/8hwfXNjaxtr1I76mtrAd2R22BE0+1IzcXAi8kNLFj4qrYiW&#10;jPr5V5hRvybz80cuwN5axK94vOWIvvKOJmpOR5hrEZuiFapu4SPy6Lpk8ALMkdkbZkfilXUbN65f&#10;sngJ7Ai52INBlWOQsSNzZLhMDEPAEChJBMI/UiXZARPaEDAEDAFDwBC4MQgUsyOBPh2PSxIZoFRm&#10;P8IObtXKlR3Ll2qLd2OkmLVaJ2NHcBFAswwtdNddd0FvgBJK50uXLsnrgq8gSOSmUNiNOi5gAnZk&#10;SWc7/AoKbt8QZAAa9h//+MeQImjqIQbYC1OJnDyw5GB7SEPo30VR4MUC7D7WNJKg68elQGr6X/zi&#10;F6jR4VpQ3CMBgnFQD7fgOoCqnUpgDqgHdTnEA5L4bTKkBUQFqnYOmqOD4azgnKvLHDgrOArk7Fk4&#10;HjpOqtGFLU358lgqmz974aKLNnb6ZE1loq118abbtsh3ROwIotI0BV555RXYETnlIB7QoSsQwQMp&#10;QhkEwH+Fj+AAXSHjS9FC4f2+XHw0XfiW8pAcn3/+OdQIH/HpIb439YsR8VoFHyUMbPGPwbcG4oFv&#10;ieONZw+3UBtVQdi8+fZbsFT878xpJ0wmsPgEqJFBl8AO4cGEEQRYbmdQFi5scdnWHUUS6e0b3r93&#10;96VzZ+rrahYvWHzH3XctaW87f+kiA71r+47+7u5kLL6ks0MDhLSe6aF1JTXhIlAwmhAkjC/NkcwV&#10;8RQ2nBFhxGGYXn/9dYyvL15kXAYymbTiotBfKuy+eIkxxfsHegwYoff4kno84TRrT5o1bAgYArcs&#10;ApOwI2UZ53kpvz3lkDZ25KbNkdmhEGawe86FYjzvyFzQ8nv2wtuziJlQvjVFLwnWiS6SldKK6KNf&#10;68gESQYpft1DmfDi25MiRUjqRqr1hsBadKpRHTIZ9ot+raJmcERmtioXKSxwiXEABVWH+zKzbVlt&#10;hoAhYAjcCggoFAaH3BB17i/eCghYHw0BQ8AQMAQMgatHgDzS0iyzKWFnkkmjH06n0int4K6+nlIv&#10;qa0rO0fydtx+++14SxD3Q0GbYQvQyHNwcsVuKroRxaSph2BAO//aa6/hmwIpoj2y7AspiRZbOGsI&#10;+AhngE8JzAT8hOrRMobrUAI4fHACuyAmgL9o/7lLYcFcGJNg50vNiAr3IHpDlVAA/TsxqThQpqPu&#10;pzDcCQdadXqtnsIE4FNCLCx8E5CKVlSDkqBKI89UUVvYJwo0/sppA5IJOX/0ox/hzsI594o4gd1B&#10;bEDYvHkz7BGEAdwDLI78aTiQmW5KaSCBZXAp/wnvygNVA8PBgWDwAfSIjqj18D6aRkW30CidgoGg&#10;j0RxgXugp0IDl5Gf//znOG1s3fr58WPHkceFDQ+idmP2idqOVmAp4HVoC8khKqAxui9epPcFCcdD&#10;YtBcTXVNkCC9bMGClrY26I0m5CeFOnhSs7rjg4Z5vkeDTuWMIwwK/kkkW5W6ULzOL3/5y48++ohK&#10;Lly4CHmDCWV1TU1jYxNlCL+FnFTFVIGF+vjjjyG9FKXN13/F6WoFDAFDwBC4aQjoly78q3fTmraG&#10;St535MT+Q8dOnRgYHcFJs7WttaO9o666hhXsbPmOeOuhwiIpWLuwzvOJv7Rg0gJF6xi/sPaECte9&#10;X4jW3H4N5MvrseFQNC0WB6JhNKc9fcK3/qJbzWcyXkLVKUqpsOIfd8ud3Qcj7DtSlqzeuHFDW2sr&#10;7iKJmAteO+40MncZndlFz1o3BAwBQ2BqBMIGhp6Dt12iTRtDwBAwBAwBQ0AIXO47QhoJfEfGMtl8&#10;oPbF5G3VipXLV69iY+Vt4+YNerKuozsiGHzeEa4o+QcKdDTjnKBVR21NAbTPygZBvCOuiwaYLO9I&#10;XXMTWnhU8PIVIMAUYZ3gAKiNFqmBymFf7rvvvgcffPChhx5av349KngkEaXBoYzluDiIm0Ew9o9o&#10;veXzIYoFFwFuvPPOO++9996HH374kUce4SM+B5SnHlwi8HjgRkpyka06J3QBJwM4HjgJOAP4Cb5a&#10;vnw5jjKkFbntttv4iG8EKni4BP5SjzLJ0+UtW7YsaV1MoszhdPbMuQu4hpw/c7quuqKzbcm6DRtx&#10;f9FCC7GhZKA6Xn31VSUMR4lP+JQNGzbANj322GPPPPMMJSkPmFROE0giFw36QltcDK/ZvDuI4nhD&#10;P1CAmuX2oZQwiA2PJVWDJ1f4SDHuAgeYAw5kW7p0KagCHX1nZBXPamBokAgYLQta1q1dh9sQx6ZN&#10;m9auW7u8cym8CKJSmHslJ8f6tavjycpEZQWPysWu/u1ffH7q+JGKeLSxrmHZypULliwaTo12wcec&#10;PjvY20+al5Yli+QLAj6I5Fkc2UhCIEG6MCjwWDQEH/Pkk0/CkdAvZCajDCNO08DY1tEB6cJ4rV61&#10;Cnpp8aLF0Fp19XXZVFoJUUADWDhh7sEhzZsH1jpiCBgCpYfAJL4jkbRLI82LXb4j/PrwmxgmxUuv&#10;p6UjcfSv/uqvpBwP6+ilMS+6HvZjuLyDfhF5g/oueVS5t3rg5/PiidMsyi70dCWrK1euXtXR3l5T&#10;WUU02BsdeGkyQ6EiITWzww7XWpeEDTf8lXAfxYJodR7GVveGj8DVxPl0F7l1667wRe66vIyKSYZZ&#10;1Y7BGLGCgibN9g/07tu358iRQ/jsNi7s6OzoWLa0o7qyKNmIsSM36FGzag0BQ+BWQaDo9+VW6bb1&#10;0xAwBAwBQ8AQmBKBInbkQJB3JJNKQ4VUJisqCPeUrHC5M9asQoXtiQTdNQ+0GEHazDG23NHyaDoT&#10;yeSi5y72bd+5f2Swh40tiSXWrVuHklphoNBK42aB9hl+AjcFboWEUHytVCZFZnaCIeTTmROHjx4+&#10;eGhoZDhRXYluGv07B3tPlOmERSJBiPMUyeQ3337n8y9+/elnn7/vgYc2bdmykuQuHcs7li3fsHHz&#10;pi23L2nrQK6evoGhkdRoOrug2TExaI5oi6hQ8A1IwnA0Ny2+5+57X3j+60888dRdd94Dr7FyxfL2&#10;ts5Vq1fCyqDZZ+i4BfIArTr6BAaOK6iiFFOLnCUQBijrYWgef/zx5557Dn7F8QFr10KBwJFUNtaN&#10;pFIjo6N4EMXLY2TUJe/pI/c/WFMZRNJOJHp7+/bs2nHs8L6GysSaFZ1LV64BH+Bigw8V9LOf/Qwq&#10;CO08XaaJr33tazAid999NwQJujAcOFau27hm7YZ1Gze1tncOj6RPwiIMj8YrKrPpUdT94M8cgzUR&#10;LScrY3qtTOPaztMQTMDOg/uIgZXOumQbzQ2NTU3NhKoug96LpgeGhjLRRCQRH85FP/jow88//WCo&#10;72JlVR09hZTCOYNqSQ0CNeLomZ7eJQsX3bnl9kcfeviB++67Y/OWjevWb1i7bsW6NctWrFi2cnnL&#10;wgUjmfSFSxdHM+l4RbI2E73z9tvjSefRks4O7Nm9vc8FKEutXNG2YeNa5K+KJcbSY109/We7uruH&#10;R0cG+5CQjsM8qRd6iFL58mgseur0uTdef/3o4UP9vV0LGuueferxto3rK6trTp8/++nWz3EhOn/2&#10;XDwaW7Nq9cNPPIbbjboAnmDLAZezessmrCzPnD93oeviKEar0WhDff3C5pZ40vFqAlAGrLYwtl8G&#10;Q8AQuEkITMKOZIdG9V7iZQgNDHfOj6ycFG+SYLdwM6UfWWvc80juR/wh0hbL0lkfU882eUkuvxL+&#10;SueXky5T3BXuo9bl3qFE9YQ5mFkHZGoB3KgJAUfViK1xhM34GsW4kDk+gCaeIWAIGAKGgCFgCBgC&#10;hoAhMA8RGFeeuoBaHIHJv4vRNA+7OmWXlNRaCca100TFj6k+6hsgQh3Pxg3HDuIXEeZIxnxijLgR&#10;uHRFqnyxBVyEdsIzAI6EK9/61reefvrpO++4s7OztaamAss47sY3oyIZ42N7+xIU3y+++OLTzzy9&#10;fMVyqoURwQ8DJkDEDAG1OEfJ/tzzzz366KNbtmxub1tUV0dsJdcr9soIg/DQHlAd+B/gUILLAmLj&#10;KQJpgasEfAlBqHAvIHIURAUadngg9FOeA6MeSBQqv+/+++m4vDTQPuBXdPrMaQXIYoK4HJ/xWGVF&#10;JckyR0dHuKigZMipWF6ccOU73/kO1AutwM3AGYAADcEQJCBYkonGhkb4GISk18hMjCy8KJCtELAr&#10;GvWWlH7QPKuHYCjUoFKoKTWa4l56lw/CV0AC8DfIjeq0B4wX1UKBcC98laMuqqq47pKunzxJ7C/A&#10;gevCFQPPlTvuuAPixKfrKI9ARDWvWrl68+YtQNre0YHkSIiby8hwIXiaizemvb2zgiw8MkhVV19P&#10;p/A74StaZxSUdVWHusas4T/I19ffTwQMCrcuYcRa63EHyWdJyYJsfIvAAHX/Aw889uijYLVuzbrm&#10;xuYkyV7jydrqWs5xRWLIXnrpJXgTJjAc2P59+xkvNeQZkRtt7HurvS6sv4aAIXANCPifTr2adJSQ&#10;Xvcaujx3bil9diSIKxVEl9KfINhUrhA8dMaBDjvZTFG5Jzl8eUXB8lTHZCxImN4I8yKXl5+wdUGh&#10;WFsz3vcbWqECkeVxH3GLIVEjPrpYYa3iKS+5tNthCBgChoAhYAgYAoaAIWAIGAKGwA1FgNyRxF1C&#10;QcE2xalTfz0f5A1tek5VrojNiiWFYOhr8AIhSTshodB0S6eD6h+HA5KNU8DHgFIIKZEl2hTDBFAA&#10;vTzeHqjgOUfrvXnLZmgPdPEoxdPpXDqTg3oYTTltPps/mmxsqL3jzjs2rN9AzWRWJ3oVZAP+H7h6&#10;oMpH0Q/lgCocSgNuo7qaFBeunlQqx19yndAuingu4m6CNp9idAcNO/4HJAnngKeBYoGqQQYCTOF5&#10;APHjSR2NBZLX19Tjg6LEHvQIp4wFCxfSNJtXpNRmPBaNVVS67CnEu0LvL8Tor7LBM4ugLuAbQA+G&#10;iW/hSzgoiYTQT0SEam6ub2td9PgTjz/40IMLFy2E4VDmc7EIPsd7WGvm9fsIw9C0tbYR9MqFETt3&#10;nnFxkcTYcQc7amgM7JCHUjlwO3Xy5MBAPxehjmAaRH5wTgdxxSDbPHJC4XCuUUMAIHI8YbaQxw4i&#10;B1eqpZ2ddXW1KCMgSGA7FEscDsaNe4Rxz5OwR/liORa0tBAfQtOGsGz0jr/SeIQVJhcu9riRvXgR&#10;cAAK2JctWxovS1D/UQJNHDpEW9BXeIs8//zzjnKLxTJjmQw544kZlsa7B0xHKmIVK5eufOGFF6Ca&#10;gN3lmzl7Bv8eKmGkPGjmODKn3jYmjCFwayIgHag3E5dHoDmO3JzJUPrsSOAsIq8RuY44EmL8d/f6&#10;QQzTG2IdxEBMVrMvH+ZRPOcRJkhUQ9hIoaiYXxyE65y6R1qwFkUjvX4QbkINonNcT3/ddyRYwBVW&#10;Ud4jiFG+CSJZE4aAIWAIGAKGgCFgCBgChoAhcIsjgMq4orLScSQuOQWhk+KJJAG2nDfALXXQd7Zs&#10;6KlRK6Mbp+8gg4+CokKhpOYKBAC8Ba4YirLlDxnp8xGmBL25dD3o63HXQNuOXhvd95LFS1qaW3D1&#10;cPkmE+WJONGinOMIJQM/B3fwEb0/Lgs1tTX4KKBVhzDA0UG6dRwv+Lazo7OlpUHlo7HyZLKc2qAc&#10;UDNRQAMHQUKODQgATlCXQ7SQYwNHFir034oM4BDhoXP1ArU+xEldrQsgRqi1emiBmtpIPlcWhLvm&#10;ovOVKSuHIxEhpHuhKDigK3BAoXJqwFdDSnmk4uA6tETQYsEaEEJJjAUCwNzQU3rt+hUAGHZ9kGyS&#10;k6pcSJbODsgA0L546RLtOvcROCryoo/3ZXBgAMYFZ5ahoWHAwTmD1iW/hhXvlu9973tPPfUU8cSc&#10;n0cABRVSv0Qay4m7yjIrqCHgbCKU8MPNFTkMUdZlixlz5Tlqa2vwNUFIuqx0MswEBlHfiiZJJqPd&#10;Xd1IzqDgscVIkT3FxQeLRKDENOjoPfAWWrxoEZlRYlH3L86/WCKB70gCKcG0cjTrKLGKeAWjRkwt&#10;Ku+61HXs6FGYFVE44MZFcV1XaZMqOe0wBAwBQ2BmEfAW4qrWHEdmFt6payt5duQmgBUmLbQ2uiI7&#10;oh/18CFmRVUV/ehqjRWmYTyJUkSxTPFrPaGzSMl5kFw+mgU+qsCdTBB57CZMAGvCEDAEDAFDwBAw&#10;BAwBQ8AQMARuTQTwGnH7tfEUmOEN2i0FCApxtMmopFErQ3JoAwtNgpafhBw4W6AKR9PNRRiLjz76&#10;CHW88EHdI9DYnEofLXNDhbHiIxdhSsjG8cmnn+zYuWf3nv179hBx69jhI8f37z+8ffvu99//+O13&#10;3v/kk63vvf/R1i+2wsHIxQGVOvm64Tac6j+fRypOdu/e9eWXu3fu3Pvpp1988vGn27bt3Lv34L59&#10;h3fs2EFaEQJ/ff755zi4cCM+EPABiIc/hzxRkIorcAPo3MNeBd50V/vxJUHK99a2VkJW0IvzFy4g&#10;/xhJUXCpiZYjBmyBYwLK8LBxedS5Tlu0Ijk5IDm2bt2KJLSLJF9++SXikfKEKwiMnO+9+/47737w&#10;y1df3bF9R39ffzKRBHlu9xSCV+V79xF/hYHA/cVlMVmwAKBoGiGRUOCnUi6uPUdvXy8iEXWLc8gP&#10;/GlgjDztJwIJdw1SdxBQC5mVJh0+w2c3QZ4jx458+tlnSE6oK0Yf9gSGiHwh6nVAOZCZxdmzMlXC&#10;NqzwWETKamxoQGzqgVRjNCVhYdqUR7iO2NxIH+HPIJNcJK7MCNPGRQODQSF0WCp16PChXTt27Nu/&#10;7+ChA0ePHTlx8jgeMcdPHuf88JFDO3bs/GLHFx999hExtRgvAIEu+mLbNpDUNNah4Z5Cz3NLPezW&#10;WUPAEJgVBLwTm34pZkWGW7bR6F/8xV/QeY+7BiM8JP7XIuzlcDleU387I/h6FsGf8Et5+tDR0+fO&#10;XuztrmmoW75iZXtbe211tfsRDvJwXP8RZjg8vcGJfu8nPARmEbERtjfxflLh2/2SUQvHCfH043J5&#10;u9x1+S0TXrx+TG5EDRiUkPfPuUznI8PDI/jJHjt2PJvNxCobli1d2tnRXondUB67oSCHvPvfzIzv&#10;jeiL1WkIGAKGgCFgCBgChoAhYAgYAiWKgN9VaV926OiRPbt3D/QPkPzAmfTn8kS+wIx95ZrVaIqL&#10;tqhuqzLOo5Ro912gY/4Fu+mgu5HTZ86iwc+MOlIE9wuiV9F9eQ+wHwcEESfoslHEK+gT6nh02QrW&#10;BFWAYpqgUii1AQetPdQCu+k9cCAHDuA3AFXAjV9s30GQq927dsN/bP186xfbvvj0k08//PBDNO+f&#10;ff4Zvh2OP/hyO3fhN4AksTIX5Un5QriiFOu0tXMndez6YusXH3/8EYwLt6MKp6qtX7hzeAhoCQ7a&#10;QkilAKEj0pUjFX2BFYASwNVAIyjrXdEDzvclkiPWCbTHsaPHzpw+PTI0Qv83bdzU2bmkPBrv7h/c&#10;d+Dw3r17ersv1VQk6mur1m7cAhTUj/yAgJyAxrziI31xvQsORCI7PazSidNn9u3dt2fvHoJ9kVsF&#10;2mB4aBi+YSyTwtkC9BDMszXhyaa9v64gcGosC/Nx7uyZocFBvJ8WLVy4eOGiyurqbHYklqgYzuSQ&#10;c9uX2y6cO9NQW9nZ3vrU088zstxLNxXOxTnCuJhyZeAMwsIZryDEBsa9B1xEMsQmkNrBgwcZCIxA&#10;ga+zccGWO+8k6QdCDKdGv/xy29lTp8fSmUULmu64886WRYuymSz51pk23b193T38/6L4D1Di4LrU&#10;KZl8GTXv37unv7+vuqpy822btmy5rbqycjCXx11o/759Z8+chbckehajcPTosY8+++TLL4FzB38/&#10;3/o5PBiT54MPPth/+CCTgYE/deLk6PAIWdmZsHj2bNi4ARpMzjrO1yeY8N6xqVQfXpPbEDAESgKB&#10;SbKyR53rnWP6eQNDSysrVUl0aB4IWfIq5mBpogwV+uNitDk9+4wenupQZK0pfDImpEaQJcyyhDnA&#10;ogVNEacSvlHnk3VLKzYWFphRcDjTjCDl3YzCcAMr0woP85rALIt9CP8CZ11WT85K5ddDaQUciR2G&#10;gCFgCBgChoAhYAgYAoaAIWAI3FAEMtkM7uxuqxI4kbBNYYOSThWSLtzQpudU5RAJbNlwMiAqlPZu&#10;bDalXMbTguBLxGKCV+Ajvh0QD7hBkFNEcReUegT0uJET7VshRQjSJYcS2BH2sMRQwpvh+LHjR0gr&#10;cdj9j4ME2mTOoE6+HRoeojwpPZoam2gdpgHyAJ8P5RVHQufJwUEtHPz3/Hm+pczRo0c44VsqcfUM&#10;DVGejuAhQYUSTyFNkB8FvadGioaAu/A/GHVOEmOEhyLlRpCWJg4s0XiCHp08cZJwVVj74UCRzqSh&#10;EwAB4flKJBCdVYvQCchDvCwCkakXoh9gRCAb4FFgX/gWWsWZZsbiQE2jLud5kD1FBpdePDEufvvP&#10;Obk98M+ggzABPb09hKgiBTvOEfSOu/p6e0+fPkWDruSChfAiUAWqzes6qI22oEDef//9119//ZVX&#10;Xnn55Zd/+MMf/su//Mv3v//9n7788qu/fPX9996H5jl79hwCuOj45dFU2qVaUX4U5wsSBK1S9G8G&#10;josUQKuB7Oj+gmwldQwcPVXYMXUNGS5d7AbJvv4++CpcTCi8oMX5jnCAHtHAnNIjSIICTXJg/34Q&#10;w4nkwMEDOJG4Y//+A+B46BBkCSwLjNnJEycojDA44iCM8o4Uje88iL0xp14aJowhYAhMCwHZZMi9&#10;UvGH7KU0LQCvp3DJaM8n6ySLAq0Mgj9uxcrPv3d8vh5odK8nJMIEyRQsRZEDVBFZMtmNRdyJryRc&#10;vqjmy7vGY8PCApMcDk5K6ylyoxYcjhsJEh4GBEnAkNgb4frnsdVgCBgChoAhYAgYAoaAIWAIGALT&#10;R0CmePIq4EBPjS1eyTuITB8HlNHggC4b9xHPjkgdz1+8SYivBTvCPo6SXMEvBIYCHbS4B8+OyIyP&#10;u3QR7wRYCtgFqq2sqARYYlK5W3IuhTh7e/a2g0OOEnC8gjOey1InUaFgC1zhgGxgXHBSQe8vk8HA&#10;9aWMmseHzGW/kAUh5WVEqHtRl2vj7DLKxOPeaFdJRxADLb+21ZSnjEsNkkDMSnavFcmKyionA5nX&#10;XSKWWAzBzp47W3BticeonxQX4ADtwVdUpXwtVCJpFXOM+qkEUV3K9/r6rxqqqiSdiXKlIDB/KUwl&#10;4XhQGkYxTF51oE10dU11bV0d0DJd8T7pxk2jt2d4aJBucAsdRzY4Es5JTwL3oGBlHCI2OBg+Ijr8&#10;9Kc//fnPf/7LX/4SggTXFroDKeXAyWZhOHgggAPZ8DSBq4B5Srn88i7DfCbHuCOVmx4xHpsE+Xoc&#10;MSOdn9qFVwMKhOdGedUIavoCpXTp4iUkJ90PMDQ1NsYqK8htQm2UHxkeph2KMWrJCvgON/TEl5AS&#10;weEZT1STF6eujiY46hsaKMkccNQdxEtXFzBerjCZQs8z/SfG7jAEDAFDYHoISOvrCRJO7KU0PQSv&#10;o3T0P/2n/yTzDf0OqSo+6ly+mTr0VfjK5d9ehyRXuFW/kVrKqKiMI04dP7Fr/97BbDqXiHauWL56&#10;7VoiabK0iU4z8pLvskdAq4rhoXQ2w483ydyCpTD/5fe3IonpSyqbwScUpMYiOXBxJ/wpj/YPjpbH&#10;EmWxaE/fYHosh43EaDpbXVtdFk1kxvIpVnoUikepFFuFdDafyeUHh0a7evuGR9PReDKaSOYi5bk8&#10;ZRJdvf179x88f6mrsqa2oqpiaCSTjE/sFjM20p/LpHBCfvfd97K5fFvn8ngyTv3RwDGaqKfZMc5Y&#10;XhZwZtUwMeJ0Y/wLFi0uvX1Qw+RwsoKhHWoname2DCiCj7Q8rcmQT7OIIXZWeVk2P9A7eHDfwZPH&#10;TpVjaFJTtWbNqjWrl2PggYdZJJ8tL8vxN0JhOwwBQ8AQMAQMAUPAEDAEDAFDwBCYCQS0HwzviLVH&#10;3nNgP5bpKMBRqLPHdLrXfIRkGyvXrmaHKAW3tsl+izoT4sxeHdj7R2P0h11wLI6rRGT/gUPoxIms&#10;BT2wePHidevWEeIJDTWHknijaOZQEC3cIMgVASw4RoAP6SKgMaAHsONH/Q0B0NraSg0oynGqoDAX&#10;OXeeAc2NSxYtaFuyqG3xoqXEy16yuKmhrroiuWrFsg1r12zeuGH1yuXLOtvXr1193913PXT/fS3N&#10;i++6654NG2+LRRMnT56+cL6rsrK6va1z7bqVy5Z3Ll3WsXRp+8qVy1etXtHR0bZ48cLVq1fTCiwO&#10;OeTJsUFGjbVr195+++3Llq7atGlzPFFx5vTZgf6hxobmVavWdHYuiyccJaYOohbwvhrscmNl5bjD&#10;7Nyxg3hh8C3QJctXr2xpXXb05Jn9+w6cPH5saKAPAiBfnsiWJ8mTceLUqW3btx89fnwoNTKA+0h+&#10;rKmlpa66BmEInMJfBCNkFicuWUhjA1AsXtCyfGnHOjbCK1fQ6442VwCZcfLAIwSpxKl4pQ2ihsNt&#10;cZ51RoZjwyPD50lc330pFy1rWrywfkFLY11zb0/fYRwsdmw7d/xoZTy2ccOm2++8d2FrZ3msnM08&#10;Gc35e6Gr94OPP/nJT39++OB+vFtgdyDGGFDFIoMGa21vZ+AWLV4MnlBm+OlAY+Gqsri9ddMdW8h4&#10;Hy2Lwnns2b9v94F95ZXJpW3LbttyZ119AzRJWcSFpyvPjy1sbti9/3BP3wBqkzIIlMqqZStWEk6C&#10;1t957RdHDx+4eOEcTjAPPfTwhk2b6+ubyqJxdBO7vtxx8MABqJSxfI5/zQsXLFu1kpnJtFywcCEu&#10;JvxvIWcLubCwMlbdWNvYuqh12bIVy5etXLpi5ao169as3/jYIw8xGxU6TCom8AJG/waYvSfQWjYE&#10;SgwBeEdxzMjNK0InitGnnvAC4YfSv6NKrHs3RFxCNWZQXDugcmWXLg18+un21Gi+LOMcE2GOQYx3&#10;/mOPPSaq3o6bgIALIukXc+Hf18l+FWbx16KIHWHS8Lx9/PrbP3/t1ZPdF5P1NU8/98wzTz0Ty+Xr&#10;q2tZ0L9KeQ8AAP/0SURBVE0LvgnZEZ7waHkcOwxMV1gHE2UUwxA8qSHzhrNDrIKXLF6CrQRrDiwy&#10;KhIVztV3rPzc+XMsDQkPJ9sHTCkC79E8hg8Kh1pbV9vc5KKFjoyO8OKQUy0Lbp4BfsC51zUX2EFw&#10;/eCBg/jkLlu2jBUG/rmV8Yn7lRvpx7v03fc/2Ll7Lz/29z/4cENTCxLWxMsgOTCpQRLn6Rp1VAdX&#10;WPFyCFIPFIM7lmVxUPC9kcdrgS2ZBM7smPNidsY344A7PgUSq8wZhlz9kU9nZcaCrGfPnfvFL36B&#10;A68zJlqw8Llnn33qicfqqirzuUw0woiwmoKOcm65dhgChoAhYAgYAoaAIWAIGAKGgCFw/QhMth/8&#10;6a9+SUyhwb5+gmqRYDqXHUvEYk88/viL3/kWlv7oi8O7VAVoun5hZrMGUlWPsyPRePloOvL6W+/i&#10;QNB17gidxUHkxRdf3Lhxo0wJ5Q2ASoEtIR1Hjf7WW2+RRYNsIoSEgkPavHkz+2JYEDJCEBUK7fmd&#10;d9750ksvAd1rr732zjvvEE8J7Q/EwNe//nVs/NkRy1mHTbGwFZ54kEi/JpUFJwsXLML6n6hU7733&#10;3rvvvnPhwsUgSvvy7/3JH0qPj8LOpScJDqTlIvXgMyFPC1R41IOiHzcDImXhFfHmm2+RXAPBHnjw&#10;wReef76hsUa98weNIgbSIiF9+dGPfkTT9BTHl+9+97vrN98Bj0YeDniggUGXYUWSDw72Llu2FNeU&#10;vr7eNM4oo6N19fXr1q79d9/7U8Uok5zs/amWE3QIcmtAbIglOkJVfKT7cpFRNDPNujCfVzRnyG/e&#10;1dP1+WefMyL79u0F2AceeODOO+964O57GCb22oAPQQWH8OSTTz744IPLVq3Tdpyjq7uPeFmUId9M&#10;LjWMkAwc6ggCjtE655BeEeiYWKy9rQ0NBgHQfvLyy2SLQVty35Y7f+d3f2fd+vWZfO74qZP/+qMf&#10;vvXuOzgH3b9xy+/+7u+i7/O8Dj1lFP7+n//lrbffgkdZ2rmU2fXNb36TKg8cPPKzH/2A+FgwbWvW&#10;rHn22WfJBEO7yHau69Ibb7z+1ltvd3V31dXWdXS0b96yZdPGjeM6REd1uLTwwbgjOZxZKoWbS1ky&#10;4YYjlQo8lrB7jTi/JWm3ihRNs/n0WduGQEkhwJuQF6B+BZSAiudaD6PUod4praS6dROEzWXSmbiz&#10;jCfHUmTb9j1/+7//obevPzraA4ZAyivx/vvv/9M//VP3srXjpiDAb0fx4QNu3hQBrrcRpMUhArrC&#10;kSXOCcbZUKDev956x+9PuzCzePXis8ISrZLVEgFG8QrdsXMniwAWQ2N555SRz+WzY2SBGyFgKHwG&#10;6wx+6SsrnZMn0sBK8PuLh+n5C+eJnslE55ZEopyL/IMC2b9v/7Hjx1hFKZAUtdE+JyyMuHjq5Cmi&#10;rrIyiCcmjYRGcjFC4uKP2hU4zQ4MDvIy0o899j6Be5BS6zlqJE0yueDwqwGda6GpPHwE4WRVNpG/&#10;6VfQUjSAnAUFVbt/NMIVEoXMFP5WjyFgCBgChoAhYAgYAoaAIWAIGAKzhUAQ9Jf9WRDrItj5YBbm&#10;wwLPllQ3v11vX+8jTXm7SfEZHHhCPProo+i4FSyLfS6sA5mx2R17AgDKgQNagjKo2t12PghahU8J&#10;tzvz/wULCCdFBz01onQd6PflH4BCPwirhd6tvLmlmetkf8dcj227S1g5NiZSgZ07eiW+RRKoESrB&#10;VJG2qBw9O1QKtfFtfV1VQ2MjFwPV3hgOEIgNZxMkv3S7Wh9/iXvFZ7jITiMjCnLl+Qw0A2z2+cdm&#10;H7UXM4R/dGHxksVBj4hwFQ0ihuUqkklapGlqAweEUYIQBIZ+oINAARXBX+gihTLjLwKLnPAbebEm&#10;U8wEmmjHC6e9HQTgdUhvcujQQTqFhHjziOnBChPYqRwqx2/icQTZ9sW2vXv2ovoEpfvuu++FF16A&#10;ouD4zne+841vfOPhhx9+5OFHHrz/gc6OpcmEC6uFOibQCzi4FJtEADq7SSJrxdwoC09PQyqYGGwZ&#10;XeaEiGpkHyEuGboQRgq9CkNGf5ENKOgL96JjaWluJlFKQ2NDAj+P8jKCbuHIsmb12rZWEHOoYcC6&#10;sGVhY0NTbQ0Glo4awbxV+hBqdnaoKC/Ky8NuIorPdvOfKWvRECh1BFxuoeAQ18hj5X0dFNgwbI3N&#10;+6TU+zvj8rvs7EF0yuDdaG+hGQd4GhUqY0fhr3cXnUYFs10U4sHFl0RNTxTSMReUbWa9WzDe0LIM&#10;X1V+f2NRF7GUEJyYhJByjYCnfMuahmCX7tc6lSIV2MFDB/ldd2nr4EWiyOZiU7F048Vx8cJFUsyd&#10;PuW+pTwGMfyis5DCfIMImMivILYF0sL1Jk/QTtfcoYOsUSZPyu6eJwoj2zAZygifGiQ0S8TxxCCs&#10;Fj/2LmCWvEBY9+DH6sdNE8AP/XjKQWTmXpmuuJWEDrcx+PVcIIlEBQFdsYwRNQL8hHiNRgtBS2d7&#10;dlj7hoAhYAgYAoaAIWAIGAKGgCFgCFw7AoH1mGNG3G4zCALuNlY+YPG1V1xid8oTQvHQOfGbVvTO&#10;4bBOBLAiXBVBq9BooxpDBc9uV1nQRYRo+6lYCxxspaEZcDR59913SUguXVt4R88V2BTIA3lyoNYn&#10;B8bf/M3f/OM//p9PP/1ioL8fzoBwSoFzRj+sxv79+9k+C1xko2kl6lA9tKvre/bs+dnPfvZP//RP&#10;P/7xzz779NOenl40+Kip8PA4dfLk4cNHpNanMLfLbYVz78jC/h31vTLVuxDcQQwuZ/sYHGzqqQou&#10;jYZQ7kN+1NXVU4LMHACC6p/+ok8AmfAkcGG9g4aU5EZB22Ayjh49ig8H/XIBJwgnFYTQEEpTOyoR&#10;2wqE8eDB2cNlPj91mn7hFEI2EWDkCqwJNAxHkO8kSKLu4mpHaPTkyZOoMpsam+BO4EJgR+6++25c&#10;fCCckC1ABuWC0y+QOP3okaMXL10i0gaKAOevgYqmEIDCh6lwRI7ClsgeVB2nLGHW4G/Ibw8DycCR&#10;XJ2E9HjhAA7Io2mFIqLRgt2n41fKGG7mA88iZc6dPQssg0MDDo9xkeBBsGF1SWpy2YpkrKamoqoS&#10;lUWkq6sHpQohPRjq8FGKerASe32YuPMUAdGWvNb0LuIZx1OQ95vvrqeZ/ftzniJxjd1SwB69gnin&#10;XWMtdttMIFDyWdlnAoSp6sBaoZJgnLFyTEN6egZYT+A/+8Mf/uvpU6dYD0FpsEBh2VEeKWd50XXp&#10;EtwI2cMIk+WoGrdmcT/RzlQhWJARRAsvkL179/LKSJNvJBLhhFtYfHCLyycWx1E7WlEZD3LLR9wC&#10;KxEnchd0y5mzWE84zmOyAxMVXkbDIyOstxCMhSAltX7ieQs8iJ1TCAfrGXmPOgHHXUZEe4wM49jr&#10;EqwF1I7Wry5slj90o9ZkbqGZx1mEVsZGR+FSiD8WWA6VW1KQGz0xrX5DwBAwBAwBQ8AQMAQMAUPA&#10;ELjhCDhbN6fndvSIrPHYQd2CviM+A4c8AC5XKPts3qTHICQICndU27LQ1xZS+022kGwkuQh9gtU/&#10;am52rHgMsCPmL9Z+VE5bSkWu1CZqmoNN8YcffkioKKiUf/3Xf/3yyy+pk9hKS5cuw5mA6tHKQSSg&#10;X1c9tE49lOEj8nCuetiDf/7552+88Qb5xn/845/sP3AA3w7U9MuWEgIrhhiHDx+iLVUCp8JFNvs+&#10;jzfUCIHCiCQRhIuolBPM4kWL8cNYvWp1e0d7TXWNiy0RkA0njh8ntEMimSBFBzxEdVU1Qh49coQa&#10;iCrhLa8pGVhkFjKd8BHEwOSTTz4hrNk///M//93f/R2OOOgTtH+/Cl8Ht9mH/1jSugR/G/QK/f19&#10;58+fI0wcfZdzDIAAS9gfBfcRtvZoEqBGmPiEBKcSxkjuOJ6MKXiBBCQEsDhGhxStUTdeciNyg4hW&#10;oNwRTn7chaEcSiigSugy9aP0gGU5dfrU51s/f/211997/z0K8xW8COyXHzjVTBM40zAu5GY/f+EC&#10;o0kCmPCLAGUjKhpYODXEQaywt95676//n7/+v/7f/9f//d//77//h39GZyKLVSHv0qBMZYt6w98z&#10;1oAhULoIKHwWnCu89d///d9v27aNNxW/CLIn8C8r/6op3Z7OoOR64eitY74jMwjsNVflfgP8lNXJ&#10;Ndc1KzfKNdLZTfBrHDhe3KAuBHSA++3HkuLEyZPEueLh52BxE0SiyhHR6ujRY6xgkMGZVCQTWQLI&#10;uYnuDDDgF5y3bEM9HqPYRLASgsAYHkoRCXT3nt3UBjXCbzzLApf2I3g86A+2LdzFu4ZWMHMosi75&#10;NcCzLicK4vEbz3oO52Uk6Rtw6w+Z5yA9K4Du7v7h4TRi+UUJlfAVCyD1CNaXGlio0CUWriMjoyyN&#10;hobJNveVfQqrB0cFdXXRizOn6c3Frq7ewYGh1GiGIGTO2qTEJtGszFxr1BAwBAwBQ8AQMAQMAUPA&#10;EDAE5jwCLqxWoNl33AinzrzMJ5ud89LPmIBSTBcCQYcS0Xso2HjKPo8NrNKNsL1Vzg/px0WNwIWI&#10;daAAOcYhDJQjBA8J/DngDDwtoeYU9YiaMTEkSBeMCJti5eRQeC623gTcIuASdoXpdCpIQ/IupAJ7&#10;W2pAbNTo0sqhreNePFSgB8hpwbkSkNRUV+PyQoin9Rs2EMaKfe7efft+9atfffHFF1KgI6EzmYzH&#10;kQT2heQiVILLgvxmRGmQCXz1mtV33HkHfjN19XVuu53LE2IClxJ6evuWLc+449n1G9YT5ungoUNw&#10;Hq+++irSotwXbmqIvyg02JUj4ccffwwVRIIWDigZGAv6ojhmKj+F6oPcpczYBInTFy4k4hQsCIWH&#10;hoeBEStPOs4VfEEgqHxc+3jgUiHzStdEPoLpJFoCqBRRX36skTOVHj1z9iwQvfPO259//tnZc2d5&#10;PpS2naYpHDwmzp8jGH0X24qaHX0SHJoMKrZi+YqW5hapUFFifPrpp1KqICFuJYT28kpV4YMvzvp1&#10;60lRzwTDeQhHE4b71JlTl7ovjaYLhIeTNlJO3lZOoHzoxfETxwnIceL4CfQ5iCNhvN5WeqSr4Jxm&#10;7IGyigyBeYCAkovIsY8XBa8XtI4KFaiXlVzr+NYergmHW+/wwNrAIJrlByL6Z3/2Z+OcVUGl7V0K&#10;JhQt7OU6K7J7AfTrdfLw0QOHD/WPjsQrK1atXrVyxSoInyTOEdNPPVLUNVm4kIWdOJm4ZXJeVVVd&#10;U1sTcAbDZ86fpnXcPDs7OohWypSGKtixc8fRI8dZZNx1913YwgSrJeedw9KIwFxVVRU4fxCPCx61&#10;orIC5oNMIRiAsNDhxYGn6qZNm1y00wz5wVyIKjw3MPHAp4QFItQItyxcsLCjbcnEsGfTA/24thw9&#10;fuIkaUW4OZ5MYplSF6SzY3FDwK1Lly7iKUxP4jHsX2R0UhamRqBVKiqqgoxwLjscC8pTp07S+tkz&#10;Z6uqkhTWcoR+QYkcOHAA996ern5efywtuCUeT2IzEjicyMt2OsdYzqWDD96aLPvw9mWZCObl1dWr&#10;Vq5csXxZklcqnin4qrja2ZSYe8p04LWyhoAhYAgYAoaAIWAIGAKGgCEwJQIT7gf3HmLbcwArdTaf&#10;7DHZjCTjCdT6K9asQjvv9dS61+1fQkGMSxJvlNTOXs9F+cACH83ykWPH2frlsyNsA9F5QSRAaaib&#10;2lH6juujqAv+sqNk54sS3KPECUkm8LHgr/KQU8Dl8oQwOHiQcygHlNdcV8Z7xbJne6i87lAjkCgw&#10;B7T40IOPrFu3nqpqaiqxYhwcxN1hIMhw7vT4aPM5D7bwVdRAxCqapn7qYQ+7c+dO/EvgJJBhy5Y7&#10;yKuxdu0aUqUQ+erc+fOXurqCDe9pGqJpJRfhnHthLIjrRXAqhIQGYBcfeEpEYURWrV6DJKQ4oVry&#10;hl68dJEgU41Njfc/cO8D99+/ZcvthKiCh6Ces0FGDRfzYWSEegSR0KBOmWAiHnpGYOccYXABgbzh&#10;wC8n2DG7ZKscnEw233Iu/ptzoSA0Bc4rrtFhIkrFiAKhexlKMsTce++9QO3qdMPpAkiQyBUu4dz5&#10;cxhoovosj7hkqOAgM0qdozf4cseOrV9sJXP7Jx9/cuDAQXQCqAIgq8qyubXr1i5ctIgKgW/Pvn1H&#10;jx2FImprWcjMgeoANM2ZQq9j5TW1dagX0DmgbGHIenp76C/BNJhmt91228aNG2FB9Ci5LhOfvLKq&#10;oakBFySXcrWnl5GndbpGnnZijHOdmFrEPA+CmPW+/fb7kGEwLtBaiE0id+ok+NvSjjYNn2oWpCX/&#10;8JbkG8eELmEEeIMpXKEeTx5VHti77rqLj3Cc8CU8y3L+43UnZrSEezuTort4PLydszm3qrjU1bv1&#10;i228MMmNwLtINDPcMO98c7iZSdSnrCv6n//zfw5bHHimZLJZW7RkvGmC+oa8AGJHThw6cvDI4YHU&#10;SLyqYuWq1StXrGCNkEBHT2SqaR4TroYxN4GrcBErnedpnLCVwyOjLGGOnzrB6oFV3YqVK1uaWlgl&#10;4weKtcu5cxfwyb37nrtrqitwG4UUcYvFiKM6OOnrdzYglOSc1QMviDOnz7DsWNCy4L7771uxvBOW&#10;ZXh4JBZ3YTFdgpBoWSqdgVA5feY0hic0t2rFsgm7ha1DanT02HHIkVOpTDYaS5AIr7GpeWFTU+CV&#10;XMbiQJ4uiEqeFKgaDTH9UjRY1gr8XbK4HXKX1llhUBl521iZcdLWvoTybrlTVibTHtaUrNhYf46O&#10;pogvyjsRMsZJHilnRT2+zLjqMTB25KqhsoKGgCFgCBgChoAhYAgYAoaAITDjCEy4H9x30NmEkdZR&#10;7AjbzGQiif3W8tW3HDvCzjHMjrAfF2KKlKUQWJyIIkK1DSeBBSFaHs9z8C36cawJ2dhShvIumfn5&#10;8+zrcbDgW86JWIWpHLvmzz77DM+JN4PjnXfeQccNP6FcFIjx+GNPklFj0aJmRCD4EpomtrpsbEmF&#10;znaVdqEWYFxw8sDjBN8LWA1CaWGbyBXUdsgGK0BSkIceegR1OSaFyWQ8O5bv6e5G+0/idFTrnFAP&#10;lXCw+UUGvD2YDAiJYl020QrJADuybMVq9AYVFYnu7t79B1zuE+YJnXrggfug0upq62Er4Eu6u7vQ&#10;6LuM4rk89WMoSdQHduKUR5mADwR9hwei7/SXc3gU3FmA64knnli/fr0yHsP9yBybY1L9jMuN40Yn&#10;kUh2dV06ceIkVo14ncTKXFQJaA+q2rBhA14+DITLlhx1Kgj+0Qs0HhAk5FgFpfQoRpaXEA+XGhDG&#10;70TeM2+9+87+ffsIbEX3q1EEVJGvvtx5iKTSuOAsXrIkUl42ODTEOB49fgyjz/aFi9esWQPgnlcT&#10;OwLbUV1ViZUnnaWnCIa+lWK5bBrlIEPDXeqp5tvAyBDRyNGNKGYGQipCFyPLMDFDTp46SeAyvH92&#10;Yru6c8d+9wAfYFJJjbtm9RrIMFx8aqsrvcoLQKh86iQuM/62sQoNgXmAgKgRHkb0h94dkDcwfm+8&#10;LXltUoAHmTIikudBl2eoC3k82NA1Y4fv2JHuvs+3fsHvV8LYkRnC9xqqif75n/+5SyAWeINqvsqU&#10;YLJf2dliR/RbGKZGROScPXTs8JHDQyPDLGdwyVy1bHn5WK4ylnCZ0KZzFPVLhgOg0T/QW1VdSRTN&#10;eCJK+CxWJ8ePHz185OCFo/tZGbe2L1+xelNjYx0L5YunThzbu/Ps4NjaDZuWLV9eWZlkYRjN52Ll&#10;ZVAko8MjGCT09XRdOHum59LFzOjIGFlCRoYOHjkwNDSwavXy2+/YQtwtsr6zosL9lEQnsUiufDRd&#10;Nprq7+reu3//YDazctPGJY0NSoPm150FyTMpnDwOHj5y/OQpImG1trXffe+9OKPU1yRdcKzhweoa&#10;fv4ju3btOHny+MJFLcnmBdRBLvuyMSfGnv2HTpzvaViylM42Lmiurq3GWYSk7iePHdy3a1t/97nh&#10;+sYlnUub6urIvT7Y3fPll59/vPWj05fO9KfKt9x99213bGlqaapvqElCjkSysfi0nUdc6hbdFKXT&#10;qT379h49cbw8Hhsrr7j7rns72zsJn5ZkhjqXEbcrmb5zynRmg5U1BAwBQ8AQMATmNgIKB3G5kbLX&#10;VXnx5STK4iG81Jnsdmkf+NY2MDM7/iie5IDLwYJNZrBsJl2ck6EhRTwPl2FjGTZipSS6MAr74Psz&#10;K57VNi0E3PY1eKA0ZAoUw0VFltCJj0k7rZqt8FxDQI8hgQrQs2dS6YqE244Q/bi5qemhhx5qX9ap&#10;HXR4lzofDGNRYBFgYCwbKUNfXJ4bS+3ZtW3rZx/KSA6VOtrq5cuXM1hc8YGS/E+MR0PqZgrAJaBe&#10;57qeEV6AWBPCnegXh4gLUB1o4dG/Uz+vO37duAtdNop4TI+5kRNq4DXIAcLc/vTTTz/88INLlixi&#10;/0g8Bja2CxY2Y/83lsscPHYkmxtD250ey/T29527eOFid9fg8DCbb6qlCbR41EPslzvuuAPPCXw7&#10;CIBNPXSZBCJtbUsYUrb8SufOYw5PIEmUeZhKQABHEEx6qQp5IC2cQ0xneyXPfjp9+OD+3Tu2s+Vv&#10;aWpYvrTjvnvuWdSywAVCIC358EhzQyMfqyoq958+ky4rQz2Wjyfo8+mLFw8eP3Hw+PFTRw7TWdpC&#10;VDnr0F84jJdeesnbaPvfgin0NjTH1EQnwj8YkXx27NzpM3t37YadchxSWRm9gCfgo4aSyT1GMK5M&#10;BoedBU2NKAMunT93+MD+TFme8NnDUBGXLvIs7Ni1a/e+vYePHU0NDKFMSESJSkEEiQR9r66orKms&#10;SmczROtCEUEfD+7bv3/XnvTgcDTrrKHxuMLXh+ZcyPKxMWUTGY4w1fKReL53sO/Q8cPpfKZpUfNY&#10;WXagq4ds8HBC4c5SnvQm6ldtVfXiBQv5O9Q/QNfK41ESA+FAdOH8eSgSrDkhnjAzzQwPxfB/yabH&#10;0inicDz1xGMP3HdPQ21N+G1jJu1z7d1r8pQKAnK64iH1byc4S7zrfvzjH8P18v6EguXBV3dmS5k8&#10;B8HMZ5222NnQO1I60tPX+/nWTy51nScSpUJN8vsCpPzSzQeH1Dk4ABOJ5JTsRddLa8oyb4g9JXsB&#10;VqewPBhiQMHNFP7MxULOsWDyshyEEXXWLgsX8XF0ZNTpF5zT6DDGFPiUyITEOcbiQxFwGE6SfITJ&#10;LQMTPmEQIXcNloAwPLF4rCIImxobT2YeBLQNAp0RrMrVmGDTzHtHoTknPMoU8DTYXSNYcO5AUCok&#10;rmjtTtMsT53By4X+4VH3IiMAlyKx0jW83pDDLVvzeZZ6ZJ4/dfo05hgsXhDYh0MdT63mAvCSJg2j&#10;G57bIH6XW56FXZGufxSClcqvrfow2rr+aq0GQ8AQMAQMAUOgpBHQz3pYDSclDj+Z0itp9RKsjlyE&#10;E7+6U+BvWexSgzxxw9nI3Npg3CK1pCGaU8KzxEIeRYPxzBOKIaBWXH6ug7woEJaU8qP3Cz/F1rdx&#10;mfUxRV2LDD4sjFS9Qca+MXS7/onTat9nqJ51sU2A60RAeaRd0KHg4K05mhodGHSP8zw++JlQmHgm&#10;Mxs9Akrr1wEEfH6RAjKToEB5ds0EBiGKEVyIbgTJhgbSpxc2ttTM6xHV/3PPPffss8/CVWBlzI3K&#10;dSFaha0r5ARiIAOKtnvuucclCFm/3r9L9WvIe5LATXz7zLPP8re1rZXtdFcXxAYZMc6isCMiAnVS&#10;D+GtcPWgEuJKUY//fVQlsAUIjE4KjZ7Cf7EL5rWMSOJL4FRQ2SMtAWToOqHA0EjQC3l1CCV2x7zG&#10;xX/LtFFfUQavCHpBT59/7rn77rm3rbWVn+GLFy6cOX363Nlz3bQUuGhwr+Qk/jaF+TvdyRZeIei3&#10;hqahtdjms0jg9YWQnnjQWPuNPKLCWtHoCy+8ABcILKQ4BYKLFy8hG4OIyoNfNBim559//t//+3//&#10;J3/yJwhJtZiKsxShCYpRJ/XTENXyhkQAP6mowcMeJTtIJErekabGRlQnXZcukcf++LHjSjeirAby&#10;7RACMg3hdjBnXkHDQKIwXkkXMKM8lU4jAAfvYLhNYmbgkcPYocOhO4888gijpkhidhgChsD1I+Df&#10;M/4J5UnnwcSfT0tfHkZlb3IZiYLH2Y7g56AAQzhls/Se/t04s5pVg/2KCET/y3/5L6D/lR7/SnfM&#10;IndS1DRzhWPfth37jxwaSo9W1FSvIVzo6jW4dMTKMXi5Uk+u7nsaFaWhmJ7Cio+njx8+feZ8PhZf&#10;s2794sULR4eHjx8+ePzY4Uy8Zt3atSRAcenVA6MGJza/38FdvBFw9sRmUNaCbuOUzfAttifOvKKq&#10;2mWYV9TLyFgQHKwsVhZlZbhr3750PreU8LadHX5LFrYPRRky2N9/9JiLrEXkus6ly1avWct6ZSw9&#10;ImqEu2gUuye8SlnKNLcuxZm0lmwikRzuwwcPHz1/qSeaqFjavqShnrdYWV9P99kzp48cOUy1DfV1&#10;Q7Fk66LFS1oWJmJRfFEOHDpw+OjhkdTohk2kS9m4ZHELKhaMMhCelGvBUvXaB4DFEx64AOWYnsra&#10;zbdt7mhvhW3CvQREctkxNwSXsXpXN55WyhAwBAwBQ8AQmD8IyD5dKxPZL0tbhA4XpRJGGOiDONDd&#10;oF1ifyI7D5VUYA3dqzWVWSfd0JkB2qzERHuwtpS1HefSnXEiT24uyv6OoZGLj9cAok6aD2bpNxTl&#10;G185Y6SYNkoTjdJQqk9pAYIdr9ss8DTJLNqOeYDArv248e/Hpt5xA5HyLEGMy8owgV+1do34knnQ&#10;x3AXtMfk8D8KUALMaraW6LxgIFDZQxvoF2cKhza5leD6oPTp6PohS0ib8cADD1APGjS/uwdYBexC&#10;Ic4J9AmFOTjhIyc0jaMDnAcqeMgJoi1RlX74+Otzb9AKDMqyFcvb2zuam5vqaaO+rqGxoYnsH03O&#10;Y4NIXLTC7SjKOVCUUzO3+6TBMjREk04HaRc6gVhPyI8kyIzw3P7iiy/ef//9nNAcyKBqh92BUKGk&#10;bqdCtt6Up34OHCkUnlpsASdUSBPLVq5qXbKEmutr6xrqyaPhug5D0FRbg1SISpfhb4jgT/1wFZNN&#10;s8n0MyI89K0mKu2CD8KAHrQQldOEWF4tDNSEUKWwkqJjagEUDKFYn5aWZi5Sw/333MtQcoAn0tL9&#10;4NsWzuk13JJqZhbRInjCCSnzCg0pm71a7B3qr0xU1FbVBFlPyhc0N7uHa8WKLRs2ySkHeSivmSZ1&#10;oTefZAhADTBplFm7cMGCKi1ynAlIPEn4rWTFyuXLGWvkZP7QZfnK+F/eefbwWncMgdlCwL+HebRZ&#10;EfFs8g7hVaZ3oJZGegHOloRzrV1eZiSGGiMNQ3mkq7v38y+29vb1kZTJv/H4dXj00Uf95m6uyT//&#10;5CnjF73AT4VIKv/Dc3mHZ2s2h5kAicfjx/GLf/yXX73z1qWRgYbFC55/8WvPPf0MecAqYgSnmuHB&#10;Yk+rVQU/pWgZPn33tV+8/na0sv63fv+P7r33nt6L5z58+1cfvvNGrnHZs88889QTj1bEnSrfZVd3&#10;dAfhSN0sJ+UasVM//PBDTEL0o94/MoSgjz/++He+852W5gU5omlFeEJyZbnRRBT3W9KiRT/94KP/&#10;/X++35dNP/XC899+4jEtvMILQQdOJIP76K9ef/Pd9z/MlUUfePDhx558asWK5Zmhfvn+szpBV/LK&#10;K6+899574PbCb/3xXZs3tC+oz4wMEjn0tbfeO3m+Z8nSFffdsWnRwgXl+Vx/b/eZUyc+/eiDwwcP&#10;YPtS3rHi+SefevK+BxY21vdevPjTV15+/d03B1PDL770x48+8khna1M+h5er63ImnYoTk8udXuMB&#10;vD/60Y+QE8TiDYt/93d+5967b8fnLEEilqB+F2Er8IyxwxAwBAwBQ8AQuGURkO2tV07J6mLbtm2s&#10;MbDDgB2BDvHmmawE0PKgzUE3wV4FVYW2KF6xpZWVtwK5ZVG9oR2XCTZGrKiHaEgh1/WXRRpR5hk4&#10;RoRR+6M/+iNJohGUvS3mI14Ff0PltMqnRuCLL77gKWM42PljicxfRkfu2uQJgJVERcjCGzUuO1sD&#10;s4QQmMxO86e/+iV7k/6eXpfbMh+B5yRk0Ne/9uIL335JYQNKqI9XI6reVOGSTG+lBuGNxM8HPyJX&#10;w9RyC+86ZeZgf8cjg76MpwOdu+d95VXAD5lnE9lrc+CNwU8Y/gec8xxBtMjrgnv9L5dXxiEw574G&#10;rAbYU5OSk6QX1ECyDRK204W2IPYDzya7aXgTX96lxg34ALm2hHlNfCDoBc87XyE5inhewujrBQ4W&#10;h7zPuQWp+ErkB9c5oVlk5hYOTnTdO27qdoJCoOmni/SU/tJTnSTLHCkucgL7azD0dgwTDt9k+hkl&#10;g/HsHVArLwuAI49yt/iB9iB4zwytCrjeNdA30N9/iazBvb3ZbAZ8gI9+bVi1RmyQBKCkGH1sMhAb&#10;kNVl7gJ8jRo0huTxzXFL99BAY32jwy0/dvbcOWrBC8Q9VqkMXEtR+csnp2qjib4RN9zMtEsXL5FC&#10;nihbQR6c2D1b7tDASVphCAg+ENDVPBRWxhAwBK6IQJHOlkg0PGiQqfasTQBdDpc4wghFUmPOe27/&#10;4aP/n7/+f0gjXYvaM0jJzk8VrNKf/dmf8fIs+kW+4kBYgWtDIPqXf/mX4R/UK5IfVyxwbXJczV1F&#10;TcvI8SQ+DCePj2TTiepKEqQvX7ackJqsXGeWHeFnmyWRN5/hZ7UqET16/ORwKtuxdBlGLSQUObB3&#10;1/49u5MNi9A7LF+2NB7DZYRgrUGqOpbRmQy/zfyc847ANZjXhFYbI6kUNS9pbUVhUVvn1hAuIpcz&#10;1ckQ0zbwJCk/ffLU9t27U7mxFatXrV++bGLfkUiut7v70KHDOI8kKyrXb9y4bt0GLF3wYFF5LapY&#10;LrDxZuHVTBaR9rbGuqrM6PCxo0cPHDoyms0tam1fvWJZbS3pQxJ1tTWNDfVQEb293axR+vLlS1vb&#10;l7W319dUp0ZHgrwgR8m0dtuWB5Yu7aytJrxyBGMqtzIKsvDNmO9IRc1tmza1tS7+ynckMJyUL44d&#10;hoAhYAgYAobArYmAjDZYWvCbyBqaH3diR5BplpSz/MXMGRdMApLwi8+SQ5Hc+UhcEXKWouvhXgxR&#10;wza/WmV5ZdOtieqN6zWKG9BGScRKjHDMrBUBnEFUmBraRcXG2GFDQ1paFooYR6Ma4yvGNxz3bAoz&#10;7RsnvNUcRkCmTiR5JikxjxLqWkUc4mCR/5Of/IRv8YFGSYfVMyo5Q28eIEDiCrJPDw0Oob5lp8M/&#10;7OjXr1u/Ys1qGc/Ngz6Gu+A11/4ibx409fLkQOut3wt+WRT9bzIE0EfrKzlXcbv8MNhT85PE/lre&#10;A3zUdpVXokz6UNxTWK4qPGJoiCAkeNC4XW9FSmpv7ptWMElteIdGHd2SiCfJE47PyJLFbLX5s3hp&#10;ewfaecgG2QcE21ZnVeD1+7Su962vFiaAjiMJCj4OHysG4fltRX6kAhN0f54acdv5sjJu5FArvjZ1&#10;liu0EoSaIT9pWXVFor62hgwlSxYtbGttb128ZN3a1XhC0HHapWahLfedCWfaZPoZXfffSipoIXoh&#10;tkCCydJCw6HywkHcvONRamoJpk33ly1fumIFnhgrOts7XJjx8QAkukWG4VTC2MlrRGBq6GlX/IS6&#10;oFvUOvEzlBwFjw/caBrrG2qra0hhUhsq7ztyOYujcXf6meoaN9xLlixbtnTt2nW33bZp821bNqzf&#10;gAuS4osy1t4HZf6RmvPsLWTdKRUEwowIT1lYa6q3jZ41Xpha9E72viqV/s6YnMFqgjdiZiyHB0lX&#10;d8/WbV/AxxMfkLeZXnS8OTHBoUVb/M8Y7FNWVEiMIaZBlgI3p+GZaqVgWRC4Z0BhkEtNPqQzdbBQ&#10;UCZMGVRqavLTHuCVx/gCfQTqBpLAs8jAGXZk2CkgFGg4WA8EeI5bbfAVt7BfUo41fshxy+C5GMZU&#10;ZGAgw4qwIHdhueA+QZ+kMzAprASn/hXnHpcJJLCSIIeIQjf4W2QIwwJOiUCxa1N8ZLfwyeVYa+Ip&#10;jN8ujtLLOluJZNXZ6fyOnYXpgoWETXVBwNIpMHbrD7K6QYGUucCs1dUu44hb2VBNIPzMvu/kIRRs&#10;QwrQ0K5RIzM1va0eQ8AQMAQMgRJFQDahEh7O4+233/7BD37wD//wD5zzE896gwUAP+5SRXEuA1ii&#10;a6Ka//TTTz/66COSJVJSsbl0KBzQzK6jShTeGRcbYBkCvIf/9V//lcFi6ahFGgtCDs7D5rGMGgQJ&#10;zJbEkJE1h0VqmvFxuYYKtTXwwesgS7D4ZnREdHEdogsOjNW+GUteA7xz85Y4wdOi7vU4lgtU8GV8&#10;csfclPb6pQpvOYOd4leba/3uAIWSJOl86hZ9/iRxAzI39Pk4uddb/vEEFWkkgs1yIdJguC22n7wP&#10;/Q8WN+qXTjp39ANFu0Uyk9ZWOzNEVeJldoWTSTEr+hFUOih9RHLtrBUZzAdv4A1AiwodQzHeCfpF&#10;lj2l/Ce47vbmgVeZb078gQJIcJKMlkGelOWINlH4lyiP1FUV4lyFPTuVjn66IyvGQj8icuzQIZ2P&#10;m89jhItz7jJ0mT56HLiRKyCj11oeV5zgIMcr+VCD5KYFYiOsGOWcytVfb1pKDWHHF76iRfn6FOok&#10;BRrVcR2lRyolmkT/dFAyvFDxMc+LZmbQipuKGJhWkFO1opJB9yOuLou8mS6MVt4QMASmQEAvOl/A&#10;v1VYGvlXn39JzqyqsNTHRbu4QK8cvLyIsDWectn/1IZ/sEq9v3Nf/q8SXpco7s7Wg0WFM3lwDx0z&#10;i9XqjOPONNVPuxYWYDUyPMz50PBQELziHDJgV1JbUzuIWZHzBR7NjrkMHIU3QlmBpZCzJxsnrmO3&#10;glXIwkWL4B5YJWDYSReoxy0C8uNpyvKR0cDe01EpgSPwFF1jsSK9hltvBZYgfq2q1Q9XZCkDL4JX&#10;LekEuYJ/LcnkWaOwwiPyaV9vb0/f0NlzF44ePbZ3717spEiKhj6Fp9a/9aAnqBt5AvMTUrIHUo3r&#10;aK64RJ7W6ATrHv65ruj1wXZkZh2DpiWPFTYEDAFDwBAwBOYCAloS8PNNeMz3338ftTupxZTKld9r&#10;LCEwtiWeOIG/3WJj4UKieHMFfxFWAhhqcNcvfvGLf/qnf0KTK+28P2b2d3wuYDUXZGA9s337djAn&#10;8hL6dK3KgBqFlNdeSRfGIo2FIgpBHwd/LshvMngElMpYqliGDFUd51BfFOBRYmPC46ZIOF7VaOiV&#10;OgIYiWGsBjWCttntPYPB1U5qXh5FCiyv6Q53lpmvsFFTR/wQAey121L9UI9CHuk1qL+iHESQKEuT&#10;v0s+JZcbHfMwavNbNAqEYA7iPbv4Wmyr/Z5YbIf3WvB3yd758gdWTEa4ctnteV8TfaU6KSkNYJhj&#10;oAYxKEVmB861xcW+dhto7aGdmOMKRl+Pp1sUx/96Jpsklxhe7eO9PTQokxF+zlMnmx4bRxKyJJvD&#10;KPUr30exLwXKJ0lICWd1QR/pvtfxiRERNxNwiyFgXY0u5Sqv1HAfxbXwt7h80AXP/fhbMJPlIc2h&#10;tMiPId7wyHBff193j4tnzuE5bMpLpXM9eNq9hoAh4BHgofbp1vVu18vc/5RwwsbETEaK54xe/uLr&#10;CTvkfg4KR7ik7ctu2rNW+FkqUWpEMEn1z29csDSJ8Ds8g/BpTcOh5RePvaKCulxtixfVVNdwDnmA&#10;coG9rqw1+RWnWLA0+jVfHORkx4tKggLso/D6RG3R3NTMa4LHYdzMRFE7C34qmKy4ujJp+AExNFN0&#10;DVsObCXckxU8QDSPx4t++GUuoWUK17FGdMsGZ/WT7unpxj4RyXu6ewYGBxP0M5nkfUaziAo1w8cF&#10;QWxZMTdu5TS+fsKQqqamOhkIhZezJz9nEP9gFfdr09McR2YQXqvKEDAEDAFDoEQR4AedH8iTJ0+S&#10;AgGFOyF9oD2I5IPfJ7lhn3rqqd/8zd/80z/90//wH/7D/ys4fu/3fu+5555bt24dKxB+35WtHQ8G&#10;FPGsCvxqoUTRmPtis/bD6ATHHU5YQzJYyCxbYKmrWBYyagzTn/zJn3zve9+Dx1LQdqnz1EEGbu73&#10;dN5LKLtI6XwV64alsjy2iTxDyt9nnnnmySefJE3xFFmU5z1K86yDjDU7MmeEFy0klcUqb3Rk3rIj&#10;RZtH5VYJUybSTV/NKHOjDzAlpwHuUgADncizRIp19tH6KOrRWdQGbz8E8Mp0EQZh7bbfKHLCV95V&#10;hRvhSMrLnGeC61HEsRphpTwltW2nLWn3PG+tr3wfvSSeTqCwAsVIPDn/KQuxlAbqoGPRRkepx5sq&#10;ctEzKGPpwGBYerEgLjUERC5ToI7ELujvZLzF1EPgfz6kRkBODtUZtlAWaUFh9VdUh1DV6y6ZqMAP&#10;A84ph4COIymLlce4Eva5EQI6NHzqta6I3JIYTtUw/q2vwXXSFYhGxnIjJIkZHsFcVGiHRz9cYZjl&#10;Gsc5cOpCWVAWRbyqyqr6uvqmxmZ1xP+SavZ615yrmcZWxhAwBKZAQO9PPZ7eQ0vEsDMoHxryT7pZ&#10;jVwOo3AreI+EvvbUss29m4aA++XWz0PBcbLANBTcSyccPP1YFh03WmL9vvpfNf/jHSnvHRq5hPzV&#10;VU1YMIxl+SWOjmXdSmVah/+t1V1+NSCtgVZLNMrPOc85P9InelKJuhbojxNHDo0O9S9ctHhBx8r6&#10;9jWJSKbv4tnUcH8yEcXhIROJZiNlAyNjg6PZ0bHIaDbSPTDcP5wuT1bVNLZU1DQMDrIKjAzBmIyO&#10;VVbW8mQQRisei+cjFalcIltRORSLHzp3Du3Foqam9Z1LEcCvqPw6yaFRFukZ6L/U10Oa99FcNo3F&#10;RBnRuJyHL91BYG5UXHK6g+0JG+xg9ZZAM3Ls2DFM3vAI4ejrHerpHiTX2oKW1txYOfs+nFCRrak8&#10;PtLdw5IF95ahfDSfqO3tzSTLG0YunRq8dAm31YryXMaFTyWzUAK/2GmB796bkUw+gqjuX00iuqSx&#10;bkFVZUU2gztOsIYrd4neFRx2+m7F0xXGyhsChoAhYAgYAnMEAW/fIHnC1o5YNhCjiTBZgY2IS0kK&#10;NfJbv/Vb8CJf+9rX7rnnHpSzyunKCcEzUb6/+OKLTz/9NLE00XewJOD4m7/5G/xIpCaQ5gIdRxAP&#10;3R3KEBs2huUjiyIf813FqA2fFU6Q1t/rBfaLNxleqIBilnJwwhVfRsqyy1dlvlq1rsqpze/HtEgI&#10;3+jNTv1QXm4rGi4v4cOaNTUkVVF4PvDR69F0PVyPW6sEMfE9OMjJLWR8gRRhDYZZjKJm0XeuS7HO&#10;AXf1wgsvoFh/4IEHCIWqi1p5SoUHX6LEdZd3Vvjr8GB6nMPCI568hXTCrpU6fQfD9/quyYm56Ksi&#10;WIqGTPdK4+ZbF570RYCEpdJ5eCYUzaWwZbfq1KzzalZdubzOCVspilHDjSz4/RyTrrCwXx13v/b1&#10;MHybNm1i5Uw8aMXa9U3z8Rvf+MZ3v/vdb33rW9/5znfUI3+jjKApL8Pw8GDxsejBCaPtR1y3hPXC&#10;GgWpMsM9DesB/XXGuggNqT6LTKmE/BVVGEUduXwE/fyRH0C4Tj2bfryK3nKXCxlGQ+3qvREecalH&#10;w2wi9Vw+nyngY9YVNSQMveWm32zSnBT37LYwRGPWjY6OQBfQYpHaeuqOXM3knDtlvJPHhCJdvbJe&#10;2m1VIgU9J96COOx6IpNE/QZ5EuLyhrzWwmu3vahSwTvVPBvSy/4l3E/crzmCSFMvkcRxSsWvesIx&#10;Gy53U5DrzBUz5VKhVISypBYO4ifcxST5RkORpIiPEIuUF9AqAB8eiPDkLJqoEw6Tj2o19bzyaKuY&#10;3CxUv/wtPJhgmIR4cGI6hMOMyOVNhNkLVVtURvW7i5Ay/l+0vBLjy6pKF8AulERd93q+ygup68I5&#10;WU7Mr4Js4QmghsKak6ufwFNDZ98aAoYACPAmZP0zIWXOo8fS178qp35p3Fpg8sJHYZsbq6rknZpN&#10;p4cWLW7O5d32QUsXLftR1fptwq2Fz2z0tlxbUy2sw8dsCHNNbQYOSNoO658ckq6prglu8h5h4mb4&#10;q+VRd093d1c3S3OedqwSmLI40a9avQptPq4e/X396VQWcbTfcJFqSS6C48jgAKvq1rZWtlXoKe66&#10;+y40FNzS29d7+tRpNmYKhsVNPBH5HB76mfPnzrMBS1YkUXBc0XekmihXyQpQkOICgT3lqL0E21EO&#10;rre1t/OSYkccLPFHkQ0lC4lAXcK06moawilVmzeZxoAqkrNKQTwcybXB42H2DrPhBdA14D8+YAXf&#10;avbg2vuJRL1SPNuZGm2rxxAwBAwBQ8AQmFsIFOkX/L4CRefRo0dxGWHxwM80GWvvvvvujRs3kj+s&#10;s7MTve3lNkfoDoiyhX8JrqukuuUXn5UAv7a4wLL45udea0IOH9OJ3Q4rHK/KARo+yo6Yc68/5aOy&#10;mokYkJoSn1qW+FJgSRPKjSz0pSqSda3s7hXPnXa5VxGlEF5Wxhxo8NFmUkZXZP2qQaK2IDiJW0Ro&#10;xRLWodO0bFS1vqUM55JEK7oiKoWPatprxqmci15BI6U5VTEKut3X4Fc+Wnp5iGiUOpXEWF1W4Cx8&#10;jvmKYpSXnle6Y6Eh0MI6eq/CAx+pdfhWVtLiLbyiEBDCqn9vxRzuLIV1I6PJOtY5MefziIQzsZBU&#10;jHttz5BcAxRWJxV1X8XCTw7doYz0mF7/Ljw5kMrPZBryJth+JnAFMfjIiZfcC6DOCthwoIYiW2Cp&#10;/nUIFvVIHuFUyxQVVlTFI+PTuiC8X99qSjMDxRRqktNZCqiMxNOc5CPykIcQStLPUk02PV8qE1ap&#10;62KRqk5sh++4f9BUWLbkQturCMU5cXgwNUk0u1QVY13EeXCdK1rq+10DdQIFrVzOJvohFispELio&#10;R0yvDrFWTCcOQOM6UKhCvtIOQr0QEUsB6X+pUAU0JTjkoKOadfCV2g183QvRBcWRSGypg1XS7V/K&#10;yjhhJ4U1mIabAoX8kSGE1a8p9i+BNbrLfBhkP3TG6e5CwW0+PPHt3BAwBAwBQ8AQMAQMgWtHQOvM&#10;a7/f7rxWBArsCIvI8NJTi++SODwTMuEe9fq7oA2MNg/a3si8gkDeaB/QL9x5152r16yuq6+DHcHo&#10;D70Di2VW4eQwR7Ef7OtzXBkeGobnOHP6zMjoSEtzy8oVK1csX9HetgTTzs6lnZCGBLiAU+EpSMRd&#10;0FI2rQgPm3LixAl20QTgQpFRXVUtLcmET0sykcQiEQsYzAuDoFgjEpidADoU5GCvcvbsWTYq7I4w&#10;L2VLzBXtW7STYefQ3dVFjDDnMTMwvp8JNAuQTs4UJ/DgQFq65vZjJD0LdjtFm4prMscIUvy5/wdx&#10;0gJjw0B/USClrn8orQZDwBAwBAwBQ6DkECj6xfcfsWnYtm0bZg1KNMKCBKeQO++8E7Us+lkV86wA&#10;5/yk8uuMpQX0yYYNG1hUBEYSQ6RDI5E7OcZUQIf0mOFfcxYVMtKXppvVhUJneDyldeW6YoywPEDd&#10;LBJF9YQ7wtpD2s+wHj+8vFH9IkJYrijGVFF3ZGvv1bJSmKp18QpeNhEn+kgZb06rYuJg6JfUtdQj&#10;XbbKh7XJUt1qkexjg3jKROWLlkBewQ2Azp6mvl4qXQlPv2ShTKNy8xUR5VdWRVRHuFOUEQcjk1hP&#10;EggxCVMEry6Cc8G8OjR8tMs6Fh8jrXKlevZ9QYyieahV9xT7Bc9a0aI4J996OOkxF2WC7WkGFRMJ&#10;x4mfzEWVCApVK6LIK/dVA4esnnUIXhX2kjAiE3YhbKbnAaEw10UdearDj6+GTByYmlYlgBms6t3s&#10;EtHoxdPJhOyI5zxURs8RlV++wNYQixhgOskzic6qpK7z0c/nIpyRhwLc4nkO3yNuF+sw2eGF0XZD&#10;85C/IABXynTiQB4uarZrIPSI+ebC+IsT0kgpoQWIaSZoO8YRnpb0RZSJtmnhKaqSmoSc8NzhjAVr&#10;5b0B/Nsm/FaZurOFPOz6jzMZc8cUt9hXhoAhYAgYAoaAIWAITAsBvwybQvE7rQqt8NUjEP2Lv/gL&#10;rSbDa0rO/cbsKuu6aeyWb0i7srPHDuzae2A4PZaoqmlr71i7ZnVlMk6i9iB45/SOCTd+RXt1rzio&#10;a2hio4tLB4wIZph1tdVk6WNbglsF7g6sv9ta21jKw5G4zUzUER6YLJ08dRKNwJLFS7DuXLx4Md8s&#10;WNACFwGZ0VDfQLrUlpYmhCYkFwwEG3x4CqJUQ5ywXyWQ8dLOpTHngVU4fr175AZMnTh56uDhw9ha&#10;LV68pL2jsxazUMKDBgcCEEBj69atMDeO1Ln/kSWLFqSGBo4dPQxlMjyablq4ePXa9YuaW5KJeEUi&#10;DoSp0eEBsrS72GIDkXhFe4cLplzh2JcMxqqnTp9CBXPPXXfQa7/Z8PuE6c4HeqykRGUkoh8ePnjg&#10;wOFDh9nyxRpaQLittZWddRCOFWTGorFCANnpDbCVNgQMAUPAEDAEShaBsPIXbePOnTvfe+89jP3R&#10;HvJzfN999z3yyCM+a6vUhTLp0E+zzjlBY8iSgB93TCJYErA44Qq2HZhNSHXreQJqgMCgDOsHGBTM&#10;NTjBywRCRcb1VEhVCMYJd+l2aXK5SBOcs8KR0p+L2JJD6lAVlSA5SwlWODA00m+K2JDa3S8nRMZI&#10;pSvtKifcdfjwYYShC4QFo04q4V7PEHidqV/iysxfg09hbmTxgwz85XYOISbtrfS8MovhxN8olS7f&#10;6gorOm6HWCL7C8KoKvSwUtR62CkGg0V6GGTmnBqQk8TdZB9BZ03v1Ci30FkfWEwCq7+0pdqoWdyP&#10;BpeFKI0yLhz0iMr5ShKqpyopAFWDAqNxwl+NFAW4kQEVUcTQ4EvE2AlwFbh8X6BFOH+L1P2eNUEG&#10;cHaBW8fDzfsnj+EDNBBjItG0ODARcswQ+Q9xF/JQjDIIwyzlLxXSC7EmYq380GjI1AQ1dHV10Qp3&#10;Ub98ETRDRLEAMv2Vzp0rnt/yY00ZapDZkLNeCqKWKVWMHgqEJ6IdxaiEND/YS+mpoSq+5US0lliK&#10;8KBIGBEG6gjdFIb+xPeLG126i4D/0ND7CazCCEAZf11uSWCumeAfUm0b9FgJWHrHXOWv8EFa780j&#10;PxIt7P3bw4+dPwnvE/3s4ltGUN4hNKfr/PWTRHPMDxZCiu3QtNGj58dU7xCFfePgTULlPvYRbenR&#10;YASpX4+qxFPTkt9HovNf6YnwbJYGKPzOKdrCSLaTZ09v2/blWJYEDAnux6W+qqJyaWfnhs23hVFS&#10;00U1XI6eXTEEDAFDwBAwBAyBWx2BYB3DUomEUxcuXjx85AjLy2jWreS1LFGmavYLtzpQN6v/XyXL&#10;0uJPC02tUKclw01YCEo8v/bV6vaLt372Tz/48cXBTHXT4vsefOhb33ixsaYy7nKTT48d8Stpv3rW&#10;1lpoCBYOLejdrqlvCN6CiFjLli7DjwQ37kw2x3f79x84dvwYeopNGzdBirAo15aPxTRb8P379l+8&#10;dBHiZPPmzQQrxu6NDdHOnXv37NmDWwa2nPiUsHEbTbllN1EHzpy58O577/KQrFq5KgggvpDNk99s&#10;+AEKhM+wd3z73fdf/vkrPX0D9z/0yJNPP7t02bKaiNtNsWdjW0grb775JoWfeOKJtXc9srAh0XPx&#10;4sfvvv3pZ5+ePHtx6ZqNT7/wjXu3rItHAxIiGzl57NiOL7d+/umnhw4eiDe23HfvfUQzb2qq6+sb&#10;+vDDD19/43UInj/6vd9GEaAdY3hnMq3J4+6N0GX337JcpK+r+9VXfvHGa68PEUlj6brvfPvb991z&#10;d01VDMaG+ZpJpxJJ9pPTG9/pymPlDQFDwBAwBAyBOYVAWIuK/vpnP/sZv+loDDGtIEoniaBZWvAT&#10;L725lgp+yaSOSEvOqgC1KaQC+npU4ahHoUZIdMEyA00limDuEsuCzp2VA/p36aYV40i6Tlbqy5Yt&#10;YxmAOQgGHLiJeKyk0v3yyy9pgovkqSY9NU2gjcVE48CBA1SFJMjJ4gS7dW7nYAOwYsUK4oOFMYe9&#10;2L17N6sgNKrooFkmsd4gsTmSo9ilFaWdoBLWXTSxfPly0EA2hUiSP4E34KBRyiMY3UEY/oYzPaDg&#10;xuAdMThBHt2FnpcT6qHj0mVzcBcK6P3796O4F8FDMVnE8xc5Ue6rO5iPUBiBgXH79u00iswU4zro&#10;IbCQZOeD5AwEiMGg0AQrK0bEb4cQQESFDnTE4jDAB/6Aj2LOAAcAQYAD2JFBXeCvjOgpibMRAgM+&#10;ncWLiJ6CCQtaxgWcwYQuICQA4l2kepAtPL6SwfNPYdpJ18UqMcpADT70lKlFc1xhLu3btw8BBBpS&#10;4V5AATDH0oimwVlrbwqDGAd9ZEIyCshAj1hyYzQjeeSTIeU4H7kXyekFyDB1QVszVkt3DrpDYFse&#10;Fg0uX4kVoB4OMRlIJT4GxyyxO6IKQIOmgYthZe4xA//6r/+amhnrP/zDP2RdzUArDhjZZaiBE+Yk&#10;M5+O++HjaaVH9J0KmcwA6+eYTsION/QF1g0AwZMJg9hKRUMHeSiQnKeP4WYWcZHOMnM46DuSMNZM&#10;Hp5isKUhHlIPFzdSLaPAFGLo6YKcSx5++GH4UQHrzL9CnkN+4k1xgvD0C2ToIOhxQq/lVQ8IjC9S&#10;0X1RYoBG35G/iFqjfu7iXmdPdvIk0xV2SrBw6I3BCPJ0QC6CRjiomn89UobbwZ/mFFBLJ3QcQPSW&#10;4Pawhw3tekZzsv3g+59/8r/+v/9rdGiourJqdGiY3UpTfcNDDz74G3/wu0V8pLEjVzNhrIwhYAgY&#10;AoaAIXCLI5BnvYx1OCY1+eyuPXteff21Tz79NJEaY4nCsoRFKXsKEkaylCpanNziuN247kf/8i//&#10;UrV7ekOruumyHdMtf81d8g1pB3XuxMFde/YPprLxyuq29s51a9dUVSTKcUBwGv7pHRPaCokX0bZK&#10;Bk0qlguSmJMypLmlGQ+SdCabSZNX3AVJoCT7EHxBHFtQVo4qfyzrJrfMvpoamzo6OxYscBsVasK+&#10;inoqqyqJmsXBFoXMKW4nQFb38jKqZYtCK2zG2JJhXAg9IJWH79u4xZPbqHb39J6/cInoDCtWrlq+&#10;fAW+I/F8jjplGOjifaVSbFHYctc21zn6C8sylxE+lc7mmhcuWbdhU00FLvAujm6GRKHZTJ4E9+kU&#10;NFRlXSM7ZHaGJF0nJwg7RnYvC1oWbLlto+gfwXLN02Dcd8SljcmMpo4ePnLs6DGnx6lu5HVACLIE&#10;hpUu97z5jkxvVltpQ8AQMAQMgfmBgDce5wcdnelHH33EDzHrAX6d4UXEHEiT6C05fMdlry0beTlA&#10;oDxFd8m9999/P7ejReV2razkyoCmFRUwraDcJ8GJfCNQgLKWQK/KFdTWfEQLif4XbSM1a3FCJZT5&#10;/PPPP/jgAyrhXKb0qP5xdsHlRT4f3EsNSgbAOZpQbkc5G/b/QPWPhT5VQUVIf03hd999l5pBQBph&#10;WpTanWqphHUIalOxO1qcSCpuR2bq+eUvf4kk0BV8RJUMhtyFxpaq5NHCCoe7EMO7vMh0XTQAqzJK&#10;QicgBpVwgpBUQjelFOYKsjEQyMCBkEj71ltv0YQM6gUyJREANxpKMhCouekaJamW+jln1cftonnC&#10;tkHciOL+/fff/+yzzxgaeoT81MwtdAcQOOgFGmGRRhpuJKcSmuNGDngLRlk+BIwy48IV1PqIRDEU&#10;0/Lt4KBTWOvDDYi0mGyz4K+LHeGglTfeeOPjjz9mulIDuKGRZ/R/9atfwcQwXiCG5MjMuTgA5qQ8&#10;A+jga6+99vbbb3PC3NDEozB9RKGvmSaNP+2KN0InTiV08Cc/+QkkHJ2iOa5QP0MAIJzQQZqmHqY6&#10;mGtuSHL5lCADdyEz2CIqtXGLvKaohBpE9khsBloUArwOy2PRMEjIjGUcuZ2RZSryaCCb2oLVeOWV&#10;VzAwAmfU9IyOd9EIluRfJY+hj3SZmc98YIgZJqgLdZmuASwkBDIwqaDWENKjjfzAxXXuogDg0zSz&#10;S9weI/v6669TAx1EGD5SUg+j/Hh4lpXm8IrreQbU86/cyLPALJK04mkEGpXLXUwPzieffEIxuk8T&#10;SMVTpqBtao4pgVT0hTIMPc8pIMPnyT3Lea2fPk0lnMvlCFHFr0gYGfZRjErAh3FEHs6pBKmQQZXQ&#10;OijpLsTQIyYBpH2YcD94/NSpL77Ymkll4rF4Np2haGUyiVf9xi2bwzz0hDXMjx8g64UhYAgYAoaA&#10;IWAIzCQCga65yHekLOMc2WmF1QVWQSz/WEwaOzKTsE9el4uspW+1YfPbtiJ7wytKc8Vl9BVruMoC&#10;viFtL8+fOLRz976h1Fi8wrEj69etrUrGZ5Ad8fEEWH9rE1XQHSTj9fV1jY1NEBso7WWqCW1AaktW&#10;5y5NaNwF+YU4geaA5MiOOXcQlvJsyVwoqiCBB08D3uzsDaBG+KqisqK6pppW0imXdLQ8ir+8C1jM&#10;Fo7NFTtG93E8spYfNY1deVkuGnOJEPHAr29sWrN2XXt7B4F7iazF06Wshtonw45gPUe05iBGQw4y&#10;yUUGr6hqaF64bOVqrKJIpzo6QkCAkWQ81kDG+bq6hob6xkVLIHU46AUbA2iK0ZFRdsvLl3YIFg/O&#10;tc2EfGSMmkWwkB3y6JGjJ44fd9vrylq2ne1trQlMA+k7nR2jpxZZ6yofFytmCBgChoAhUNoIyC2A&#10;PvgQOihnUfChOeU6F1kkkG4Eg2i5L0zWW36mpeCWDpG//PrDjmDBTQ2sEKQW1JoBLSTqabSTEAbo&#10;2aX5ZbmCOpI1DMsbLMFZcihmFLWF01RQEt0uOk3u5USZz9BLoq9Ey0kTCshJbRJYVAFaVOqRy4IP&#10;0oV6F3U2qm1qkCE/NaDrRN9KYdZFEkktIoyIDTS86JGlDtZqFhU/SlK00ihn6RoyUyEFKKnMH9zF&#10;vQpMhDB0GamonG+FvyJccSN6VdTf6JeRCnnk/oIMMBlyfaAjyqcCRNQGCAiMppieqgy10TQCqBVk&#10;wC2A4QN22A7q50a6Jm24D5VGL5AQxTcOQwhAMYTRuFCD3GVognUTraPpphfSO7OzUhf4q1FgaFDi&#10;0wTioTVGUc50Em70l77QlggV5daWZ7B36/EbBE0YVe7XfmF2hMp9mncGjiFAta109EjLepiqZONP&#10;Q4jErOA6vAIafJTj9AJ4kd9b4VBYbkwcEBJCUsgAMtpwkJFzBlfogqarOAwKczszhxFhDoA281/Z&#10;uX2PEBhig8FlvBTwTaG3BCwTjMHlOnAxEPQFxMCfZSo2TGqCGcuDyThSkiU31AXyy3eE2qAQoHwQ&#10;gMI8d0x1avCcokZT1oIcAAVlhTAiqO644w7mA/MKfKB/6AKSKH0gLVIMhOW/QmFFtKMqFQBqZgjt&#10;0roE0CjQfb5So5ozyIDAYigVK2yy94loVL5lRJCThwvkmWByUKNaugbyYA6Yztu+t5cTQIOlYGbK&#10;F4fREe9Iu0BKR6BGGHokpAyHVwfIIYm/NIec8k2hs7SiZ1P4AwLMCoPIUCIMdYIYd4kFoRhiUIbH&#10;B1g4kBAQ+Ks5rGnsJ7PfanHjsZMnvti6NUM8uljUsSO5PHd1tLdvun2LsSOl/RNr0hsChoAhYAgY&#10;ArOCwCTsiN/CKLIW68nwYnVWJL1FGo3++Z//uZwPnOtBcOh8ig32hNAULSVvHHy+oQI7cvzQjt17&#10;C+xIR8f6dTPsOyILtbBvhFDq7h3kcowYXqQNzxO3IV6RJK8mmx/Yv7KqygqAHE2N4g3CQjuTHauA&#10;J6kgT2aVy0WJHwTeGYHvCCEuiKBVUcm63CVOrKrE5JPA00FqjbxjA8i1zuZBGxX2CRUJp/gIox08&#10;U45TQB7aTmUyNXX1S5cua2pZAGWRLHMaEHZQ3jiRvSLPm4uzwH1jY40NdYsWL04kKytr6pe0t7bU&#10;V9VUJ2PRBNv3murK2vpa9o4I1rh4yaKFi1paGlA1QNxA5dC71rbW5ka3i+YI75avYfRzLu+Iw4N7&#10;s6n0saNHjh9z7EgmWbN+Pb4jrVA1sCMBiacIy9P2DboGqewWQ8AQMAQMAUNgdhGQthQZwuwI2kOU&#10;pKwNUPLy9+6770bbGNYksmDw5fUbLfWidIjOlmJkhB9Tr/1Eryq/Ewqj/EVHCZGAlpmSKDrRI8Og&#10;sEbHuoJzitEoWkWpX1ljUBsJ1bRY4i+1oX9EEypXFT6iGEVmKldEKSrB7EPqeMr79CcsUYicIzn5&#10;i24dvaoia3EvClyuKGapomBBKqAFlrOLOBsZtXAO8SPckI0eoVCWApemKUyn2Gyg8feW8qiPqZYa&#10;FNgHMNVrKvHBo5BEumkXEDVQDYMDZbDqokLapb+6BcUr9ci6n3Nn+JJOo7YGTw70qlrE0n3KK7KW&#10;QAMoxOMiDj1IqMilFKZmaoPYwA0FJAEB8Tho1HeZYjLlEeWgeQv1Qs1e4S67e6qlNiWVYQTpi3wp&#10;0B2rOfkQICGF+UgBxjdYbRYnBtesK2JHuJG+ULmzcqmsRABkpmvUz6jJTojr3MtXGm7EkHsBwwS8&#10;3AgZgFQMimgDuiaSTAHT6JezKwoM/5kV8lWCJBBRpOBLnCs6Aa3QEYaJEQdJxSXjKyaJD5iGJp2R&#10;hV9h2suxRqQCh1gQJeSA+RDBRqMMELfLd0TgwL4gvKKBwW/dddddjJEfF/Ty3E49PAIIyV10UMOk&#10;/Zd4Pj2VFIMaZOoyW3juiE9FVfSFK8ivnCIUE9/AZNO0QVQu8i0IIAMkDTOQ7nDAOvzwhz8UeoCv&#10;rOlUAjKQJTzO/KV+4abYd+F4bkWvQb9PhIdgyOgXU05jyiH/IQ69fJCNvtAjXQE3QGMExc3oIVUi&#10;JYgWpg3gcF0UGnUCLDIrABojyBygU9yilEvAImG4kdtfffVVxpEyzDG+Ev3Jt+oR1XIXneXFQrXc&#10;rvEN925CduToyePMLtiRRDTOX/mOdLR33HaHsSNFU8M+GgKGgCFgCBgChsBVIDARO1KeGdPSlBWL&#10;fEdYq2ipfBU1WpHrQsCxI1rIjivZ3baHkZgu+rPFjpw+dm773gOD2VSsprJ1aceateuT5ABx0hQy&#10;hRTBM5mcRde1/QMHbbnD3+p6bbXL/h4rixDsihhYBH1itvIvl03TPOGfyiO5ingM+oEtAlcSMVcG&#10;/T7l+avCTts/RvSqMYrBSLi4WUF5Cgd15rkROsQ1VO7u5UR6Dd8pyRkoEUhpCL9StbSjc9Wy5c31&#10;dfAiyTK392YzwAPm3FmC/JOyEatgt08kAbYTJDsvK29uampd1FwVjZTnc+WRfCxKfO0o3ziWMhGv&#10;b25uaiDxfCWy0S/+Ikzr4oX1tdXC5zqpEbd3ingIy0fSmQNHjh5g85/NjmQjpGRfvmxpbU1yLJt3&#10;GBYMY40dua4n3242BAwBQ8AQKAkE+IWVAppfW37TOUHxhyZRecX5ZYcaQXONMlSKcq0K9HMf7qBf&#10;3akq56I6HghLhiBSNKN2xJkARSoqV3SsaJBRYirlO9kjoC7wU0FXy0pdtheoRJVoGmUl2mcF/0Hf&#10;iiIYbbgM2NGJ0yhxMh977LGHHnoIgakKmakHTaV3UFAGCG0GEE9W5/AB9BRtptS4FMAFlnrIs0KY&#10;UCrhQMfNagRhUO8qcTcyUImUniis8VpAe05QHbSlKEOR5PHHH3/22WepYcuWLeqUUhEINNmno5lF&#10;i03NCAPy3A7suG6gDkatDDjA8s1vfpOq7r33XnqkNB7iG0QMUAZY0OfyLZVzEfnpMjXT4te+9jW0&#10;56SsUJoTMETrLSUyQhJrGCZJVIecJ9DnMjSEUaKAHCPYMj355JPkhOMAEzTO0tejAZfJvMgtcKDj&#10;VCU8FQ+NSYWclKEVcGBc6MgLL7zw9a9/HU8I+gvsIk4kGyPIeKlyt2wrL6cvmmACnFu0l6NmRoHB&#10;QtlN9/lIVRRmejz33HNg9eCDD9IiwsvvR3lckETxzeAtaAUwkYfyDBPB3yhMSYVBExuEVFxk0kJF&#10;oJ3nYIDkXcH1Rx99lEQazDSaY5hojmlMDTRBW6JkKIxIsshDWgaXQEyAo4lNZ7kdWKCpmCFErgND&#10;kVtyztCAgq3YEWnwGRoYOOgTTRt6wbzS0h0oeKbgNhTQCToTkZhISlqjMno2hSqVywGLr5hCtIK0&#10;wAj7wiRRyhzGEWwZYibYb/zGb3z7298GK6Y30vLo0QuK0ZbSqDBzmDZUxbcMAbBwggAUA3MeMSWi&#10;pzYmJLCIVND28PKD+hkCZtT3v/99Ro1OKZocTQD+t771LZBnagEaXzE01MBXgEYXAIoxonU5bShb&#10;CU8o/UIY4AVVHmoeAeYA40hVkENKKSQmlVFwO5QgriAHlYM8yMAdQpDwrXxTeH7BjWeNoYSDpCS7&#10;IfoIqtQmpk1OPNTg6RNtirXb4q/Inh17dlP/8OAQF+FF+M6909auXX/bJr1yBVERWTghdHbREDAE&#10;DAFDwBAwBG51BEiowFKC9QPZFjL5cxcuHT164vyFi5jbs5ZgTcISl7UK6yXZXd3qcN2U/kf/6q/+&#10;Sstxr2cPL/KuXobJWIerr+EqS/qGmDQsry+cOr1r356hdCpeWdna3rF2zVpcMxzxMInyfKbknKwe&#10;vyz2qHpsJ+tgUUn/ccLykz0Yk+1eJqv8RtdzlaM5YTH2V2y02EC62BoVtevWrV29alVlEirK8TVu&#10;ozJG2hd7QVwPxnavIWAIGAKGQMkg4JccMh1SQCScAFB9ouxD64eaFX2iFHnTXUBr+adVBBWiwEW9&#10;iCIeHSVKUvTCKBZRU6JqhG9AZ4pGG40nJzTN2h39rCyyqUHG/qIxxI4ogBUKYjShKHBRU7LKVxZ3&#10;CitxNK2LZZHGk45QOd9SOapwKkH/Sxl0rJSnBhSmKHbR4FMJQuJ1ochg3C5mQisxYKE8iBEfDMUr&#10;ima0vbSO9h99NzpTWBZupCFpyVGSKhcLGlvklwaWBYkysnBODYqRReV0AbpI+mV6J0D4i/DUQwEk&#10;oUd0gcppjpLcoshdfAuSXOFQPDTF9qEwKx8OOksBxpSaAZPrSA4UWMSjwYfsQVriLEGHSBWOvpvb&#10;GQ7JDxRKDocAgIYADJniYjG4EEWKYQUylEd+VM+QNOjx0R1zRcG1OESKIDPyoNRmhwZiihDl54xm&#10;pqfZtOZkPnCj2mIsmADUBuDMIlgKBEYZTdcEvlKSMGogLE8jNNro7p9++mkKc869LplfQwP9ogA1&#10;0yJiIAzoIRhOKsxYmkMwqn3ppZe4nUnLWNNrxkXJP+ig4lzRLxAAT3knUAkCK8MN/IF8DphdzBMq&#10;QWxu4UASRpaDEUQGBVVDDGSjMIMlzTgdwYtCviMaeiEPLAhPKzy58rFAGMCnLQFIAQHrH3aKKROM&#10;2BEKy3hQWT2QU5wKtAFPFhQCJ8wxeTIhMK0r8J0sEOUwBPjweQw3goEPc5tBV2p3heoCfy76HCdT&#10;vCLlWQJo8FJMNsRm8kBVQtKAv5hCKlf2db6CyuUWMRCMGpKArWQTeUNVkBaMDl/xmEOMIacLrkuk&#10;4CCVOlLxkXeUeGJGQZQb04m75GcGgQFudJ/JJhIOcDgHbWTjdjqLqIydYui55I61tQArXifMKBft&#10;Nw8cPkTtRBV2hmb494/lsQ5j3I0dKZnfURPUEDAEDAFDwBCYawg4a4tIZix/4dJFXIPPnjuLJbs2&#10;dKxtZOrh/YznmuzzT55CxggxIv6YKQrhJuAV+C64MAJuW+IcJXCVwHPjJrQ8cRMsrCc8JhNosvLT&#10;oky075rwmK48M1XPTA0A2ekTCQY5iCcmQsRZdDn7RDsMAUPAEDAEDIFbCgHFpZEBO8SDFOto95Q1&#10;hK+K/EWuEhzuVeh/dKko3zlQH3MRtSZaVBTxKExRaPrFIY2iK4c4kWk8iy9M8hVFSu4InqHhBA0m&#10;ulFcNKSwRlpfDz/wLPrRhKLYlVk3V+T/geR0SrSBusxfFOKoOzlQvCq/gtJyKMED2k8KKLc8MqAk&#10;RZFKbejN0SZzTuvPP/88jAIlEUlYIYwCNCnCFbpUDkrSX9wI0O/TKYrJbgP1K7LRZcR+6qmn0Lqi&#10;tUdCH2ULAahfbh9Ka4Fs0u1yIBvaWHFaXIRKUQwoOlJY3QTklnJdcCIJOecuFOvoylEfIwCKbxCD&#10;1ZD7hUcbSWgXnTIHX1E/k0TJtwWgAkzJHg2UGF8Gl3rouIJHacIgOfUzZBSgsFJ9yORfBa5mmyAP&#10;CbkoocIGVVwKmDDiOegj4MArMBaMJk0LBG4BGaYKgimorGY1owM9gHYb8Lki/w9FWGJ8OWBxkJa5&#10;xI30nVbCk1+SMxYgwwDRX8aCuQoyzHYwgfpCQc9soWs0gUcO3ZdPkj/4yEVupx56pwhpoq/E2YQN&#10;lfxyerJnkIFT2LQwnTkFsKocKDQ31CPgRUEPtvRLCWMooDw0sHd63CgMVhwQAwwBhem+EvMgPEPD&#10;gwxRp9moZ01x+SaTXNcRHsJDWe553BggZMAdivqpkwJUzijwouCKWDEGVC4veqj1NuMvrw64DWUe&#10;YvQpzHPKDGQg/JzUu44uwFrRNZ4msFKoPRGZ/GU0qYrKGSmFNaOn8pqiZnqEzHQWB6k/+IM/oCFq&#10;Ax+RIlcOKB1EQ3YDFPzfxffViR2GgCFgCBgChoAhYAjMEAJhfWzR2nKGWrBqJkUgIBUuO0oIsBjZ&#10;8YLIV3IlgRzBFelKS/ob2L+ZYjVKvZ6ZgjgwMmNgg02anPu1ObHDEDAEDAFDwBC4lRDQOkcBMxU0&#10;Ca2fMpNPkR7g6hFiNUWd0p4r1j8aT/SM6IJVibI+oIbWjzLaWHSU8AToH1F6SjzuUiwmCsgbgHO0&#10;kNAGqkfxpmhFQbe4gg4UW285K6CxRYPptcZURYUUo2lqQLdOc1Kj+9A6yjWClhMlu3JO8K28YdBZ&#10;o9ZHhcqJDNtRuwOX14R6MNUjKYvFZFAb2ljkh5BQAmd0r1AUXEFgSAh08bJ8l6uEIEJamkZU1M14&#10;P6BkR18vc3X5tSjSlBau6oUXBmCVzl3slygE1QlWmPaj+aWzdARTMhCjgOSXOls6YsrTBVgEeRIg&#10;DCpsDlTYmjDy1udg1JATPKlQwqsjSCgo5NvBEFBYIvlQWhJ+6sWYbPw1MxlQ+ShwLpN/X5VckShA&#10;68jG4AKvEKN3WPdrQmq+ydmIc64gJwe9Rj9O70ADhThMj1TelPHuBUJJKccZfcCB5JB6nYhPuJ4A&#10;LCegpF4DL8OnweVejb5nIxRZDjFE/OiR9N4zniDRMj7MfBQ9ifIXUROqfIrC/l7K6KHgFuBV3hqx&#10;EVzxyWaUp0fACiiGko5DdqoVeX1pLLiROoE3zI7o2Zz64HHQE0ErTEjoK55QzUYkEaOm0edhgSOh&#10;jGY+fzWCfCuHFaYHZIaCocGZMdB6rqmKehhl/5HOilnkLiEsOzA+ijDTXJVrCPUzIpon8k/iFsaX&#10;QeTZ/MY3voGnEWSMImup8GRdHidHCvxIsBWx/ciVpoh9bwgYAoaAIWAIGALTQcDrgf3KZIrFyXQq&#10;trJXRsBl6ZSnsz905cq3zo0SpOcIFvpiR/j/PJk8M8WOTHeUptvudOufbnlCdrPbSaXcNo/x1e0W&#10;Vmu6MFp5Q8AQMAQMAUNgQgTCRuJogRU4SEmb0Wai1pT5tlTAaFHldsAVBeHBTwJtpqzC0UJKLUtJ&#10;ae25Cx09WniqUlAmqWKV1F01UyFXpAZVtg+fKFvJDKRjRSWKVloadnlgSLks029uQf9LtaoHdTnX&#10;KYb/h1eLIzb26ZIT1bCklTLXB3fiowgMMRMUgx3BvYAbqUeaXJBBgy9VMsflhud0lqg+KF6JYoSd&#10;O92nDIBwL8DK0UdAab1Nc7QrXkSLcA7dwrdcp2nYEUVkwlcAGgBtMp0VniIh6L4nWhAPrFCdM6BU&#10;AiDIT4tyuOEK16kEXTYjqFEQs0I9Ip84GAil5ZAHz3TZEaXgpqfcq1Bd4hIYTSGmiSfJGVaEBAea&#10;Ay6NMuX5isJ+Za8c3VTIIS4HlTeKb4aJYppIXn6hR0PUw/SgZk/nUFLxx/AHIuoaLkFQLAgGYkDH&#10;QUOeZqNCDpEKXGRwoZTATZHl5MIlEsgbm3n2aAoCSXOYu7xTztRsE98KB8+pAAJTEZpHyX6ox/Mr&#10;QoaBo4BGgWLyEFIZYKEv8n0Rw0qX6YXIMzFV6tGELw0uMhtxHOHRoEIa0lRRYerhimJVaRx5jdA6&#10;f2mROkWQqCOIBJ48JjwsHHAVik0nzoOBUxQ+pBXOiAebxWxh/iCzXK8oTxfEE4MqXBcZ1N94442P&#10;PvpII6vgbBomvcrIKIOHClltEEzPo9K0TNbfubY/mkxOu24IGAKGgCFgCBgCpYuA1huS3y/G5omO&#10;e86PijMim/CY85IXBNTUcayI40Vke2XK81IZvSvLOeb2aDiPFNQHftSvfKeVMAQMAUPAEDAE5hEC&#10;MpT2ttIiG6Tol2r72o6wRhUtvCLV8MuLXpVDbhzSJ6LrlL08B+pXWfqjyJYKG/07WktoCb4S6yDF&#10;PWpNr2sWNcJFbzgfLNucBwxqU06knJUrBupdlPhURce5S3bf6qNiT4WVxVykBtSjUvgiJ/UoUBi+&#10;I8prQk6CV1555V/+5V9+8IMf/OhHP/rZz3726quvvvbaa/zlOh9/+tOf8pfEzpSUzp276BdeI+hb&#10;EYaaaUIG++GNiggGfyADqljKKOmFcqtwI1AIOqqSHlYq+KJ+ySie/qqMslzQC8aaqtAmy6vD4yDc&#10;1DpwcU4xpZRQgCm6jzZZOWCUYZ6a5bQhIkqKdY2L6hG1oOEW0SXmpmiOTaHQ5yvRWgr0RFv0C9kA&#10;x+v3ZZjlp7RCJynbihrS3PCtUFhBosRpKY8L4HAOSowRqVkYwV/84hc///nPGc1f/vKXqMhJDs+Y&#10;vv/++/zlWybAxx9/zLCCAzVDjaBJZ+p6XbxcMfwhNX34ik95IocGSavNlC/mlelFiPmPYv5049S8&#10;iL/Fe5kEC+MckwdgEUazSH5XKoxIlOGjIr9xouw4YSrUj7UnkEREqcz49mpSdkSEIuUZXxCDjYM3&#10;4ka5tnD4QZRIeiKQRL0QH6OvOMd7g5hXuHQQgIvaPOGkAnL+IPoZA8eYQmjxmgI9NSSZlUweDpUJ&#10;w6wg2Npnn31GYYabgxNy9ojppLwA4fEUdJqHosEmG6/xAS0OZTxZebtuCBgChoAhYAgYAobAdBEo&#10;WkB6Xf1067Hy14CANrmFHVH45BrqmpVbgukSECPur2IaYMc3K7JYozOPAHlH2GihBqFqxrbQwLgT&#10;ycy3ZzUaAoaAIWAIGAJzFQFpaZUIAWWonACUYEOa2evx/UXFjLpTviPUrzTj0p7LrcGjIv2p/oqo&#10;QDBU8NwuYaRMF6fCRzSPlxs9cUVhcFi5oRZHWY+SVM1J3alDumMtVr12mCsqSeWiiOTZINcWVJ9U&#10;qIBIHPqWE3SjKExFhLz88ss/+clPRIfwVydc5C/KdFSr3CXFK7CgUYUgQRcvAoZDOR6kVPVdC8vM&#10;RbmAaFcjrLyDCDVrKHWvblQ3vU2917aHeypuhg4W6esZIGoQgaE6GTts8FE6K9wQ3ZGokoTbw6Qa&#10;172u3M8i0Rui3+QIotnl+zu1Th+lubomuOiFeu0bQloNLidMGwGLelr8DS2KGxNucrAQgJqNTDao&#10;OJTmfBSFQ5QnKJB/+qd/+sd//Ef+/v+C45//+Z//9//+33/7t3/7P/7H//hf/+t/cR3uhCzuSiRO&#10;c7RC5nNlL0ceRJWWX34hPtCZOD/xPVBT8pPgIvNffjBF29crsiOeqJDzk3+gJnv3UKHmiZ9XTHXE&#10;ALSih4uP9AX8NXycy2EI0GjITwPhr4dITINvWo/bFd+CCCMmUpHTRMWFhZEAYlJFfSmzKEh6glMF&#10;xKZoHJlvDCsMJXzGBx988OMf/xh6Q0PJAZ0JoUUZCmuSID/nCh1G1hnoIvpLiyJU3nzzTe797//9&#10;v//X//pf/+f//J8846R/54lWFnr1Uazn1F12cbRc2ULSEaUfsbQjV5wkVsAQMAQMAUPAEDAErh4B&#10;Y0euHqsZL/kVNSLbqCLbsRlvb8Yr9LuRYDkul3NszWa8nautMCzPr8s2cQ3TLX+1coyXm6n6Z6qe&#10;6cpfkXSu/yRm50Y/rH5LOd3arLwhYAgYAoaAIVByCBTpo1mtSbcoYkBq7iLl7NX30WvhpTrnkGoV&#10;3brPSCG9IV9JWYwA8ARS6XKCvl5hnbx6McwNUEblOfHm5NKHehW/HEHoC9yMD2SkbOe+aXTWtKKP&#10;0t5Sg4gihetBFSt/C3mKSKcvvb/4GwrwFXcpKJOgU4gthdtC0yqHFXqqmnU7taFMlypcvJR0qdJr&#10;e7WypJJgngnwmxwxRgiviFVSE8s7RK42IgCk/uZcemeVBxOt0lkSoYbWvRw+B4zalR5cEKn71KP0&#10;EvI28DIoUpafV7L35y5p/7UXUGoNqa0VxatICz/1HENXTiXcpekqsoFbwnDRLr1DGL5FQuEgzGla&#10;AugWdVCRwTi4C5cRDgaUG8WpMHAQJEGWDTeyfMVBGUgUPG/k1eT9n0SYoUCndYohgEdbid9VUpNQ&#10;c4yPmsC6Lm5MU9Tr2cOYaOgnQ0kDqoZUDKyE/2SHHis9p/wVegLZ3yIuUJXL5UhDIJrQN+cnqu+O&#10;ZBBfJcD1cTJhfIQ6ng5FnFMXfF/UltzCuKjoWzzCnIs6pbMKFie/McozHLt27cKX6/vf//7f//3f&#10;/93f/R3M1v/5P/8HQuuTTz7Zv3//iRMnIDx4S2hExKvxV884If4gSHAfoRWQ0bjQKE2oLTjODz/8&#10;8B/+4R9gSnBAoS18UPRUqrOCaOJDadgDRqSQlV1MiR2GgCFgCBgChoAhYAjMEAJ+9RheQ05rBT5D&#10;gtyK1ThnfG3GwseEF1VgroE0MjpQXZPMR7INjdU1tRWZ7Egy4UgSvx0tOpmu/NOtZ7Ly070+XTkn&#10;XcxPs+Hp1jNTcmpq+b/axvMXcoRNaJF7viVlnynYrR5DwBAwBAyBOY6AQkshJCfSIfKbSKR+halB&#10;tUdQIEyh5evgfy6LltHSjKun3r8EDTKZA7Zt23bw4EFSUhNriDKK748ulZKK/KNDWmBPivjrXg1N&#10;66hiUUFSjBtRR0rpKZN8n2JBgkkTLbJBDSEhSkw6BT+hdkU8aEXKRzqouDfeUUZqX2RWx7lL5Ifi&#10;QaGNpaeChWL6VmpZ6VJFmXCIVGiob6mva1m0sH3F8jVLFndUV9XX1jR2dqzA4B2uSAG7KKwh8Kpk&#10;uWuEp5Cg46AhWvffihuQKpxzASLVNpgjreguMUmcy0lC48VFJOQiqBI/Cu2wmqAqgYNURYpd7uJb&#10;edJwLvt65XTRwhBJvAeMBoW/XOSvUFL+FcrTuiahdPd+jkkV7meaVPYShjJMJ2gGOTpIiY8w3rVF&#10;M4q/TBjNGT4qaBhMjNDzVIEIJyrXvJKooMSNzHzlVuEiENGixohKFMtLzIc8kwBBqbk1iMhDea5z&#10;O+eQfLoRaZnVaqVocAW7InrJJUI9AiU+IhJAafiQSup7P0bcqJmmR0xjzUXPGwk3BNaYcjt1QhhQ&#10;p4TXbOfE+41pnqgefSUWR2IrthsFkBYxqD+8lfMDp9mIGMgMUJ7zE8uiLl9++AdTU1qvFwEbPgm3&#10;4rk39VSeWLqRr7Zv3447F24iRL374Q9/iIMIhwJhISEvKPgt5ezREItF04zldoACW/L9fPe73/3a&#10;176GEwnkLvgoJ40ckkRAMm1wI/MRt+BINNx6dUzW32S+vCaeTJTHRodH+gcH0rmxsop4pCLOjPI+&#10;VXq3UM+E02aymu26IWAIGAKGgCFgCNxqCKDrjASGKMRASibIpp0bTQ0Q4lTLfg4tWrQBKVKH3mpY&#10;3bT+zp6TxQx10XNrMm8yVm2GcJ0r1QQGlFgUuo0iQzw+vmarNVcGyOQwBAwBQ8AQuKEIeIWjb0W+&#10;C3zkL6tn1IIQJFKOy7YgbMvCufwkpIzWUpsTFIIoH7Gk/pu/+Zv/9t/+G8bU2GvDlJDGXHFvUEdS&#10;swr7RbmiGHHFN6Fq5e4gw3Nv2z6ZcvlyuGQPIWN87vJrOZEQWumFr4drkDpSR/gc1TD6bvl/ID8u&#10;F48//vjv//7v/8Ef/MG/+Tf/5o/+6I/4y8ff/u3f/o3f+I3vfOc73/rWt5599plHH32UYt/4xjd+&#10;+7d/h29/93d/95577iEROop7CaOlpneDEBMj/SwXBZ0vJkUzHxWZSv2Setd7IRSh4fvu90JormWe&#10;Lx8XKfp9ExoIuqloQmJrhDx3MZretUiqZPTLimEVnifqWlg8Cmtv5g/xSZJfhad2dPAdlzOHEJtC&#10;267RD5Z8TrPv0Q7jozkgOemd/CSkXmescR246667vv3tb6Mf/83f/M3f+Z3fYYj/+I//mBFnlL/+&#10;9a+/+OKLjCzX/+2//bf/7t/9uz/8wz9k3MkHTsZy6pS3jVwiaF2jKXZH89OPIIXluyDVPAf98rB4&#10;GPWY6HbBJcZLuMGH6Ra+lVJeT5acHvRM0YqecT134Xmuj37ULn+maMU7JKlykQqXl/RzSUJ6SMOv&#10;kcvvEu2kzmpiSJii51QICDF6IR5Ce34OsURgTnCzHTt2EPHs8OHDIpY0uHp4Ibrgg3kSn3jiCUYN&#10;CoQrFMA5hnvBgTI+NT2EEE8xDzVjTep1ZgUEJ0+HqCZIO1gW6CJu5BUHNULWGUhief9MMT/9q1UP&#10;jn9fTYanXTcEDAFDwBAwBAwBQ8AQKCEEJl0l+yV40clc65vfHgSZ2QvBteaakCbPNSOgrR06k2AD&#10;WXDwN9+Ra8bTbjQEDAFDwBAoLQS8ws7rzdH0oQrkQFHOKgiVH/Fh5Pkh7edXS6NxQ35vE+3dNdAG&#10;EoZo9+7dKND5i16SQPxSB/sAR7SoCr0MqgfloBSXnEtLKLts6f1VQErSq7Gh9jpZ2pU9vu+pRkoL&#10;UWkn/Uc/iJJQ1IhXAXMifxSqUrWwAihY0ZY+++yzzz//PIpyDMw5eS44OPnmN1Gdv/TMM8+ggX3i&#10;iUefeOLhBx+89/bbN919991r1qxB5SrfDrEg8vwIiydgaVd5nqVt96yAVx+L5pEOumgees2y1K98&#10;lPrbk0b6qBr8vWEVtlDS6EsBrdBbyCYXEEHEt15nPeGzoEEswtMzPbpFNUzxKHnSKEwJTFEeQFTS&#10;I3M5QSKIhI/SXXAIWx4KSI57773Xj+wLL7yAfhym5Jvf/CbjC00C1wV3wkVGXMWYDLAm+BlQj5rG&#10;FQCduzpLEx43sUQSSep+jbiGw4uqgdMwaRroWz+U6p0nOItgDDt4MXbcK08UEQkaO09caRTCLYYf&#10;fD3FYVJnQsIpPI31wOpGCT/FeAlzpBIamupg6Dure4WbQFDkOi4CXbgwryCoEdKBwNfCW8B8rF27&#10;liGDsITK+r3gEK/JCbQHNAncp3CQB5iXE2GUOUY1MPrf+973IMmgxxjxhx9+eOPGjSTj4XZEIlwe&#10;bnM0SsQt7/I1WZfD7yU/D6/m/TY1hvatIWAIGAKGgCFgCBgChsBcQKDk2RHt9dwOobBhusJSfi6A&#10;bjJcPQKBEaE7/CYzuNd8R64eQitpCBgChoAhUMIIeJ2mP0FhinYPlb2CR6FnhBohHD9/PYsQ1iNL&#10;hyjTeA8EmkHKY4CPrnDZsmW33XbbAw88gOk9PhYUVkQgb0XuVlnjzITyWCicDhWi2UTjKWWxTxni&#10;lfth3f0Uakd6obZEuoTVst5Gxy8GiurxsHjjeqn1JZWSdqBcpqfK8q3sEeG75AdAtVVV8cbGGkJY&#10;odkGLRLMpzOOH1KYJqqiO1QirwUPpigTtzQZj2wGPsS/Iqf0Rx99hM4XFkoxsqRJp4/crgBK0ib7&#10;HoVHDZy1+BENIJcRCmPwTrgh0TMwMYjnfRoQw3cNFb9CTnEXji+4VvCVWBlapwuT4enH2gsTlsqL&#10;WqQEv3xwNYiIJycYrdWnOCSb+DlhVaTNlxhemNbWVjJMMF19fDCAUiwp+gsyYjhEcijIGyUp4L2d&#10;RGWRX4d6lCWFppXpXURXmOEISw74KPGBUb0Lj2OYwxPZoDLcLiU+dep5VEf0UZV7aoQKFQRMKXDU&#10;Cw+gbtFHDWKYNSx6HFRzYYc0ZXhkP0b+AZx6yAATnwwAZKIyneSQ4fuiee7JAz4qeQ9/BYXYEckG&#10;uQtBy2NCi/hp4RoCSYn3D24i0CGQWE899RS85urVq5nGQo+SnBMYDZJYtQk9DbSeR04YWe7izYaT&#10;EDTJn/7pn8KyvPSSI0GZPzxW3KjHWU5LU7AdnizUvBI44TfV1NPbvjUEDAFDwBAwBAwBQ8AQmMsI&#10;zAN2JKrti5b+tk6dy7PNZDMEDAFDwBAwBAyBa0CAFU6YJkEziHG0UkpQG2pHnD/27NkjnaA3VEfH&#10;igrSq/x80Cd5jRB8H/UrqklUnJhU33fffZs3b0bdrEwMhLg5cuQIunhJK1cA6WFlM84J1IhyllAe&#10;/TKKaf76MEFhS/YJuxzWPqtyKfq1ltNfz47IQ0X1TKa2DrdCpxAGBS5S0XHYCBS4EEI+HJCU2grg&#10;E2BIlB6nVEWzeujQsQ8++PC99979+KOP9u3bh54ahTvpnVHLokslvQr1cKPkoRJwFshaiNIQd73z&#10;zjs//vGPX375ZfI/w2dIfnVKN4KPWBkdYRJCsqlOytA6ymh6jQKaUSMMEbHUVIPyiNAFOkgNGmLG&#10;lMnAKCOY2BGINIbMh65CKSx1sBT0XgCdSOEuZbE/PFWmLtC0d4iZcHC5kZqVaQMZvNfRhIXVfW7x&#10;kbXCxcQqeXwknrJ8w20opBJsELMRnKVz17godQoHJ+LGuE5HwJAs33BXuCxwcJ1HSewR1Ajjq2KS&#10;Cu2/4kFxaOAYXxCmRc7FjigYl7rguQp9VKeEqoThI7Ipnzx3aQ7IC0SQSr/PrBMHE64wTIRwu8gk&#10;P508n0ErcnzxnIcf0MnwFwfD4Z2E/OtiwlvAH/DBTRGuAF/J0tVZmtMc072UYdJSRqyeR4ZzcIBK&#10;5FvKQGbg/UNcrMcee4zHlrecb1qdFa3I5KdFKlEaJHWNEz0dJG/nxcUAqS2FpKMwkxCBb7/9dlzD&#10;8Bm68847ly5disAUoDaG2Es7YX/lKqRDHkVhymoyVO26IWAIGAKGgCFgCBgChkBJIFDyeUfwq8bJ&#10;nI2y3zeVBO4m5FUiMG75VzC4G9/Dm4fQVeJnxQwBQ8AQMATmAwIscrxdNv1BPYemjwAyUtmjrkUn&#10;SNYQDkW44uA6imkp8rgF5aCUpyh/ibOP+h4lI1pF1P0K648TiaJ1SWOInhF/FGLO+ChS1ClHCgGK&#10;PpECPnMyttjUgDxKxSHt+dQKVj8wngLhriJLF30lfbH0y9wVVujrCodu5PCKZkSlO6hxuR3lOP2l&#10;O157LnICEkUqabqOvwEnaNg/++yzV1/95c9//vNXX30VjgHtKj4H9I7auB02CPWrUkFQ/v/P3n9H&#10;x3Fkef5ooQoFD9Bb0XsvSiLlKFGGpLzUXt093WN2dva3s2fNWXN2z5k1M/PXe++c98+ePTtvdsfu&#10;9vT0qDVqOVKiPEl5kqJESqTovfckPFAG7xP5LVylqipBgARAgIwgVMrKioy48Y3IzIj7jXsvICvq&#10;uImBshWFLwCS0NLKisWsIiR/ITJh4aU3t8aiJqZrkJNWwIQhEshzoBqFtvmYoiLpiKFwZHdi7AiZ&#10;qZdWk6RVN/RUlJEQhQeFmbu2LTCVfTf32gOgNVnCWC+HZVPnIrxMNxi6DDk6mq9HjhyBE6KXzXuV&#10;LGlI9LLYAooCQwb/O++888ILL/zqV7+CJmFooYsHE1pN3wEv/SsqRQSPkVicxAEd8FKLBoAxImF2&#10;RJVqTFI4d5DCnqunEI+bjhLowTD+hicZuEmpyAL/UK8GtnEhqtfcx0nUMGKUJqsdKfG77ix1vcaS&#10;9P52b0YdkJ+w51hvAA6tEywKHc8lfDLwhBvC0xzoWz5VCw2hIqTlgLsDHBQ3nt6kTJKGKJmBQoFz&#10;KFAdQddwFzO2ZcXF5ZTPrcGAX7169Z//+Z//+te/ZhggicaweC9K0IAkcTfxsMJgjk4ng/gwufzq&#10;ouHC0CBVzrzb54qg+QweAY+AR8Aj4BHwCHgEPAIDE4EbgB35luW7n6cOzHF21VJJt8JWtmDNZtsb&#10;r7o8f6FHwCPgEfAIeAQGGQKmaA7LjUb41ltvJSoGum8UiGgD0eq+8cYb7Ign1DAKRykEpVTVhSgT&#10;0RtiykAG1PdcgrYRqxEcas2ZM0fxuiFd5HMGZSUK3G3btpEfPsA4EnmpQkFJNGP23aMShUqhHMgD&#10;LkRVHbyvcyEBujYvkFTSk5paVjpN/SRtr9S+UosXavPVOiNFpD4mIRUaTBSgbEhHh8sZRIX2+OCD&#10;D1DUGrVgGnmYjlQ6duTIiS++2ArJtHv3HhS+586dpwkyU6CBlMOcBFiAkUJQx4fl5BiNLbvgUb5j&#10;eYMAUBrsT0cATFjUFlP4gqEkD2u0w5wEFcl2hAQ3gzKXolAccxLBqJ1EJypSi2l1RVkhAI3lJxTB&#10;YtEoQawV1UldHsWOWF9IHWzJTApsEHa9117qeNlJmBlBFzp6BZDIU/F3Qd6AHrwUPQIsNBDx0HGj&#10;Iqd/+RQbYSMfSUSNkIchzTDA7xlmT/LmhPOlefPmidgDQNB7//336WUYFy4xko9WcPKjjz6ifDpX&#10;/p1E2qlwG4TWrQgg4x5+QkK6Qy7OuDfVTYwTOZuiKDUWnoDRxV3MIIT1FCWge9lsazROqBqRwjdF&#10;IZ+kkmX3YESp9WD4QOwdxVoXXLF/uSNwhKWxDWnx8ccfQzVhIBKGnY6gmYDGcKU5GqiULA5GlSKh&#10;6Csy00EqQWMVsY2/pDuohccOn+CvZ4LM48hMV9KnyMAA2LJlC51LUaJCKUQet9ReyhElo0KMIs1D&#10;Lw8l4aw+UkfLMKgomP6kR8Aj4BHwCHgEPAIeAY/A4EJg0LMjoXVUaEHtw1IMrmEYLW1g4g87opir&#10;pkTwtiM3Sgf7dngEPAIeAY9AlwiE6Q0p5qSSQ5kIsUFAadgRvqIpRusHk/Hiiy++9dZbHKBD1P50&#10;9lnzidYelStb5vH4BDuize9MoohfguEI2nMKQRGJrhmmZNq0aahx2VWNHnnt2rUUiFISpTy6SFSc&#10;lCztPLpd8nChInPIviF4X38rdnRU+6RqVOaoTeumsgxrJ1WgLrfzAsoIBhSvNGfSpEkLFiygjTQH&#10;HGg4+Lz99ts0B/4ATTS2AiQODhw48tnmzajFN23aCPfDxAPl76zZsyAkMBmR9YY4BlSrIqJQxWI6&#10;g3UI8AoZjgk08umnn1IRxXIJAsgBkdwcIR6wUwKqW0UQCYMTZkek/FUAGFAl5DhKfHqK/FSE8pcq&#10;wJ9y5HyJJtDFqP5pGm7TaAJqd66FskIA9a/gUoSPMAuV10G2/V8qbCUjCdQj5jAqqnPVWIU5Mfdl&#10;XSigzcQhjy7KK98gYsDTLzQNX3Ao6PkKscGofvfdd0EA4koWCfBV1M4oZTxgMsXgJwPQcRJOhTsI&#10;VPkkQbQwjAGHzqUTyQyG9BQwkuQACthBmF4GRkYXMgtJjkWBhOkcfSUPv6KClyUTt4kc01ELpZGQ&#10;WeOWgUHturlsCHEt+W1g541289YllPKgU2bdX3SHKJyoREPCzt/Ilkcv5V1Ii0AM0o4uoDmAAyfB&#10;EwZqhyYAOLcbTwyoEU7yAKFHwFxDS4wIx1Qh9lEe+cCZckiMasVJUkAR8VJ03C9+8QtII/qFEgCT&#10;Rx+FiKXgbuWpxeOLkuk7ScKdoh40cle8qe4gRoiM8LhHFL8k3H157RXnakmVdk0gdYG2/8kj4BHw&#10;CHgEPAIeAY+AR2BAIZD4oz/6I02dtfjRzhqdKSqo2IjC1NetCu9mkoSawp46dnjn7t0nzp7BP8Kw&#10;4SMmTpg0dtQopt6eH+nrHund8jtirP870pl2BiAr9yNHDx0+cjCVbktUDBk1cuSokSOG1FYlYEfE&#10;kTgjEt/DvdsDvjSPgEfAI+ARGIgIGHkg4fSVT3RzaDxREaLXY0Yk5zAo+1D8oUlEQYmKEA0g+9zR&#10;BaNSRJUvb1qojMmDwhGdIEphIh6jwUcDS4HMAykNNS4qSxlGoLFF0YkeHy6BAtmdTWlob2EFUH1S&#10;DupCKUmJooyyknKQTRYMlMABvAKafaqgTDKHN49rzon2EyEpGWUlLSIzu/jRdyOPYp/QLsTgPAKT&#10;tPVeU1ZNR3VAHmpETn4FFngj9J7aM65N4tQlJ1dUhIKVnOSnUTIo+WzLpn379zD3OHhw//nzZ+uG&#10;1CxatOD22xcvXbpU16Kn5lOMBRhKjY4GFiG5Bkw+/PBDQKbhinlAKwhyQBwFKA3EkLYd0LhQBijy&#10;hIZICpECzuJaaBr6YrT2qO8VOJomyJoHgcGcJihgDGVyCQkx4HVQ/VMgVSAeV2E3g76YGNcQPJRP&#10;IeidyUwJyMOufwQDT85Ldyw/VOLehCcQMYSgeRAJ/OkUhgc/oeY2bTuXS01siwiqpkAAQULkBAfq&#10;oiJFledXeRVTJ3Khwk6AA7/C4qgijm20qIv5Sk7gRX7OQIowqGgaY16DH4HRgzPkEBt+iDJR0CsY&#10;CWg/99xz+EnD2klRuMmMPh3TK/pIdhUMXbqAzLqzTp47c/jo0ZOnT5+9cP7A4UOfbNz47oZ1n27e&#10;xPyU2skgtTsCQ7+BpGxx5GCK8UaBNBn8QQy01QSaTL30DjeU2Ec6lEYxkOTOi7vgvffeQ0iGqPyh&#10;CSWOiQlEJ3K5MnMtv4IAVi+UL0g1ONWVZAB/cgIXX7lJaS9DQvyl1lC26AM0CCFgpEWYOtEcapQv&#10;vqh1n2pUOBwqAmq+0t3wsiTuKQrktuKm4AZRw2WLQ5kITPfBZNAEjhlglEAfgRvZEIPukx0JraAf&#10;MT2Bo8UwBazIRo3AK8C5dxBYbC61UBT9ohg5dCVU1pnTPA/PNTe1NDY0nzxx+stt2z+mLz/dfPTY&#10;YcYGhXDt3XffPXfuXAQDB+OQdNcLKyravnf39p1fIyFnyjFGSSQrS8tmTJk6d+F8PfRItnzW14H4&#10;OvEyeQQ8Ah4Bj4BHwCMwABBwqs1grst2EeZkh48c3r13TzP7SNLOOJVpjLasMSVj+teFfn4ANOXG&#10;ESHxX//rfw3PfdWyLmZ113G2l1e1CJJzJ47t3r//zMWLFYQHHDd+6pRpY0eOZLXt56SDa5CypggG&#10;XixewgI4Q8xR/tguVlbt9l1OmTyprqZS3eqWG+T1q47B1cFeWo+AR8Aj4BHoVQSYN0tDjd5cekz0&#10;ifLSw6waRaT2vMswgk/0jKhc5U8GfSuqW/gDfGqhjJbq3GaD2kPNtdLCk7R9G7UjCkcUiOh20VGq&#10;LtTTaIcpCh2lRWigCrTYqDJVF/pHEmpZVOGUqW3jFGiKVwpEjStvRehbKYrkNNQnT6IblXkKGnPU&#10;uxAGulxY0lKbsiInhVApVdAi2AX08iguUZuKIwEHqVYVE1tBCygc9TGf/ESiRhqIRhveCGKDT6nC&#10;+QRkhTABZ6nX5aJH1ieUQPmUCUQIACyordFoQwyIUSC/sincOp9URAl80mSU7FwLdYEqmZ/AgcbS&#10;ZJTUmu6q1ZRDX4jvURxp07azvkKbTP9SJuUjKhYzqP5J8hkFXOjuRcCQR1vmxY5QvtooSFUdeaBz&#10;gJSKpM7mEnlOI0k5LiMADoLVXc7VrRZ1CEMCE/pi9uzZYuDIJu28Nt3TIs7IDoZKGcnUQmbVYqYM&#10;kgfxUGfDPShch8YJ+WkpraNYDXuF8gZMmknJMA0o69HUU4IsCSgWSRj29wRJxhmy7RCBx0Ai50k8&#10;PJ0+AwKM5N27dkFEHTly9OyZs9xRZKYW8pPEOtBGEpggIRyk3NYBF2ZYIGxDFAkRgDyUj6iyjZDV&#10;EeMcUWWhRX66HhD4CQARjyoAkCYrqAyJsUTV3HoQk8aOSI+vcSIGDrHpQboDYQAWuGyhJ1TVd4qs&#10;LnBAFapAFiFdPLEURkVmMepTCkFakUCMT4Y6ybyT0UfyQiZ2EPy5NeRnTJll6yODNgpZs2YNBBts&#10;H5+wp4wlqqCvGSRUylWmOwAroAAcyaD7mk6U3Qnc5Y7tOzAlee+9dRve3/D5F1+A3tlz9O4pCgEQ&#10;2Q9xA1KvMXwUlceOnDxzmuHU1NSYSaVZspSWxCsrKmbPmj115gyxX1wSVl5cx/Vyr75nfGEeAY+A&#10;R8Aj4BHwCPQBAoFK080cmIfHYsdOHN+7fx/7bkra3VqJuZnm3mJHwtOSPhDFF5lDILeS0ZROJtiD&#10;C3rNRHG9xMJIXguCtvgOHpQIxEvcSgwNgP3hWUtWTbacc9RI8J9PHgGPgEfAI+ARuGkRkFKb5qN8&#10;x77hoYce0g5otLGo1FEdspsblSsaPdS7bEtH8ygTCrSuKASXBYm989IqkpgE6oAzqFwpkGJhNdhv&#10;zvwKraVMUsx8gck6+k34FVTMd911l7a6qwS5M0KrjqZSGljTHpovGiZs+kk6U9qivf+KQBDM5Trk&#10;AwfFKFWjI5YBQbjHpZTXGbkGkoqcq6gdBGQJQSsefPDBVatW0SiaTxX8iuIbkwt2qQORGgVEZGYp&#10;QovID6+A1lW71FUFX2kpv4KM3IihhwVkCkEnrmDRzFjQLEMXAS+BYWQGQVs4iUZYxgTyFESlulYO&#10;smg+10rRLL896l+pmzmgI26//XaaAOZ0EIDTfNTKXI4GmVaglJcFBm1EFS5qhKtk9UL5lENzBK/0&#10;ywrMIH26MEcAEgfqQRT09ALI6KRw0GSbZN0R3lYl1TwtAg3EYzAoCogWGnahatQcj8LJJtdSNkLE&#10;eVCUqlOYDZFSqPJRrOsMPzHsly9fft9999EvYlykJUdyjhk5jFXuAq4iM6tNCAD6kcEP6yDvTJxH&#10;P87lDzzwAL0GCReYWZReunzJWfwExkBDhw6ZMnXKD3/4Q240ChRZCNUhRbzaJe2/gmHI6Zbk0RCi&#10;Cla5CxcuZHjIpoSclMBIgMsRl0C9CMBYhZzjWEwen7ovdNeLGOBaOshoLcoP94LQFq8pYWwYS1RL&#10;1l/wE6I0aJF6wXo87xJ1h/LwwAFJ8GR4IyS1cDnDWy0iAy3lnsKGCbpOd41ICK3aOOZXSgB8Drgc&#10;VGF0uHF0n4IPCRC4BGqE8c9dQMeBHgJwXhwnFUEg0TUMA9gOCpeNTuChN/DSy/9YXzDqAmjkrQ6p&#10;qJe61NIuCKGa2lrnPy3m6EkXLiVgoRR23iePgEfAI+AR8Ah4BDwCHoHBjkDiT/7kT9QG40W6MBzR&#10;zPt6tbmo7ciZ40dZ9J+rv1xZVzdm7Lipk6eMHDoM5XlnAO/rJayvt6cIBFFVYx0sPNIZ53aZxHKu&#10;vGY4OwMnT5pYU1UeMgnqwLtWTyvw+T0CHgGPgEfAI3DDIIBuTr5lZPaB4hWdOPpBuaVCe4vaVwk9&#10;suKKo/NFaY5uHVUmGlhZexggpijnjFSWlMnlFAVfQgkK205pcslFOagptXud85pJaqomrTqFQyfA&#10;B8hJlGkedWCTOlqB2hotJ+UjJEphCqQWMnCectBuy0sVKlFEMjpENdpXmc6gMEVmEEDfKlMPU8Ui&#10;A42iFtlkyOaGT21Ih70AEDTXKEzhP9j1L95I6ntRF4jE5chACVyLVFyLeFwOSpwnASyFgAxQowum&#10;BJEQAlDkhJIupMvQmFO1tL18IicIAKxOUgLaWPUUlyCnhJf80pij+VUcDopC807tdBACgBgQKSi6&#10;3A1RCJIgPw2kfJqQp17XeJCRivT+VIQpjJge49LUfXmkiFEs/ARVQ8O5FpFQizMSaL7Zl2ioiO5S&#10;ryEGTVMQe8AsXG6QEz24DIygDVCCA5QQIDMDhpO0lxYxPpFTyHCV7DPkoABMaDhDl+FBNn7Sxn9Z&#10;MpFHruoomYUEwqO8R6kOYuPGjZ82fdqM6TN+73d+h1oomUHOJRRCTzHCkYqvMiGiHI186EOkEkci&#10;YFU+4xBsuYSBwQFAafBTGvQMtwBocyFi8xPnNTK5EKC4KSiQhotvA14jGlWFQCan+CF+pePIRmbK&#10;DN96BjJ9jRMqQKCliE1mKlWLoh6YGjZqmm4iPWTAUw8f6pLjL+5cjKj4pLHgI5szfpLtiAYJA4xr&#10;aZRYUrAFRj6FDC2lHLqMgf3www9zl+nphwByxUbPUggngYjG6lgtxTVac1OzDLZ4YORiHMXj9913&#10;L8MAqBGDKkQmhZ8t1nb9dPLs6a+377h86XK6PQW+DIyKsorpRDqZPs3bjtwwb1XfEI+AR8Aj4BHw&#10;CPQTAt52pJ+A7kE1bvbMtE9JCxVNKKO2C10vdsSW3GqcpqqkHZs+fv2dt3ccOjhkzJj5C29dvmz5&#10;nClTS7KxUq8878EwuP5ZXdwRx4ukShPJ5pYmwsaSWAbXjJ55z9133b/snnGjhzIug16FQ/HsyPXv&#10;Mi+BR8Aj4BHwCFxfBGRhgAxhPSbbz9G3ooUUtaAt3tIkonxEe4giEsWl9uMrCARzP+1GN9sFjmXE&#10;QAnsKMcOgNLQMDLv4gwaSZS/fKLcVDxqcqoWSlDJqGUtWjg55XfI4BKvY3p5FKbUIssGMTqmTaZe&#10;uYpSIA2FoOer6dkVA0Nuu7TznQy01JwIITaTRunKZW1AdTJrQP2qDf4kCkFzLS898s6kiiSJsoVx&#10;lkWFvCRRBYXL0AFFNpcjp4gNtVR9xCfSsq1eAR7UO4qaTqIE+fiStJQgl1xcTrYwj0U5TJDkCkw+&#10;mshA+bSazkV3z4WKGa5W8Cvl8JVWkF9dKXdeZu5jXcNP2tHPGQYS/aLCOUmxcDAqUJycXRWepctU&#10;gjM0kxJQVctOQgNAHuHULhWlQDjqUORBKkEn04TwoKK/FDJHw0yEkxYspqEWOIp4L1dasr2QGy6p&#10;70FJ9jT8qhElh07qXyTk677DBxuC+wjdOngMC8Y8POHYEaNkHkHhlCw2SzQYifzQQlqhgBUslwae&#10;AWUHig+EkQRyioKiEJFJtIuuRAbMLxhglAAm/IrwsotCQnEzYvvE/6nkcEdofPJJTi5HftkbKXOY&#10;DJC1B5+c1N2tjr5ikp83jRZagVSYQyG5ItmILwFt2oXkq1evJrI6jq0AjXBHTz/9NBwJ2ezJABSy&#10;dUNsTHZE+HE5CJOTxip2OoXjf4wu5i6mdjnp4rzdI3Qr5jiUAFa7du4L5GnDOW9tTe3YsWMUg33i&#10;JNdrPFKM0jOqVQ8Eg1T2QB9s3vjiCy+cOnEi1dqO8UtZIllbVb1yxYrHvvs093sepHmL1ivC6DN4&#10;BDwCHgGPgEfAI3BzIZB1O/rdAo0NH7HYp59tfP3NN47hXrWxVba/zC7YzYYxMZNJP6/on7HhFie2&#10;jKFKW9YOFnbk682frHn7re3799WNHj1/0eLlyx6YP306ntuI4O3TIEIg29GGW61U2qlpWFwZO1Ix&#10;fMo9d9+9/L57J44fydqLXWry/ZAjSgZRC72oHgGPgEfAI+AR6D0ETHGvIvPmzVJPS/En7Z4oBM6E&#10;L1RICWMaTDqulTMfnRE5If0jWk4xIswe+VQVZtwQNX2XKtwUjuTvemd6mP8wGWz7jsgefaUJcgaV&#10;B21Y+audQGEjCb7KooJsmvHKdMAcWyk/502bX7TrRLcICpEKYRKIa3Wea505bKcfHrVOi5+wWj9c&#10;haSSeOEy1ZXKKfdKFEW/WCvEW+TtfM87I8KjaIuu2DVUJHbE2JfuDGoTT0ZFGgmyZQn3S3gEaixF&#10;1UW/yxhF4zMPpcLxY/iHh6jojTC8NlAdM8PATjFIIAASFeWd90Jbm6xV8lpt0gKgTKl0U4Sro+18&#10;zSMeNH6QISyGBqduGZEf5KHLRIiKBgiPqMIu0D2iga1fpfTXTjj7quOiRYl5jeplsYMkBIN0gQWB&#10;AjEx5GosfI/DG7300kvr16+HsSAz7Mjjjz+uADNIRSFGsSjcPSjpkSVmTpZb4TuCr+JjyGBVh+84&#10;uRRra825xQuo3zLipOjucTutglssjEkYqDx25J0PNrz88kvnTp/Fr1kZd3lJoqq8/KEHH3rqh9/z&#10;7Eh3ngA+j0fAI+AR8Ah4BDwC3yDg2ZGBNxq+tXyKYkQGntjfSMTk2K3TWLcHfmC1lrh+3r8GMlQD&#10;WrbOiCN4RNO6Ppfa2uhVF1YxnYnxABmMQ3RA4+6F8wh4BDwCHoHBiUDehvTcdChQ90vpL72qKA1z&#10;QKS2yokWCdWwqR3DMIj2kKaYRB6UlebcyUgXabdJ9naWOls6fVlpWLFhLW1YbUpOGVhosw75RRvI&#10;PReiyhrGtLTiRdReMiuYtq4SDySdqcJdqHZjhjimZJEZtB2lquw85H9M5cjaxsSWTjkMjgSWqJSs&#10;aO0Uladnl77eVN5IpXJMcU8rzPJGveZmOwGRQzbxWHlKf11u8iAwYlM1B/LWxYHQUyvcFCqoVzJb&#10;ySaVdbE1MKz6V6dIsHA/FuUzwsOAY4WsR4euSjUqOAiXH9Z6y8JDkkuzL0aHFhkrxq/WCmC3W0Ck&#10;lG32UgnKTKJYsSBqAtmsIk6GmyZ4c1dhQJLiNulAQ0/5OH3NZNOZjozYLBVCAl6JRBVcjkhGO5k2&#10;36BTe9XF2D0oFBDH4fGszKBERUpcRR4VS07T6av28EANj1JJJQztdrbRpZw2kLQzyeyojDIsHB5W&#10;Bflxgbtu3To4j7Vr1xJPHusT3RSS3zqaSmkm1h7YEiGws9uYOBEDDrNbCo8xroIywRxEce8V9Z2T&#10;oohIqkLYch6jtDAro8GvdvGr7g5M10bidnkYDgbdGDh77tKhQ8eFifq6i2aGhz3V8o/PeEmcjnQ3&#10;Xfk3ngnD4Ptjj4BHwCPgEfAIeAQ8Ah6BwYXAN4bYg1XvHITXY0GsdaCb0A+uHvDShhAgXqLWfpZY&#10;kgcdm8lm2FnmwfIIeAQ8Ah4Bj4BHwCEgekB6XiHCGbScKBClvJZq2+0gSafl8V/Zgj3UObuBvI3h&#10;ZDbdomxKpGXWFJHSUG7COtiM0VzZqBZlNr22lPWmw5XARk4opoLENtWndMfUi1YUtaZ0oxAzUqSq&#10;RbpEDTRJRABIS069fEJ4mNslLpGWnEolXuEYQjDtxqAQ4zm4ylxyhXHWLCWvECMhTL8vHS5fAU2R&#10;VPgqx026Fq2xFNzqNf0qYwL1lNEYkA26Ctn4la8kdY2aZoppMSUiZuxAVJkRVDoADXk/K3pHSZMu&#10;wdRY442EYdGFg52k12iyoYRUgl36eut6vop9UV+boYBEEuGhY2NKrBWCy4QPm0RIcnWTaDCNQw0S&#10;MSXWNBEJGt4cqL3lSaQpL+OvtCxZmiSwdyJeinZcgPMp6kKKe8mmMo3Lsd4HZ7OSUY9QERyANPui&#10;W0xHz30qck43hYY6l6j3w7cA14ZvwLxOlGB2idplFFFeZioSy6gbWfWGB0zhCMEnFYNnx44dH374&#10;4aZNm/bv3w/ZY92RN6hoHa6u8IUFp0KxYrZEf5JTPWIcp8aDwuqIvjWWDtyUU0ORy7mDBJeSHhd6&#10;1GjwVFYy8JxHXkYKGbnJRo0cOmWKi8ejXlOPXHEV7IYAHe0GgNusRXx3Lqys6Jb/saL3lz/pEfAI&#10;eAQ8Ah4Bj4BHwCMwcBDI7cHRCkpb+WwfTXjZqdm5pptFUz80KVyvrWriqWxLfePQ6tqKeGlladnI&#10;IUMzbR1xr0bvh/7o1SqCBT4esSm0NJOO85dOlaTaWWe6Ta/BllWW4sGWyYzv3V6F3hc24BGQIiZP&#10;THQHbMpGNxE+L5Vc+NHddePQtohUlhLBatGZ7pdzxUqlTvqmTFoT/LW2sB83d9zc9M0e2AHfJ15A&#10;j8CAQIBZmWkV8wSSclxaTmlFLTSCZlBFGyB1YVj7LCpFZ7iKNzJEhb6GXTOh2pZO2Xb6q3zb+q0a&#10;TcGtnwoJBjcJCIUnyRNSm8d1Mk97q6+W37TG1hZpYCVn0bZLT1rYfGXmqnB7o9CTGEYn2LXh8B7I&#10;YC7LwgpuQcqER7yU2mgV6by+UgVfSZJWTSsKpjIXlVZdgABRgyHcCuXRoLLSwuJZp4RPcmzGMXnN&#10;CUslbIvKaWRDVBPyOkWMAieN37ILxWSYeMbWGL2h4W15aGfhH1NRAV4orfWO9Z2w0qjLkzOPpdAq&#10;TGVynxrIYTCN0THHXGEZtEYripLumvCNEL6D7FgHQs/K6eJm5LUOu0OQG8Y2djDQJF999dWePXtg&#10;d+AwbFAxx9i9ezfGJW+++SbmI8w6EJsIIjjRJqaI+UazGkVZ5cGlJgglu6f4qgFcVEjamxs8oAKn&#10;EY8ly2KltCz46s58Gy77qolQeMGrgZFqJz4ivelserAdgUhtJkxiwG6KngnP06IYx6hh7M97BDwC&#10;HgGPgEfAI3BzIYBqPeu27LSxLSrVVlVdHVi9t6RbWlNNLTXlFZfOnKs/d2FYdW0s01HiLQD6ZXAM&#10;+tjlbN5xU3DGljMhcdo8PyXtl5HTy5XkrVKMCXOKCqewCHbklQQujBODftD2Mna+uBsdAdu/GeYw&#10;uBfYlht2Xw79oPtI2bT7UikKIemPTOFoe1dVjiiNPKcTth8zzIjYFldVJAFIOa/fwY5dcS3S4DQ2&#10;mlcf1Kk56aqqvIeKG30o+/Z5BDwCHgGPwA2BAO99qJHJkycTNZ35BqHU8bL18ssvf/rpp5988gkG&#10;JXyFFHn++edfeOEF4rFjO8J+DrgfeBE8a8GsUMIVLTYGDlRufekWms50JEjBirPDb9gaOF3kJfEI&#10;eAQ8Ah4Bj8DgQiDYkBG47OxU4wQzDe3iYGtLoOgO1CueHumPnh30iuZOrVyM2ao2QPPXH8j5OnoV&#10;AelMwxyJFh+9WokvzCMwyBAwjyKSW3shOWBngbmS4DaRuxgya0NreM84maMM/vLuLxEq4jxs06Xt&#10;PbfMdqsWvWdViBKsjPbhylPKt7ev5m5tXvedTlMGWdd4cT0CHgGPgEfAI3AzIwDVMXPmzPnz5xNE&#10;RL6zMB/57//9v//Zn/3Z3/zN3zz33HOvvvrqhg0b9u7de/nyZYLQ4CmL/IsXL541a5ZM2fImOQMZ&#10;zGB96SZI7v/BPy06B7LMXjaPgEfAI+AR8Ah4BAYsAqZgsb2q5mnDWSqb7W+wJWPAtuJGEmzQsyPO&#10;Whybgg7oNDdXzdvmfCN11Y3dFvEiYcN2qXSdC3Dng9ttfocxdS62/VLkxh4KvnXFEJAZhxESOLII&#10;e96Q4w7zOKECzD2F/IQUTeGqyCbvH3leVgpZEHEnYU8d5olC3AxFSSTd1PJuoV2iok9qatxPnXJi&#10;a5L7853vEfAIeAQ8Ah4Bj8DAR4AXOhMGDEFuvfXWhQsXYg6CkytODh8+HKtW3vWEITl27NjRo0eh&#10;RpgGwIgsWrRoyZIlCxYsGDdu3MBvYJ6EOdsRZznCof5525FB141eYI+AR8Aj4BHwCAwUBHLsSAk+&#10;cpxnWKlK3En+Aheguc3jftd4f/VYSTiWXWGl1iNhtXVR2cK7/vtC+Cgzgv1bNv/y+V8fOX82U5qc&#10;u2DRM088M37UuKGo3gY979MXKA70MrX5nTiNbwWJBVWibszy++97+MEHJo4f4bynpVNsQS8hLKLv&#10;4IHemV6+3kRArrrDzrUxHyHuCGtzBRTlSY73KoUhySNCOBPld168Bfn1Mian/H3jN9wID+URHRJs&#10;XMg5lbCKrBDVa8QJx7JoMWsSve+d9mTYaKRl5yVu4NlMWlVFaNnAaLS41/TeRNKX5RHwCHgEPAIe&#10;AY/ANSLAm11zklOnTu3cuXPXrl0nTpxgAs9XedfkLc+WJrZKEH8e71v33HMPgdxxxjVmzBgLu8J8&#10;oK/Xjz1tZtR68+U3Xluzes2lCxeyqXQCqTs6qisqV6xY8dh3niaACjMxTW+0v0TLmZ5W7fN7BDwC&#10;HgGPgEfAI3CzINARw9cGmpfWdCpRmtxzcN+f/+//dfDQoZo2txGDqQWqnnvuvvv3/+k/rRsyxO0k&#10;LSseN/Fmgatf2jno2ZG9mzfCjhw+dzaTLJ2/4NZnnvrOxDG31FWVe+V5v4yfXq6EBRXrCrEjxG9k&#10;31n1qEn333/fioceGDOyjnVGwHkpoLOnv3oZfF/cQEaAm0LBS1l7o4D4+uuvz549e+bMGVgT+a3K&#10;o0aMotBCHf4hqnWiRhQghPW8qA6+Kr+Zfcj4QwKII9GvYkSQwc4bfcIZ2BGdl7rB8ldV1ilqKy9+&#10;1Cbjxo0NfJcP8+zIQB6EXjaPgEfAI+AR8AgIAeYMRnKwXYM5CVuaOEmIEXEDmJJg54opiQKNiEJw&#10;Ic2DacmATVHsyKtvrl2zevWlCxczsCPMZ7KxqsrKlQ+veOSZJz07MmB70wvmEfAIeAQ8Ah6BAYqA&#10;84vTToBlsSP7Dx/4n3/+/9u3f//wWBmbS2uqa5hW3X3PPf/sD/5gyIjhbg/pgJ49DVCMeyrWoGdH&#10;dm/85O+ef+7I2bOZsuT8hYu/98z3Jo2dUFOR9KOnp0NhIOTXJjIUwVAjYkdqRk/27MhA6Bovw3VE&#10;gPsCjYMcVUGNbN269fXXX29qakIfwXlOctfIRAN3FrYNM7wfM4odUcB2Y0cogatQaijYu1EaYT9a&#10;YbYj7HSrKDsi6kXQqeScV82OUr5KUcLH2HFj77rzzqVLlw4dVnMdcfZVewQ8Ah4Bj4BHwCPQHQTY&#10;4qCIYkUzM7vgjS/LUV70g8iQIoodWfPOm8525HxgO8KMpqOjqqJy5YoVK5983LMj3RkwPo9HwCPg&#10;EfAIeAQ8At8gADvS3p4sL2tLp+KlyYNHD/2PP/ufe/buGVtWy/mKysoLFy5gd/vP/5//Z9ioUe4q&#10;z470/egZ9BgHgWtyDmClgiMOSd/j5mvoJwR83JF+AtpXM4ARgEgwn1pszyTAKS9L6BA2ZhLXtLa2&#10;lgO2ZxIWta6ujq2afIUOCYiHXER0BfgqTCgsMPsgJ/kph9JwfIETDMrhK0VZOYr0bj6y8g7c+zoe&#10;JwMUDrVz+dChQxEJlYFEohwFNRFBgvstJ155eUtL66FDh77e8TXRXLEeHcCd4EXzCHgEPAIeAY+A&#10;RyCHgEKayfAULkTetLTlQp+868lDkt9OMjBz4KdBFIk93Nlu4uJ8h/JfpxtR980vOf0d4RHwCHgE&#10;PAIeAY/A1SBA3AC7TBtb0Wt3uj0P5lUKQ+JTfyGQi6wrTynyiGKO4/OC7pp3lP6S7Vv15HnSt6+M&#10;mFIUfKVJ9vEwklC4uX3QbX4MXZdeuvpKddvLXY/WVPLkQ/yD+vp6rEnSaRedyI3JhF+KXD3O/spB&#10;h4CFA5HkaCIOHjzIjQCXcO7cOSxI9KDmK86+UVLI0zc6CD3PuUQGHPaQl5UJeUjEKSHJjxbcBncc&#10;V+EOi3KsKH7lDNmoS/Yfit+uOPB6f5PBrlLtwds8w0mOVbvq5ZMqasrSTZdOlifQkjS3Z1rTJdlj&#10;Z840dUYlMfOUsJ3KoOs4L7BHwCPgEfAIeARuYATMBpStD5q3c0B7+dSBphZMFTSxV2CzQWRHEu67&#10;eCLOvKiltVUbVpjRtLa1tqfaFftNcy3LP8C9h93AY9I3zSPgEfAIeAQ8AoMFgUTchSgTRyKPIBWV&#10;Fa2ZVLK6siWdqh0x7FJTQ6KyvLW91RuO9E+fDn5FsxtNqAAViyIIRxwwPv0Dn6+lrxEYPXr0yJEj&#10;2IfO0gNaxOl5YVCynv3qa+B9+QMaAbgQmAaZfcjyg3sEm48oobVoDy/ddYxtB0m2HXjTMnOTMLli&#10;Gg1tAjX7D1OFcJIgq8RcxVgESxHKIY/Kl4pEcnI+CMDuKsLJJjoFuSZHrUDmVDrFBtQBDboXziPg&#10;EfAIeAQ8Ah6BmxIBzETcxMatOd2qU1OjsqQjfnzyCHgEPAIeAY+AR8Aj0CsIhI1FZBLQK8X6QrqD&#10;wKBnR4JpajBVVdTfEvYuMWHtTtt9nkGAQKCN5e+bHtUm+EEguhfRI9BnCEAqyFcVNAZetgjPzqcC&#10;ohZNMuwIW3joDFZZBC+Ba+Fa7LQoRImvJM7zK3kwHFF+2ZFgRMJPJA74ykkMvEi6ikTEIJIMv8JF&#10;URpn+AmmJpN2piS874M9pyXZTBabkz4DzBfsEfAIeAQ8Ah4Bj4BH4CoRwHbELHHhSNjvCTXCHs+r&#10;LM5f5hHwCHgEPAIeAY+AR6AAAdNsGzXinWv12zApkfeVsA+WsEOt7stxvUit7R++/9xLLx45d6a9&#10;JL74jiU/+dFv3TJqdBKCbdDzPt3H/kbIKZdu2kuONvbtt99+66230KJmKoY9sPz+VSsenjxhFIZn&#10;eOchakGsBCbMd/CN0O++DVdEQDeFZdu8efPf//3fE5sdaoS7BooC6oJjTEDgS4gaUrRAnup6rRb6&#10;qjKndhaVRHnynBlyLWcwAZFjcfn7khsNPqFAFG7dfOLpPWLVycsEVcijVzzVfPDw4eEjRqWysaaW&#10;tqqauqkzZj777E8Wzp5aVP7r9X65Yu/4DB4Bj4BHwCPgEfAI3DAIROkg3vv4g+d+9Q9nTp1OxhMV&#10;yTLmN3U1tU898eS9Dz9AnDab5OhAk6gbBhPfEI+AR8Aj4BHwCHgEehmBjhh7RQkR0ZpuT5SW7d6/&#10;53/95V8cPnK4Ml2Cboftp6hZbrnllv/yX/4Ltqr43ujl2n1xxRAY9OzIrk8+/oeXXjh05gw+WW69&#10;fclPn/3pLaPGeHZk0I32KHakqaPiwQcfeGTlw1MnT0hCi2TRFLPw8OzIoOthL/BVIlCUHdm/f79W&#10;41AjkCJz5sxZuHAhUdlhL6LYES3X9WlbEkSx2CXmgItiLZtl5oAXs8Vj5yqFaidhFGKOtniR66R0&#10;BHLSpSos0skH777x5ZdfJcsr2jMdralMTe2QGbPn/OxnP58xaVxR+b2W4SpHj7/MI+AR8Ah4BDwC&#10;HoFuI+DZkW5D5TN6BDwCHgGPgEfAI3C1CESwI+XtOZWL2JH//J//s7yGXG01/roeIDDo2ZH9Wzb/&#10;6jcvHDh1siWbXXTb7T/FdmT02DKUct60oAfD4PpnjWJHOqpGBLYjD00cP9Ltn89mXUwZtx/Ld/D1&#10;7zUvQT8gUJQdOXDgAOwItePYaty4cQ888MDy5csJ/tFNeYzw6H7gUOkLjKUQ4dH9y00weBTS6hf+&#10;4aOPP0lnY6lsBwRJdU3d9Fmzf/u3f2f6xLFFm+DZkW72rM/mEfAIeAQ8Ah4Bj8BVIxDFjrzz4YZf&#10;/8NzZ0+fIQh7eSIZy2SrK6ueeOLxBx9d5W1Hrhptf6FHwCPgEfAIeARuUgQi2JGytixcCBtMCTEw&#10;YcKEP/qjP0Ll4tmR/hkkg17FrH3KgbclF5w9cA7jQ3b3z+Dpj1oUCLq0NGmVuXWL7+H+wN7XMXAR&#10;wIaD+wL54E545LGhQEQFX4sm0SHk5FfetZZHLZSzLOw3w8HY8xqfFxNMTrQKAbIqKIoy+cQMhfAk&#10;xCwhs05SEcI7v1uxDuQuTSRw76ggKAMXcS+ZR8Aj4BHwCHgEPAI3KwJERzOnoyw5M9lMe6q9taX1&#10;ZsXDt9sj4BHwCHgEPAIegd5HwJycW8CLqH0bvV/3TV/ioGdHHDWSSJR0unnNdrh/Pmj3DTOwUaQG&#10;StuUWpTz5Ot9+d4wHewbclUIKFKU3pQwDZAl8MQc8zAsmsRtyPmVnplKqlzH4TAh3HTiNiBOwu9j&#10;i1BlUot0sa9WBbWIuuYTCeXyi69Dg6Sr+HTSlJbyRcHerwoMf5FHwCPgEfAIeAQ8Ah6BPkQgWF52&#10;wIu46RSOfrNZ5kgQJH1YpS/aI+AR8Ah4BDwCHoGbDAHPhVzHDneBcy2OrnRkIqkUodf6xiL0Xi9Z&#10;85zg29d4TWWiLMne43hrOtbc1oEivaQjVXq9xPT1XiUCqGKlpdX12g4vna90rDofbFf33MhVguwv&#10;6zcEFJxDhh3dqTRs2yHzDkUv171gJUAh8BOWlZcuXSIeOxwGdwTcAzcLmTG/EOugpHKU8mTQY58U&#10;drGle02vAMrMmeUFt6RsTSjHtjBYgSoqqo26hKQo7iRqpBXxRJww8tAhtNO9gEoTBE2hUhmv5AWE&#10;52uUTYwQLpxD5L2/TLw8sqc7XePzeAQ8Ah4Bj4BHwCNw8yAQnoRoGsbkBPdZHDA1qqqsSmfSbDXh&#10;DDRJOH4b8xnNSa6jO1BtNGF+aDtONHXkjHoQi17OYK2rDBwze7RJ2jdzTrbfBH9trdm21oyO+WMD&#10;YkN9i31taU7ljgOgcJ1KyVbazTNmBl1LWRh0/nXoIBXLtmTcUiLcfUXn2AOhsQxj1kGSRMslEmcQ&#10;WLu78oQsPKPbhCsb29L8CYTmVLYl7QAhcSNbyQOhyXoQacljC8z6+noJmbdZbSAI7GXwCHgErogA&#10;Idm5neUmh8cv6hEmEhV41kD9k0pnWtpGDxt+9sSp6srqmHePdEU0eyOD02qFFWoD9i3YG431ZQxc&#10;BMILCfPh44nTgdthXrIrIVB0bRyl5Q/bdsi8Q1wFt4BFNRdfokk/786amhrW5CTMMmQ+wkHYpsQo&#10;EN6y5k2r6BO+6xvNykEwo1uM/lGLeJ0XTYrNbqynXvxuWd7UjFcK0TMsTlibB+3KCLRCIaNsYozO&#10;L1wFmajGoJjCwj9YrjR4/e8eAY+AR8Aj4BHwCHyDQG5S12m2G8RAHIi7tTTj4lP+V0lMFJmMiQvR&#10;nhjOsM+murpavzJ7tHmazIg539iYcxpWXh7n9+Bax4MwTauqqlTJTc3t5eXS6ThOiEkdU1NKVmnQ&#10;JOfPn/djaGAi0NDUUN9Y39jUCDkmj9UlsXiSgDqDJAVut3NbJ43S06IjvKtSY55PbeTimGFpjnyd&#10;m19ugfJS/tTusmQ8WZq7r7kXZJdfmMwCvp/RMg2Jlj/UXldXJyFtsxpoyJuxTx4Bj4BHwCPQUwTc&#10;Jhcpj8I7jru537mnlfn8HoEoBPJUyfrqlZh+wAxSBDSANYsND+MoLb88yBn5YdyDMROa2Ytp4FP7&#10;/rTDK2+OHiZFdAnJvGnlGX900yjQsplNRpgyQSSW1kWTdZ+WyuJCaN2FixdT7SmdDGgVt7GR5Znk&#10;LLRQMWYo7yBqeBjOhoDxT+oao6n8hoBBeot5sT0CHgGPgEfAI9BvCCTiCWZ1mgWhTA4mFf1WeQ8q&#10;EiliylOkPX369IULF6QwtW0iTMaOHDmyb98+ttvzky38NWtlSoZLVIx+U6mO8+cv79ix+4MPPnnv&#10;vfc3rP9w27Yde/bsq8d8JHCXioaWbMePH/vqq68+//zzjRs3btq06euvvz537hw0yYgRI3ogus/a&#10;jwjUVtfW1dTVVNdgvX3x0sWz5842NNans/kmF/0oUc+q0k4yXWOjl1HNUD958uTZs2fNWES/yiBG&#10;hIdGuNWXybpxzmdzS/uZMxdOnDhz9tzFsDSFKwUtgvrzEaC1ZNEauX+hIc2Spp8F61m3+dweAY+A&#10;R2BgI1CCsimsXLPHfVi7F34cRyms+/oNEVXv6aMH/v7vf7V3/4H6ppZ5CxY9+5PfGjdhIptcchtm&#10;Bjb6XjpDgJmHNpIzkHjNv/XWW++88w7motnK4Q8sv3/lww+OGz0UTSpz9kDrzBRh0IfM8b1/AyOg&#10;uXj4qXjVT0iIEHb2URpTeW6NL774YvXq1du3b2d+Ty0UO27cuEWLFs2cOZMNRAofose40QzG0ISf&#10;6jrWTaelhXYUKvFeMEYkvAZg72Ee+6JsUburdF8jOSbwqoISLl68+P7br59jrZ7KxBPJhpa2WLz0&#10;7nuXPfbY40sWzdWo6GIZUDhsTGzBztfwLshwfu20svaqLTfwOPRN8wh4BDwCHgGPgEeg+wgYf2Cz&#10;ETEiW3fu+LM/+7NL5y9UV1Zl21Ol8cTQ2to777zz2d/+mTZ22OxC86Lu19hHOWV5vGfPHrgKjseM&#10;GbNw4ULoCtTETCx37969ZcsWlKpz5syZMWMGc0jIDGuyMwQpiV+82MC1+/btP378+KVLFzlJEDk2&#10;sIwaPXrVypVc196e3bV7NyzL8WPHd+76Et00nrWYQN5yyy333Xffgw8+SJy5PmqdL/YaEcCPFsYi&#10;LW0tO7/+euvWrefPXxg5csSECRMevv+BgTmei07+daOxxMCAntHOqKYtjMPhw4fPnTt30qRJZkHF&#10;sLSlChlkZeI4ktJSeJHWlrYzZ89AFh47dgwedNjwYSuWL8MQqptrBMoxquYa+yXqcj2XtN4xqWBE&#10;uMFhg9gwh4PiefPm0XBK6Ad5+qiZvliPwM2FgLPHdNxtRyLOposvv/7qxVde3r5je1VLlrdtKtVe&#10;mihdsnTJ008/M3XGDOfaMn79pxY3fAd5duSG7+LB1ECeDiwwmLW8/fbbECQEV4hVj/TsyGDqQi9r&#10;CIEwp9u1uj/s5De8qOZ2YBGLWQYnmexyDDuyZs2ao0ePckaxRsgDL8KylukyfhKMHQmbTXBtITVi&#10;rEmYXZCcmoVb0kScr2JHCgmSKCNuESesWJBcpAV3N7P5dNOllta2DsKPlJY1NreWllXcde+ylase&#10;uWPB7DBJYwJEmTOaSUqY3UFUW6WEu4DzYR9ffqh6BDwCHgGPgEfAI+ARCCMQxY58tWfX//gf/+P8&#10;2bM1FVWxTLYsUTqktnbpkqXP/s7AYkdMfiaWbDLbsGHD+vXrOYAdeeqpp5YuXcqs7NSpU5xft27d&#10;mTNnUAE/8sgjTzzxhOw8vml+R+yjjza+9957hw4dYgqnaSqTK6d6HjHi2Wefffih+7Ep+fWvf41O&#10;mRnipctnmYgybWM+Nnbs2Hvvvff+++9HPe1H18BE4HJzU3VV9eX6y++///7ra18/dfIkDNni2277&#10;8fd+MFjYEQOWMQkLgrkSpkuvvvoqiyMGHuTc7bffzvoonI3tWegWyDxy5EjiBjkiIfgZnm/rtq0o&#10;H3bs2IE9zbRp037nt54lj1GGujW4jw4fPkyZkBDhkrUVrH86mtbRQdxoMJHcv88//zxLQk7eeuut&#10;NBmmk19Z9LFy7B95fC0eAY/A1SPg2ZGrx66vrnQKtEJVV7894vuqWb7cwYmA7bjXCPQe3gZnN3qp&#10;cwgYz2Ea/zDlED4Oe77SFDznvSFwCa1yyGOBRtgnRRLnQc7Lly+zdYgdT/s7E4vVvUFiIxUJjwdf&#10;fvkln0o65lNJJ7FHYVXAPkGSirFC2JpEUlFKu3bt2hkkMnMVX4smyiQD+ZGE0g4ePIiQOHlgJWN2&#10;HrAu2LlkM1kihNJMvY9kMh8VViRvhHGJBWthzUMyZijPlZmPyu5vTo+AR8Aj4BHwCHgEeoqAdlcw&#10;V+EfjkBL3Op5IO7itN02MiZmUwtaY7So6IUDf1llmnyy2RxVL7tV+In5ZN5WElq6f/9hN4XbuZM5&#10;G4HhMP6FI7l8uZ64eFRx7uzZnTv3fvzJJ1u3bjt3/ryi3xESj2SuvaKsinuKvM/fFwhAjVAse6rw&#10;rKXdVwQgwedtX9TVF2WGR6yUBgxjBjPmUHziX4uFRlidRX7WNey8ZIfZZ599lhcRhyFNQMRzZ885&#10;r1znzkIa5UWnJwM2UphbrV27dvPmzSdOnAAwa1d/6s3kGZiqaSCrP+5ibm2Fo9cKSO6O+wJzX6ZH&#10;wCPgEbjhEXBKJGmgwuqk/nzK3/AQ+wZ2H4EwO2Ib27t/uc/pERhoCGgYm0EG89eiCbHNJiNMDDA7&#10;Z5cTU3CWLixxmQcrKaggv8o4Q+tStkFxoGiEYgVUpmFiJA1nJJIe+2FqQeFDVI6KEoOuchS90zLo&#10;3cEn66uiKcxbUBTFUgI5uQbNAjI4zw9M84PW4SaYnVBifcQP0UDgYpGTR3LYV8VrKQzZotjvJEqj&#10;ZIolCXm+sscqjEnY+/BAGz9eHo+AR8Aj4BHwCHgErjsCGLsyDQp2rrgg1m5SxAQvCGc9oFLYw4/t&#10;gGT2hZMruWklsSN+9OjRU6ZMwVxgyZIl7JRnDsl5pmOa7DGtQpXMnvSGekeHjBgxfNLESXPnzsPF&#10;x513Lr3n7rtHjBjpfHbt+Jpp4C3jx9fV1VICG+rx9UrJbKvXBna/y21AjY2wMNkOp2En4gh03/Bh&#10;w8eOHVdbUwPzN2AFzhMsb/8Zv2rkMw5ZvIghEEmgNRTcBnFxsJfCvgRuw0hEHMxzQ2c7srV1tZOn&#10;TMbR3MwZMydOnKh1kCpl1cAKBZ9dkCsQJJiPUKYZrxcyi32Bod1KWlhRBXc3rdC6jIUVNx12YAOT&#10;su0LQHyZHgGPgEegLxBI/Omf/ml4C7MmUtRkfmD09YpP2ytm6AvpKbOp/iK7nonx25ZKjxo9Zv6C&#10;hbV1Q1Do5fy/9lGtvti+QYDXPJMbZgDsMWenOXrMeEXNlMmTp02dUltdwc4QxmIwHHP/9Y0UvlSP&#10;QG8iYNQIhbIRj018hYmZOm6dmbsz5z5w4ACLUn2yQGUPFHQIO4M4YAcfhhqffvrpqFGjNPvnic39&#10;wsRdq1Ad6NM4A/EH3FxkCEcj19pAPES4wTzMrRwVYgxEnicrGbiQFEa+MMkTlzxrWYwrDqrKuc07&#10;CCifyXa0sVUtnuC5DbtTXhqnsXAYbIaCFgIomkzDQQNkCpNgYdGiZMBCqLAvzBLndcwqQg6+ZJZO&#10;qyWz3+HYmyPel+UR8Ah4BDwCHoFBi0DeklY7S85fvvTJxx831DeUlSZZKqM6ZSPJ+HHjFty6SBtN&#10;1FxzTDoQWs8GEYx3cY2FVDAiRJUYNmwYEyFNIDngzOzZs9EI40RI0yFmR2RmQ8nmzVuYhTKbGjZs&#10;KO56FiyYj7OslStXTpw46Y47lowdO4Zl2rZtX9LwysoqdtyvWPHQo48++t3vfpc8y5YtW7x4MXYk&#10;10s5MBDAH+AyYP2EhG5/VXkZvUn/EkTntttuq6qoHLDjuSikWlwwblnUMNSh9BR3ZP78+fB/XKLA&#10;hxjKw47wySAnPgfxGuESWHFUVleyGihLsn+rorysnAu5avr06ePGjGJVoi1ulMAI37Rp0wcffMDl&#10;kydPJoQPLCCFa2HVD257qTdnvpbNigeiam5PWsQaByFxJoZg0CRa1vmNzgP8BvTieQRyCJQEWne3&#10;+6Lk9NkzO3fvIgZSMt2BqoKnCzfy+FvG85oeFoQUQiPvcetrBJwv+x7VEfW07esJUBQzf37/3lfW&#10;vv7h51va4iWz5sx7bNUTSxYtiqVipd6msEf9er0zaznBaNRWiA8//BDTV5TF5cPHE/qPqOyjR9Qy&#10;jwtIL1SqmZKEmxn45BEYmAhoJIs5YP8RM3U22cHjsmUJpT9TeWfMnkgw4Wa0k0GebbkFbKOfSGsu&#10;l50Ev3KVLCFkGGH2HJoHh2fD9pMdRKGEYFrMq3azIwyT4vwqZoVkGw+7CbusW/LapbqKlsBCPbAk&#10;ySVVKgm1WmNJELaM0XmJbasULoE1keELx7SR4tS68pohbGy8c+mdd919V21NJZEYE4FCwz9Nutmh&#10;PptHwCPgEfAIeARuYASi1puffrHlf/7P/3n5wkV2aMfSWeYOFcnyxYtv/e0/+H20qDYJ0YEWNb2F&#10;EtM/TSZVpqZ8RRWyFm5aVbPR5LXXXnvjjTeYeaL2/YM/+AN4C5v1kZlC2I8CjYHYYZmZbRKCHmaF&#10;jTuEWCcwyfLly9mXgyQkJGG7yUcfffTOO+8oA7qb3/u93wOH7semdhvg4nFN1QwoaXUVRiKMnsJu&#10;c0b8jX5CEu2dR3K5OTJXtOFrNZO0bu16N4yYMGrhU5YHEEVyWGRlKo85OApPjJn0cpXmsWpdoSRh&#10;7kG9aWOGY02YOY+BuAW9oEBKlgW2uk+dFR5jZKA6XatJu20DKjoO1ftaaITXGkWHLvDi2zdcTqYj&#10;E8cGPFbS0tCgAB7qETUZYfJ60K6Nui/ytFEYc7AVMh6Lt7U5eyam+cFKKJdS6Y6KeCv7q4CkPduR&#10;zpbQ2LMX699+993X17zYWt8wY8Lk7z359LL77otXVWRKMJMp2blt27vvvkscHSB6+OGHn3zySQyn&#10;hL8ieeiGkj8uZ/lkdaU6ksmSXbv2cR/t3LWz+fIFeJdnnnlmwYIFWotpZCpRGuBrYZIHeyGwDBIy&#10;F/WCpS5WCepT6spbgrHSYQPZL/7xuT07dmab2x5adv93vvOdSbNnZEpi7bFMaSqR7LyxKIkRrV1h&#10;qXRKIzCvI0w8RAIQfvXuuYreOP6kR6A3EeAuD0xQO+Kxhpb2r3bseGfdu1s+/7wmlUa14V5wlRVs&#10;NVi5ctXcuXN5o/BM9KmvEYjEOMqTSV8L1NPyA6cqbntz2u2WxiTUWYU6q2efBicCvbicGJwAeKlv&#10;BATkkEorGd5tLCMxh2KdKadYLBtY6SnKpbbvMcclsQlI7qEJmMk2Jdac2ENwzAHhOrAv4SvrWK6V&#10;26vCFF7Va/rbdRLZUOiJK1yOlmqa62sRVZjIbyfD9IZ5+rIlvXiPqD4GJQxE2PlFk2m4PAiTAE2u&#10;sWRGwxkZi5BHWFnSGTLL+kR+tIz4oYQTx0/s3beXKtKslkpYMNwI4823wSPgEfAIeAQ8Ah6BvkMA&#10;z1ryQ41GGG1GoG/vD8da0p4z39M8Snr58DyKOSETHj75NcygkEcTTp1nCmdTNWlCOcn0D2sSyqcW&#10;StCOGWZQaF01j+UqucwiZrumtey4lzdXcjK/4qS225t+mXoVs4EkqZSkOLavbBKiEO1isWQSKpvF&#10;frDqpFDWr2DC/BmZpaEmcUAGUTiabYpvoBabMOtaESrythqWip9oEQ0UyUE5ai/n9VWWCuoRaucn&#10;hKQQeYXVVXLrJJ5AXIuC7QkTUS+GiXTfJJup6ivUiFTkJArkq1EjgkstpWQaggD8ykmEUafYgDHA&#10;8w40JExRTjmgwbRZTJKkNVEdBRXrSGVS7en2bMxtWkqUJLgROBBZxSUMG2pX06KokShhcmh0ZJpb&#10;Cf/R2JZiyyu2LQ6Z8vIEwQTDXAM6HncXdu6ilrQBgrm+Y9jqNlHPwhQJXpAJoqs4IY0WAgH1kWSw&#10;YawucpuoaGjgsItauNFYhtBSsV+cVEspVveOkAdYEVTh9hbVbxh/pt5Ufglviy/O8KuokbCokFK4&#10;y2OFFlBHrjPDhCzUCE0AAP443/n8cHeNWDHhZqNIrgLEk8lbFz8xrrruMv+rR8Aj0FsIuEeEc9jp&#10;kvTwwfbP3P++9RDsrSp9OcUQGPQMFC+5djyz8L4OJkzuXcQLvHPa4Tt9sCCgSYN96tHgmZLB0n1e&#10;zjwEwnNiHkvQHij9iUwuIwaS1iHmRcqWIlrqiD4haSqvyBmscjUdlzFKXnJPwsB9Vu4pGCyoJJXd&#10;TYUHWrOFa1REE60qrSjN+Ek6X5jsbtVCzhaBWnrpRtYsXBPxCJIly3ScSTnrDZajuNBl0c6q2xw+&#10;aBFoTAmrlHB8ERFOtvLhJ3Ek5BeGUh+cOn3qwP4DsC9tray+3JqhrX3Q+Fn2N5pHwCPgEfAIeAQ8&#10;Av2PgNNVBBvM2THv5jCsONne3vdJ2nbToWt6ybTKFJdMmZgvofSULlh0iIgN6VKlaeVYyn39amsu&#10;a4F0/XzVBEzMhOgQxRHhJ9sRz08K7cYBV5HHYh6E99yEd9BrNogAlMzEzGaYtolH6mA+bdM6B+ES&#10;REgYzaMZbDg4tqTivG39UYHS+If7ipOabeYZu2gSa5NnU1ir7aJYhJ5pwxGScoLR4SCynlIh6i/1&#10;INeSOWzSYZnD9ZLfZKCWsOSiglSXhLF4fkJPqNryOU9BX3S0SjAFL0TbLtW5xk9YVObLpcENEAhH&#10;q7IwJU3NTSKuuAS6S2OA3+nfq7gzuBaHddVVNeVJrHaKmF61p1hHOA80Mvt2BEpQtSDio3MIuWPX&#10;rlIRVNlU1rFlGloaq7BNGnhksAglQl6lpdLB3e0IBveVm519uC3NLcJEedQXaml4oKoc0Utd4CAC&#10;0i4PD8Uw8pRjeIZJFy1zJAMmWHROntqE5wGUR3jDcEtrTh7JpmeLRhEgaPyYwJTWtfxX0cX+Eo+A&#10;R6ALBIJAr+7DPZu0IUP8CCEjOp8VHsC+RiDxx3/8x1Evyx7VnfdE7tG115L54skTu9kIfOoUW2uI&#10;OzJ75qyJ48bFYyVx7yrlWmC9ftfyHGBKwc5uPBGhzUxU1EwnXODUKdVV5UyUzK0vj43rJ6Ov2SNw&#10;BQSYs2pOyXhmMYPZh1w/axZrm/hy77/OrUbaKWCLOiasZtURXgtxkvmrlnz6tKQaLWk91kXShN6K&#10;KsyZV4IJnJdTLSosSqssLSHsWuUMi23HolXEnXSudtxChQwGS3gPoHY+Gko6BjcX+D205JCCgI5I&#10;llViZVhTWzN1ylT883I1uUoBwI9oj4BHwCPgEfAIeAQ8AhEInDl/bsuWz5z/okQp21jYBkIAkgm3&#10;TFh0+2IUi5rqaLqiAnprXUyZNp+R3t8mUfzExIa1EqYeWBizC4d5Jtv/Oa/ZEQfsyyGhXUVIwi0Q&#10;nEAUCEWxQUefiGpGJxAeGDFT5vr16/mJErAaGTt2LKpzJmYUTlGY8BINjjB42PsCCDMu5l343bLd&#10;NkYVmMqYa3Uh82GuJWYJolKRuI3CaSGCWcMxF0YeCUlmaqReGsUnHpg5T+GahXIAVuZfi0IwMgYW&#10;AqhQI4mq2ZmEJNIIk1kqaVotfTRNQCqu4gwCaEpJsXBR7HPCoJn1qUUHRDctaiSsJeeYC7UKEMeg&#10;CTNNoCF0EwkTZ0oDXhIlaM+QJr3qa5s5m5acPEiFnTSX090ICZg0hKvM4RJXaeFgQzg8IPPGNddq&#10;Ko6c2kikmXY4GxNy2Uk4O/hYR7CtOd7Y1HRMFu3Hj584efLsqdOy8FYvSH7xakXvpKj7oi3dnogz&#10;J8+RDfUN9cdPEo7x8IH9R07jjP/sOSo7c/oMHUGkFCKEpNsQ2AGM1JkOZ/HQ0NziBsaenW3NLSOG&#10;DF00f+GE6dMgWc5dOA9eX2/7ktHCAIYXwcUuW6+4hOGnm0WiynZfPso6cOGdgC3oAO0LFy8dPOAc&#10;ANDSmqoKSoBGouMYJBqW6miAolOEmNYjWt2EcRD7ooEK7PSpfKbZcknrO11CNmqk0zWMkYTyKZwe&#10;5xIuZPxs27Edd3+JjhJWNfgKqxs+jH6is3DBE5iMMP5cUXhlxiD/5ImTxHOUcwJKQwCJKhMW1Wur&#10;V91K/oXgEfAI9AcCeLPIxs6cO3fo8GGeQmWZLM9bngA8G4gLhSqUraJuR2evOezsjzYN0jp6TAvb&#10;Izuvwb01C4zCMbx1Ipzn6FfbXn1z7cdffMHTfc78hU8+9uRS4uPBfPuw7INwSGoax7OAuCOrV69m&#10;Dlo6ZIyPOzIIe/JmF5kxrB1ezDhZMxBxZN26dVu3bpXfWFuFCiZtswqzCMYW2CRVs2QjD5ia25xb&#10;82ytrGwvm1ERhVPzcN/IEl/F2jNW60OVYPN1ydlFv4bJDO1Ws5WtNceECe9OCpdJdWqO1g92oXY+&#10;SiT75MDEVu2GIfhoY5TJkEMpUcZGsKlTpz708ENLlywdMqRatXsy/Wa/Y337PQIeAY+AR8AjED3V&#10;2bprx//68z+/dP5ieWmyuaGRneFDamrvvvvuH//Oz/s07ogpuKVDDwcDQL/5ySefbN++HVW7VPnM&#10;guAqCKKOj3I+mQi9/vrrhB4hAwzHT37ykwceeABtPkVBFaDtZVJKfpSqJAqH8GCmSrGUxsSVqSCT&#10;LtiRiRMncrkifKCTJaG0ZY2GmpU8hC3B0hf1jaxYyDlr1iwFxNbmdJSwCpftFM0XLvCVelEigxuh&#10;rceMGcMl48cT4X4c5ZjimAN00Gjh4Wmo6PbbbydWNuWjAf/ss88oUNwA9RKyjvZKAE0+kXDLli2o&#10;ktECk5BWNAzNoToK4RKEZDZIFVQkHPgVdTOxu6FemB7zK1LBJ1E7Z6BYUFpRJgp6Wg0sJPJQNYIB&#10;AuVL1ywTFpmJcJJL0G4TpgXVPAc0X0QCeLJGmDNnDg1HeCFceAs6o+dTp9DsAyDowc2IbgFYZEZl&#10;hpBIQpxw2mVaGvVdFEVBLRYjhGFAk4EIZOg1gmpQsjgbQJZPYL7euvSOkSNGsH1p165dRAI/fepU&#10;MMeOnT91mlZANrDliCEHIMSh0WS+6OMkSl/UQjyMRBze8fSZM0B98MABuArafv5cPbVr3USxjJAJ&#10;EyeMHTN2xuSRNTW1I0aOxvcV9jUEQTl+5jxxRd55a3XTxcuzJk398fd+eOc9d1+4fGnTl5/vP3J4&#10;99avwB/wwQTAERLoAJyQOSSgA4GPP/4YkAETHGbOW1hXW8VoJRj7sePH4BVAg0Gb6HCOy7gjgAup&#10;uHEIZS+bG24ZbkZgYWjBRIKJRmO4ybaOox/JDOdBdcQVYAgpoLo6lwsZZoDPfQoTRm/u3LmT4c0w&#10;Q3L6iCr4yi3w//2z/3F0/8GybMmD9y575NFHJ0yfSkCYVCxbmqL3XQ/g1I1G7d9/4Nixo5cuXW5p&#10;dWb3sjDDhka3HqjSdzKp0dgIk0b+teAR8Aj0FQKKO0Jg9pJYSyq7fefX765fxwO5rKkJmxHMuyor&#10;FHdk5dx586CvfdyRvuqIULmRtiNRb7XrxY5EYdF68SK7R46fOYOryFFjxs6eNXvc6NHBXuV+QM9X&#10;0csI2ASCWSAzUSYx8fJqbzvSyyj74voeAU3iqYdPZpmszZgHmx9nprmKh8HjlE82smnnkVY72kOk&#10;T60SdSxiwD3bQqbcmnkbMyFPx9o7ZlepWJWfl4SEUQvGqWgnkZVjJZithsq3JFZGyarQZkAlK1DF&#10;ql2Fiam5MuQJLO8NInKMCtLyUrCEJeda5v2cVzlhmoStGGwGYzXOQpR9jol4MuBb/GSj728JX4NH&#10;wCPgEfAIeAQGLQInz57Z8tmWttZW5lPtrW242qmuqsIOde7C+X1qO6JZH5+aNGpuicIaVeynn36K&#10;PhdtNfpT9LaozplnQh6gjieDvE4x+UQDy0QIvSpKVVTYTI3IAHkA6/DFF19wCWpZ9MVodTlJ2Gr0&#10;sGRQxGkSEzDyoBpGZ82nLDCY1lIjklCaLAxYtVER2n/meyhwmWjxK4VALaAF/uCDD95//32qk8kI&#10;6zvFlpPXWT4V8YJLpOKXtoE5Hr+yW44LaZ3YDjRHJJrJ5WovFyI/TdOUG0C2bdsGLQTZQ1sQGxkU&#10;9g95LJgf1zIV5xKQAQGBTDZQRVqaiZDyyApjBLeBlhyvBgivECOyMhFfAgLyTGVKEvkpokAybNy4&#10;kT1/9Bdtp6Xatq/IeVjSUCZtBzQazhxYV2lrFAIjOU2ADdq8eTONIrPIHi7nWrTefJLgkOgIrkIG&#10;igIQcMhbLOTdeeSh7bQCwTZs2EAf0S4AFzuCGEyk0c7TcEYFaMA/XLx4ieX55k2bNm7atA9Ug8B/&#10;bS2tMl1CDA4oBA272+YckaLYkZJ4Ai/CX+/c+dGHH4H/1m3bjgTD6czpc3T92XNnKRzbEQ5IgFBW&#10;6lxd4fWtvKKyI3CxVd/YhFSHD+1ra24dVluHN5ERw4cTzHD9hx989Okn9ecvyKKFhgO4rHBI9BQ0&#10;BvQGbSRsO1BTHeNkyrQZtbU1WMl89PFHX3z+BQ2/XH/ZrWdKXIQVBgYlcJITMG2UwOX08jvvvMN4&#10;g3QR1Udjw5u3EFLsCIk2cvNSHYMQigK6Rc6+uIR+ZGxDQcF9koHxTEUMNgST2LrfGR5c+9m2rdiO&#10;lMZKpkyajMKkbujQjkQcjWs8ywayjsuXG3bv3sPg2bhxEx3NnXvh4jkKobP4dJCeOcMxw5KRz5jh&#10;XjB3dlqpDdoHthfcIzBIEHAuAR07gg8/bm1nO3L6VAlzjGC/OI8sng/OdmTUSFRLXr/dD50aaTvS&#10;0wdi1Nuut9oQxdac27fnlTfWfvT5FgwyZ82Z/8SjT9yxcEFJGu+YvVWzL6e/EaCvmWGsWbPGTTvq&#10;Rnvbkf7uAF9fbyCgZR4PUqabLI2YMbNOUwBJWaDztmN3EksyViDMoa1Oe5ZqimzkhxEAlCnbDuU0&#10;YwvKZHkWtuGwx2bU81mFK6l8+9SCXDN7q0LL8sIkdsQk1IUksxGRACZG2JVzuDSgsH1VsiDRVVEB&#10;HllMGl8itJVAWM6pme5rIZpb5yedb2i2ej300EOLb1scrIed/2L/uuiNIe/L8Ah4BDwCHgGPwOBG&#10;IGq9uWX7l3/xF39Rf/ESLqsaL9UzNxo1fMTy+5c/+YPv9qntiO3xd95Bg9jKKMfhDH75y19K3Y/2&#10;RHEvUExzhk+OyYnRAypXVJ+oaznDfOn73/8+tiMoYdEvvxEkNKRsXX/88ce/+93vMmvizMsvv8yv&#10;nNTuck3/bFeKzQnD8z1lU+g7alm6dOnTTz+NSQQnqRqNM9MwdMcUyxnmXQig7TvaKkSiNHbiMzdD&#10;4AcffBBNEGVKOYsG+X//7//NteRh2ozqFh0xbaQcCuGAy++9915qXLRoEQXCZKBTpjoq1UDkQtug&#10;Q6VMCDVBpSgKZOP//fffT9UycwGu3/zmN2+//TbaZ0QCB1kVaBoJRHxFfnJaJHZ6n438d95555Il&#10;S1CyI4NNWVFkQy1AtyCPArbbZJtjOSKjIlTSmFxgHEPigPJFb6DLhgdi7UA3kU0Ik1luxISe3F4h&#10;GG2RHQNGAGZE0oUyh/5FJLT8UCNr166lCi5kk/JPf/pTXUX5aPBZjCM8w2nEuDHYjiAYa3N4qqpK&#10;9jRXEklw4tjxxsaJGAOKO+64A5al6IMgaj1yubnx66+/pruxvwBw9lOz0QtJqiqH0GqIEIde1gWo&#10;d4OnNDFhdM3MWbPuvff+SdOmJ8udxcPx0+fefPvt9e+9cenMuWnjJ/7oO9+97bbbdx3Y+5vXVn+6&#10;ZfOIqlpt8KIJ8numorgjHn74YcxHIJ/+4R/+AU4CqoNe+N0/+Oe3jL8Ffog7An6ipdVt0gKx6jJ3&#10;o3Ggcuiy733vezSWhR5OAgATSRjDTz75JEZFziNZpydkoUG99CyfL774IgODG5mV4DPPPIMYMj8S&#10;wgxjEsyfWENwYCgCnQY8YsM+snKkX45dOHvm2InaZPlD9y1/ZNWqidOndpQlgwBEHZBXUGtfbf9q&#10;3969QEoMEhZ5I0YOMYZG97UE44bC3uWee+5ZsGAB40cDgF+9c63B/T7z0g9wBNBzcAvGYzjSasvE&#10;4PPf27Buy+eflzY0wlF/YzuyauXcufPYcuu3c/ZDf0ayI1FasKhZY9TbrrfaEFXv+f17X1n7+oef&#10;b2Gr8Kw58x5f9fgdixbFUrFSAnr5NGgR0ISMTTHx2lGeHRm03XhTC878lWmxfLmy4+ytt96SwbUS&#10;k2/moKtWrWI1QgamrcZS2CpUizq3KgjcKTAbVgxJhS4Pg2vsBTP1MJkhgoEUtUBiBhxmUNymqIDG&#10;UKA/VUEG2W10UQ6yabUpSxHb9yfHzSaeER5Rz3PJY2Iby0I5WjOEV+laZNosnwxWu0Isam3JxiuQ&#10;ZzsGsJckK4msyML7kVWP3HX3XeVlObLHsyM39b3qG+8R8Ah4BDwCHoHOOU9RJDZ/tfUv/+IvGy5d&#10;RsPKJ47+R48ciU7zse883afsCISH3N1IScoBGlUmNswqpWllLsRUk2mhXDnxiSofBStnIBu4HAWr&#10;wiRAgbA1BAMF5ngQAG+++SY7x+EAHnnkEdgFrmXl9dxzz8ErMEclP+Vr8qmSNd3S1FR0CISBMjDd&#10;pVgsoTlGQS/VMEwDGt5f/epXipSOPOhzFbgbsTEvoDSmykyASRyjn2USCFWzYsUK+X1lxovG+e/+&#10;7u+4nM0u2mDEhJBrYQL4StPABHU8DAcyo8uGjIEdofnURSEiY2RnrOklS0sVLg9XeDTCaQke0ric&#10;ApEZELCq4Ve1WiCAMLKJdQA9WkpptEIOu1BV33rrrffddx/6ZTKIHaEX4DbYto/BB/wBJylQIcEp&#10;jQupgnLQicuFFFpyeodCoLW0uQeFO3wVW/6piB4UL0L5NApkgIJiQUD7pZAKTFhZ3HXXXTRKqw9R&#10;Pl3c2ZSAQp+RQMOpF07rd3/3d7lEXpswHMEEB8MCMLzYWB9sSOpoaKivqa2FP6irrXX8XEOTODla&#10;xAES0vUwVT/84Q+L1hulL1r/8Ydbv9i6cdNGDIIoHzIADqS9vW3c2Elt7c4TlNsuxgw+4I0gS5ou&#10;Hl+46NZHH3187sJFdUNHUNeJs+fffPPtd95ec/H02WnjJ/z4+z8EigNHD7/8xusbv9gSa27TGsEW&#10;KdoQxkIMdoS2M3j+8R//EXYEeHE29du//8/Gjxu/e89uHNOBAHUSkp3a8axF1zO6+ARzeJGnnnqK&#10;TxgU4ILdAXMGJGUCpigxVSQ0ZHXEJ8DCnEEfYnpCZkTlTpTJDucZxvS7WEDF9eFamRYxZkhalyFV&#10;zejhZ4+fqiurXHH/A6seWTVp+tRYOUFiYpnmFCU4K5ytW+llJGEIUVR5RS68JfJTF0XJQIo7kT6F&#10;2pQLO55pWoFyC/g3g0fAI9BXCOSxI7t2rtuwHnak0LMW3vqcDN6aq6964ptyu/KsZdq68EHUW62v&#10;2ZEoKJqa63fu2X3k8NFYKjN6xKhZM2eNHT8mzV5g71mr70dPL9aQhdGKMelJ4eUmlk6dJLLgrl3N&#10;ly7WZxOjRo0cN3bMkLqhpZ2MaYnL5Du4F+H3RfUyAloH2rKElQ+rI6aeDW0NtUOGdcQqqmtGLb79&#10;7llz5ibKWWJnaqqcs1dNgpn+MivVMowDOXSW3Tc/KRZfnri2iY9liRZgZBOVQrEkDoom5tnh1YI9&#10;xlWOJRVFUrGFSTnliSu8DJCbLIkkqaIk0XnJI4ddYf9g4eYIIqGkTyACHC0ddVKF0HCgYx3C9j02&#10;HtId2BRCNtXWVU+aPGH8+LHlZTkW3U82evkG8MV5BDwCHgGPgEdgECKgiZC2g2iLhrSQh/cfOLBn&#10;L0pEVLVuwlNehuXppKlT0CTyVTpobdqQDrRrrXT3gWEuJB6CSRRXsecDW2S8VDGlRDnLr2hmn3ji&#10;CTawQ3JAEqCghxRhIqSgzcijeAZMI82zFj+h8MUmADsMZkpsnJdnLaadKHZJKItpMnvPtbUcPS9K&#10;ZFTe8BYoT/FhxRnFw5C/LxgR6AFUqyj3MaHAloJ60RSzQZ4JMMIzGSPP8uXL4SEoH2uP+bfdOnX6&#10;tImTJ42bcEt5dVVzW2tDc1Mr6vCL9VXlFbgJYsrY1Nr82Rdf7D10sL65sSPlQl4DgixFoAFUI7p4&#10;Esp0fmUzPshASzAbpF1oe6kO1TNis52fBP2wdNk9w4ifgW1CvKShqQl3RWWVFcReuCVAALLBbbf/&#10;6itmjMiM5Mwe2U1P87mccqiaT3TZQ8aMbEunjh47CmFQV13T0thUV1m1aNHidLIERylNzY2bN21+&#10;7dXVB/buK4+X4sV1wpRJy5Yte+yxx1QOJBA4wGccbWxobGvPxlkLJNpaUiOGDJ80biKDZ8vnW9C2&#10;o6yn71DWgzmRRWj1k9995o47ly6+43b+5i9cMHLM6NZU6tzFC2WJUhCgv9R2psR0nDFqRcZbOtvc&#10;3pqsrdp7/MjX+/c2t7Yk44lb582fNX1mZW1NS0c6VlZ++OyJjZs3daQzJeksxj4l7JJKZ+bOnvPj&#10;H/5o5UMPL1646IH7ly9eMG/U2PEt2dKzDe2XWtLskkrGY+3N9Xg7hzQSkaZbSWsi1PEayYxq/cQB&#10;RhLvbVhPYAx4MmQeM3o0o+g73/3uz37rtx599JHb71hy7z333nXnXQxLynQmPidP1LdeopxkLDF/&#10;5pya6pqmlrbmTHr/yWNHvtyeamsbOnzYrPlzJ0ydTAj14UOHzZ81uzFZdvDQ0US2pKIjPmPixO88&#10;/cQdS29bdPuCh+6/u27YsFQieaq+ec/howcPHyzpSE0YO3zOzFmjRw4fUltTVzdk5OgxsXjy3KWG&#10;hpa2VHM9PBYdQSfCqzEIuXe4cXacPbt1+45jh4+VxUpGDx8+Z+6MMeNHp2OZ0rgjNuzJYDbuXx85&#10;99nnX3Sk26vLExPGj7v19iUYyzSkY59/SizdLzBkga8CNGxxMOhxdMuD986dN/v2O26n9+tGjIQK&#10;On2xPl5ZdflicybVXl2RGDdm2JTJt4weN74jnqhvSn99cMd7H6zb+NnG1pammqrKEbU1i+bMeeTB&#10;B+ctXgS23Izcwgw/hhayAXtZbfWBw4dg21hKseAcMXwEAaAzza0JMPbJI+AR6BsEsmzcLMVGxHG/&#10;bC49debE9q+/wv1dLO3Csqcy6dLysvETJ0ybOWP4iOGB/tOnPkcgkh2JqnmgsSPN9ZfwqHj0+PFs&#10;DGvBUTNgR8aNxR2LZ0f6fOz0agUdzqQsmELhPDTbcezI0X179rCdoa20cvLkSdOnTeVVbexIULN/&#10;QPRqB/jCehsBrai1PMZinV1FrELbM+3l5VW8AysrqqFyJ0+ZVFmZjJd0xP1mgN7GX4sxUSOoAFg0&#10;csZtp8Lzw5C6aUHcyIrynAmOZ0d6G35fnkfAI+AR8Ah4BAYxArbglc0Bcwn05hASHIs1YYKHnhQm&#10;wDz1mw7Upn+90n4pkalOgbIRA/MOVPlo/+Eb0NLCWxBKzSmLk0ntF9HWb20JJ6e8byEqxInoFrEj&#10;soFAScpP2pSjMOkYZ6CcxehWTs9R68O7WOx0fmUGpdgh1MJ5SAh20EMUUb504pSPk2RsXBAMwoYS&#10;0MliLc1OeYVkqBsylKrGjR+HvGzhYcbWCFdx/lxVPEmGMePGVtXUgN7+QwcOHDwInVNVVg4FAhGC&#10;Yhp9MRXRTAQGFjkCokYZaoAVOt/f+73fIyeVYi6s3UXaKjRs+Iia2poRI4az7QiVFHRIKtWOcmrW&#10;9BkK3QH/BDIckJmGQIRA+aCehp9AbNnoAHLN0LqKsvLmpuaW5iYcP6G2Gj92/Pw5c3AFywIV9L7Y&#10;8vnhg4cIVFNbUztx4oTHnnoSsREGmorekV2L65ehQ1tbWs+dOXv29JnWpubh1DFkaFtL23sb3sPT&#10;FNwMAKKCRwAkwWMV8iM6m6bQX48dPw7wbyHC/MyZ58+4eO+KHQIgnAcZel9URJHUEUtnMx2liT37&#10;97FCaapvqCwtmz5lKlRZsqI8jbeXkviRY0e+2rot09ZOIIumlma6Dxmwl0IYxgAlU9FQxB02oqK6&#10;LhOLY4bQ1Hi5IhkfUlczfcYs8mjQGlNoNw7yyCKHA+4pbq7Vr7925sxZ4hNPmzpt2X33Lbv3Xqqr&#10;rKhqT2WTpUk6kN6eMHHi8OEjKJAY6c2tl0vjMDHJqZOnwV6UJEshW/bgwC2IssNQ4aZgVMsgia/J&#10;mjoXnwPfXB0dE24Zd9fdd86YPXPqjOnlidKyyupYvPTchcsuwsehg2Xx2JhRwxfdegd3At09fOSo&#10;SZOn1tYNaXA2Q40V8SyC0SMAxZ2iu4Z2Hb906SC1nziBdc+YMaNmzJo5euxompPo9N2b9zzZc/jE&#10;nl1fZ9pbqivKJ/MYmTMvHSutb2rf8sn7cEUwfMDLDUVFNIQ7dPacmePGjUXTRc9X12LDlGhpa8P4&#10;KJPKdKRT1eXJSRPGz5o9a/iYsZmO+KWGpk8++eDLbduI1sKwxOkbXbZ0ydJFCxeNZm/Y+PF0DZjY&#10;HQ3tdKmp4fIlF3qktrqmjnD3w4YR0MWtYFG++OQR8Aj0DQLMLUoSceczAzVoHHbk9J59e89fuBBr&#10;d6GneJTxkOSG1Yvjepki9E3TB26pg14phEESTJoUYZ0uWbzmfOAOuJ5KRsd2bt7yfEhPwfP5rxsC&#10;8n5g/qx4vcmhVrAwYA9REEqdnWtE4fI0Xx/0kgznKdhs2N0M3/mFwBTdWaPrP7og20EUtJzX3T4Q&#10;xBfpEfAIeAQ8Ah4Bj8CgRyDs9jPsL7QfGmbOmthkg2MoNKe4MGJiiU4TAgCLEAsqjmZcISjkYQkK&#10;gWsVoNtFgg688SCwKanNWlf6a62mUcvKnJf80BIcQGmgApbvKX5FKQyBAeUg71JkgCyRDyvp4rkK&#10;lgL3VvK7xS51yBUsMCiBzEIs0+GcdCVLyybcMuGOJUuw60ALTC1nzp45fvwEvIv7NZmkTNOhw3Cg&#10;mEYrrRgMJMVjkKMqqkOtDD2AMLAIUDLgwyWUgxhkUDBtvk6aOAk656EHH4I7GT1mNCd37dwFsLTF&#10;bKblABaBkZxslCmPWBIeuCaMm3A39iuLb62qrLp0+RKFOz9FjQ3KAFVDvJCmZqK+E269dskdTj2t&#10;mCJWCAcwSQ/ev/zOO5bMnD599KhR1bU19M25Sxf2HtiPoydMf2gd+nE4MDoUXXknzcDM1aHHzqrR&#10;o8bctngxjAUmNSjRaAvUDm2BF3EgB57QiqdOGykNDHP8G5WdfgR8USNyHWacB1TTgvkL6BesucEB&#10;QwRFSVGIQZNBqj1dq3GopAAqeG0rTZbS3jlz52ASNHPGLOyzXC0BL6icmXR27LjRDCdRklBTxBfH&#10;OCmTzsBOUbKKlbGXAiKSGFQgozGMEhKvXLRlKJQOgFdWV9ZUJ+LEH2RJFrgRzvmOi2MMz2ZNLq+s&#10;KMMaJ+DYhukOYgwjJ30ni3+1i95EzmCN5yrV+EllHQJFkwzTct7qyFwSa21rJ6ALY5gddXQHAoOD&#10;uEBGMoWABBb6FWUV06dOe+jhh2+//Q7n6i2ISE8iGkuAbUlra9vFixeOHT5y+fzFstLktGlT77n3&#10;nvvuv3/W3DnxauecuTO/c4jHXYxNEoN82b3LaCMrI4Yu/r5gRl22Lt2yRTXNn/cIeASuEYHwfMNx&#10;J53pGov1l3cHgUHPjri3RQmvNfdCYuTwWuNd5vWN3en7QZEnmKk7O1SvRB4U/eWFDCNgJL+tPfS2&#10;yy1DUmxWcxNtD1rfIQDyWqGBvNYtPE+0qHb/DwLJ89l3AviSPQIeAY+AR8Aj4BEY7AhI3RlWUuhM&#10;PySbTKJ3RneJPYHidsBSyIESX1GLK8KBFMQcoFGVRtgZznZGjzOZzcOPtLo6b3HCFdgARkGRRfSr&#10;AkuoOhEnUBEkxVHgEjSqisMhOTkDuwCPws53JJFpi9rCJfxq0NVW1y5csJCN7VOnTEWxfvr0qRPH&#10;T7BRnwx4QOUKNNpYAKPUVph0XShpdUxpkEYYgsDfQEKgUCYnmmvbq8R56A27tjSRHDd2nLN0GTUK&#10;/6+0S8wK7ZJOnyarKJLCZQsB8ohI4OuwuqEUkixLYvwBwGzLcTtu4H1iMfiJQ4cPoZPAJS3WIBA/&#10;0kpTLA0kqUBHRMVL5s6a9fADD33vu3hH+95dy+6tGTLk5LkztAUtPISE/CBRCPkdi9CRbXeaf0DP&#10;tR2GCe/TkE9kJhv9AlYK12dcVNFRavtKaU5AneXIs6KZnfnC7NmwRPpVgUbcUTA24MVgC7BHQOGu&#10;0SK3vRzY6A3fL7KFUlF0K2I/8sijK1esgOOZO2cOZjH6qbm1mVyMGo4bGgn80cyU3fFw1VXM3IGC&#10;ZZQRLU4LFKyvtOZykUICEFycklTqcj3/Ljc3N5ENb78MRXKkHXuRWwIErcdipkRxdKgFBRMw1zc0&#10;ZbIxmCqubYPBaG9HeOMYuESxcMBBVAd3C4opHJG5BkQvL5yUaXxi0ZcpV2miNI3vuAsXGBuK+o6t&#10;Egwf1mkKO4SJEmGGAL2lzTVq3OhRkBk8BMrKXSgaAS7mCU4Oxqj+wkVcpY0fOxYqZeq0aUNGDMO8&#10;xoGWxZdP2gVyaWuzjuYxsmDhArLRahg+Lqe9ZEWwooPBn/QIeAT6FAGbaRROPPq0Xl84CAx6dsRZ&#10;McexbnbTvOC1xLvS247cOGM7mD45gqRzb8SN0zTfkpsHATfj7kw8o5i6u5CC/GMfVIZ1VD8tsG8e&#10;wK2lvCC0jpUrDDbxBf/cX27Z5tYufvZ/Ew4N32SPgEfAI+AR8Ah0F4HcvoqC/3X3+qvNZzpltKlo&#10;zFFcwgQwgcHHVNg2QtHdqASdtXbro+hElw2DgrZXlgRFE/nRk+oSWU5ABqB1pV4uVKQ3zZc4I227&#10;5rP6VSYm6FIV6A5GgQx8xfhDIdOdF9MgDh+1oPl1EbUDKoW5GJa7BNw+c+7MxUuEF7+A8hemgQ0r&#10;XH7y1EkMMpyeIvA60tbWTl3o3+FacEvFeQkswSQAlABtkVJemnGq4zxiQB3Bf4jFOX/xfH1DfWtb&#10;6+mzp3Fgwkm01HzFZRn5yYZsmjHSHPgGAJS1BydlVaMAe3jK5aQcK9FAkUzOAqC1lbacPXcWywbO&#10;IC2usQBBIQMpVgH51BeaiY4dMWrpHXc89uijjz3+2KJF82qHDTlffxn5ta2Htkgk2gLthFGETBxc&#10;GyFrWqmnsb7hMpwZ+aVJBwrMjDiIdKul6pn8hpRw2jAUNU4Uo8LoFtPFix2hcTRz0uTJtBSfXwQA&#10;JKdqt1iJeWyi9DacZICh6H/0sUefeeaZp596CtuUYUMdFUTScFKqralkDDQ1tR08dBAXWIyjsmTZ&#10;kKFDnHe1wPuT61+WVMG4DY9GkUBuIxTNg0JIEmjGGUERn9D4TVRHTpiYc2EXsCNJUQ7cDnyFDQyY&#10;syxxFEGYPnXcSZDElJCoWjQMuigGrbq4lGiHESnt7oSA5kq1B6OilK/Yjuj+RX4GHkZgChrkDFaq&#10;8MOWRHJWMCpy9OhRcCe5mO25xrmfGC2nTp0+efgow7q2spqmOrHS6dZUO9F9xHHyqXuEY0Uwwq2W&#10;M98pLdXt2djYRIwZz45EdZ8/7xHoUwSu13yjTxs1WAof9OyIezNhWxBsCnbvj4C097quwTL+rihn&#10;p+2IbT0JrvDK5CsC5zMMAARsQ5Mbs0GSm7jgW7AXD0M3990/sfqqt/Re0FYyt9zttBvJmY70VbW+&#10;XI+AR8Aj4BHwCHgEbhwEZGzhdmx9O/V1C5muaDIpB0QKfIKKFmU0O+6lrTZqhNkOP0npzAHqbBgF&#10;FLWoQeU1y1ZTtmUHfWjOI1DI3xG/isaQNl9XkVMHOsNX6uUTwVDcM8uSRpiqUeJzBjqEQoiS8tZb&#10;b/3iF7/4+7//+5deeunVV19ds2YNZ956681XXnnlxRd/8/JLL/2Gz1de2bhx44njx1HmorE9c/qM&#10;Yow7oZkkBzp0F5JjyBCpraUEFzuCqhcKhBoVvh6zFcKz/+3f/u1f//Vf/+Vf/uVf/dVf/U2QOPiL&#10;v/iLF1544bnn/uGXf//L3/zmNxs//RQWB3MALA6IFAK8Sk63EGjJFV1D1I5Oqrs1BDhAKvKw9Z5h&#10;gZ2y2/WUyZ4+cxrKAsU6eVBeo+TGEsHGCQXKBxTwgg8hPWASRo8gDnZdZUWSnm5JteNcyxk3ZDIE&#10;5Fi/fv1zzz3361//+s033ySUywsv/ObFl14CLiLeP/fr537xd39HS2ndhg0biJgiax6YEli0PDai&#10;cKBq9aFsaq9zJxWRNH602Ygsog2EhTgGZ51TXe1sR7Ju1m2mIQZaoTwytqClLjTIsBEjR4waNnR4&#10;eZljRFggtdKZLa1nzlzYtWvfV9t3bty05bXXXmOorFu3bu/evXQZnrgg7xwhFLizcsxEJoNmXwZP&#10;Epiigq1RCToCr3B8hZCTARA/JBNJZyERGMBoUabVGjcQBIM8a1VVlgdMClQK5x0nJ3qMA91ouYHh&#10;dFCyZcF2xNUYABm9vgt8cLndW9gqddpm0W1y0UYVDHVFNNE4yaRzTrrMnAOmEKOiIXVDxCE5Biio&#10;rbGhkf5vulzf3tLacLl+3569Gz54//U331j79ptvvvfO22+/zb33zjvvMK445n7krly9evX6DesZ&#10;P1RNddCHkIpQhlGDwZ/3CHgE+hSBwsmGvab7tF5fuHueD3oU3MsgL+6I150P+l61BgRxR3Ia5Run&#10;Vb4lNwcC4ZWAHlPY77P2cCkwYAhSbgfZzQFJP7VSmwpJtuExpwgIwo4E1vPus5+k8dV4BDwCHgGP&#10;gEfAIzCYEZBRQmHqhzaJq0BxGRg65LTJqKELLQPk7EhKYeacKFgVAFwKYlE7/KT9OnJAhH5f9hCc&#10;kecomAaYCbJRI0SFWZbYzCrYIO/02rLNFYMCOSGfVFxO4ldpz4lh8MEHH6B+hRRBFYui//nnn3/9&#10;9dfR96Pz5/z777+/Yf36d999d9u2L6E4aBTGLOcvnFeMaBdrgalzZ0gJbXmh8EAXnFM9y7pCbpTE&#10;KMCOkD755BM+IV1IH3/8MfwBSuE333gTJftra9ZQKcFR2CTv3GFlszA6ctVFi4QYDacWYW7QGXoy&#10;CyCbLGYcdxUE22CWH1h4pPD+BFuiMC02SLQu0K6dHNOQJbRGzoo5lXFx8C43NlxsqKfVdBbtIjY7&#10;YsMkITUHkCLwSS+//PIr/OdYklcAdu3atZhTwIhIflnAQPNYl3UxSrU8CagRh3NUTq1YZPChPCJ4&#10;1BzRLHScaCr5W1NOk+Hb+xxdCSozV5pz/UEo4nbMHrZ8/tnaN9aucUNmDRr8X/3qV3/9V3/9d7/4&#10;u1/9/a9e/M2L2wgUT6ARJwnxyJ0VvusI1xfwNDlgEQwBxGnJEsgRDBwEX4OB3cIwssbK0y6XQwm2&#10;tbm7wJlVtDg/cpYooanJWV1ou5X8UwkBvprxkPJLFZXK5ryfFaIKVcOKUHgGUQVcdPpTp08LN4aN&#10;bkyNMQqnT51QrfA6ObErKsogSGBQyOyEVzEZ1/uYYg2pqUuWxM+dPbt161Zurtdef+3l1a9CRTJg&#10;oEPc+HnFjSCGEwfcj46bPHGC6tC7MHgwfoIgYfR3MXL8Tx4Bj0AfIXBdZhp91JZBV+zgZ0eCV6K2&#10;w4jy94YFg24UdiGwerZgRuUJsBupk2/AtmhJYEsIG8ZMcN3WrNJkwIwk2PfkzUb6ovsNeXGrwYav&#10;gBEJ/BEE/3PJRWV3e8P886QvOsGX6RHwCHgEPAIegRsEAZkLSJUcTv3QPLPkkJ6XmSRqU5Sn5t4n&#10;FwHChX9wjpXQ2EoLLydOCtWe22rWySiIINFkyXYZynMUJcOpwKyIkyCZAyun8A2CjggBSmAui35W&#10;LoBUO6UZnYAkuP9SUUjCVzw+QR443TOa5mYiOqBWLuNTcR3Ixt4hgjHg2MdFns9CS8RdA8rLZQ2g&#10;ViCPWbRQo3EY8gxG4cS1lkMtkQRyHyTvWzKPwM4DrokL4Yso2UW0CALdO+1wPC52RFwRZ2Qio44W&#10;/aBlKRDL/5UzdGhrRXtNCQRKoUKn4C4rx5QEdgcTAF0rrbpVoRD3MbTrNgktiSEBnAqyydxH1AtX&#10;IQxtoQlukxV4OGqsvKqq0lldjCACzVjXlkTCgrs4RX8qZQOj+CjtXIFoADjHs9EbtlDEQ/OIR1Fp&#10;Zj5Cnwgl5AQfqnYUV+CxTaNR+cXM6Uw46IXILfoVp2fbtm5d+8Ybv37+eSyNfvnLv/vlL3+J7v6t&#10;t9+CIiKchhyXUYVbTAU+oDhJ36lYVlV8ihEEtLDxClUzABAMPMnAWJXLsnQ2jVhOtmDc0o+SDfCJ&#10;W0MrHGXYxt3kyg86XW7EclZTQts6VOyR4rKro11MkYhUDrkRWBc55RVcSyZNQ+SMjnKQX5ylQVdb&#10;N4QzuAWTBQzp8iWovcaKyopgLVmCZ3nd0bjqQn5QYBdec2MT9iinz5w5j6+1ixfOnj+nu4AkHktO&#10;54DCRTNKpyurKpGK8Co5f3Tf5oei2uLPewQ8Ar2LQN40wx6evVuLL60oApHsSGGv6MxAw5E3h0xu&#10;md8EfiQr8J0SvJqLp4Emv5cn9+LH62a2NJEpjaXjqfaOlvZsW4xvTDvcfNrmBzm4vDLTj5uBjYAe&#10;lfbA1KY2t85MlzU3tpXEM8mydEvrxVTa7fJrbg7i+HUaaHNGE1xp8K2heqLpqx3kwWBLYs5zrfb3&#10;caz1bWGS5wRVrUplwR0WxmpUUapdmQuF7Ga3yDmvVd3Nq6xSa7423xUmHhosvznPAZmBQgsYlh8c&#10;sFB2K/+6Olaz8RvAgLKb8PlsHgGPgEfAI+AR8Ah0iQBzBimLw9MtvqYSsfZYtp0JBdsqnO453dbQ&#10;1HDuApMZm5PYNCl/2XJtmCMPy1upgxUzgFkNanGxEeE5ocRGHjsQQyDBNB3S/JBPU/JK+S7aQ+eZ&#10;r1IRzrvQ/8pvD1WLjEnGElWVVc77U3N9trwU11dteJHKfDMv5ULppsU3EKqdkpl6URRB2hXn3MWo&#10;GHfLxLHjRw8dXlNeMaJ2yLQJk6ZNnDx+5Oi6kWPGT5k2fuLU6pphpSXllaXVFbHyjuaMDGWKGkPI&#10;sEOkkbTnUDJ4uyIUPKGt8XyF5MBF7ZysSCRHDxsxccy4UUOGDaupGz9qzKyp0+bNnLV8+XJ0zajO&#10;ucSMJKS/tm4VOOrcBOHXW9LDaoY31rdiLFFZM7StI55NlpfFSmrLKlqIbV1fXwWBNaS2Ha174GZJ&#10;24HzxkJrIpbmryTW1JpKxmM0MtvYWp52djw2FYevgpyAguIAyatKy6BQaEgNMd1R8Le0drSnhowe&#10;GStPnq+/1J5OjRg+vDQWz7a0VVd849ErfwzGW1l4lyXKqiqGJ0trsxnYoKbmlvOxEmePgWVMc1us&#10;uTFRVzualQeKeoLeM5YoxFYWub7oKBW7k8o0lJVjioROv6K1+Zsg4RZkJXebZDsgfxyVwvKHqOT0&#10;KY7aaiv3Hty/+rU1f/uL//vue+8dP3mC8OMMx464M0UaM3pMbV0tw7iivILBA2/hlgNtKVrd0Z4u&#10;IWZ6NkYQm8rSsqpkuVYxWg3pLtBSpSxZ196WuXDx7KXLJ9PZxrLyRFlFTWm8CmqC+DcIw0CHHOJC&#10;LPvxR6d9bMGjwNEidJxZz4CD2B1GuBrlopKkqs+fa6qqhCNEceHCpeJbrrpiOL9qk5YRQro16hsu&#10;lJWXNDVfwjwpk21raLhYWUWAk2ZYCipiJJOHAakh52rpKGtvgwArL+lctgwfWpvONGHn5UxYcLzl&#10;HItlEy6qSiWBT84015fWVQ8fN7q6rrauumbCqLFTRo8fXVU3avzYCdOmjJkwvqK2OllVMWTk8CGj&#10;RpTVVIGtbvzaujpc2HERgYQszMy1PcD81R4Bj0BxBOAype7hcUMOePHgdcmjID9FaX48sr2OwIBj&#10;O3q9hb7AQY2ApvVMEToNSYPWBLtUfPIIDHAEzObJTPK1l4qpOHPOYcOHjRzpAg8yk45qSHgdFTai&#10;CvMcYkEolsIdW9y5MVB764ynKUp4G88hJsZokjATI9nCZySJCtRiL4p9iTovypMLw4YdWsCEL1Gl&#10;JK125PRASYsfrVUKEwKzDNbKXytbQTTAB4wXzyPgEfAIeAQ8Ah6BAYiATUicOtRpRF0gs37YNSi2&#10;xqZ2mnfxiREGimMBZQpolkuasDFN4kA8CqmL+Y9K06fVIkVMqMnuMNcpzuA2iLXgon66S7SxRlWY&#10;tPIDRrGzZs1asWLFz3/+8z8I0j//5/+cT74+++yzv/3bv/1P/sk/+b3f+72f/vSn3+9MnOHXJ598&#10;Yt68uViSBLvbc8roqFFBpc4X0NmzfLL3hWAMTz311He/+90f/OAHP/nJTyjtn/7Tf/ov/+W//A//&#10;4T/80R/90X/7b//t3/27f4cYf/iHf/iv//W//rf/9t/yE1+XLVs2Z84c2BG1Wo6SipIxEgPFuwMt&#10;9F/wJeEU94GfJfAEAecMKXB3Jv7JZtQgpsItugNBR3K/uqAbTifOJTTnwQcfBB+a873vfe/3f//3&#10;n3766R/+8Ic/+9nPQI+m/e7v/i4AAtoPfviD3/8n/+Tf/Jt/8y/+xb/4zne+s3DBAtrS9X2kTlUk&#10;c1nkFJI3VoKtAmyQqLuxdqEdlKORZtbZheuIXFHm6sPRRTk11PETJ77c9uWeXbuPHjmKf7CG+gZA&#10;pO1jx4ydv2D+0qVLl9+/fNXKVd//wfd/9vOffe/733vggQfcCiSIJeiKDcamau+iyVplIHLgri0c&#10;YcV5H+FHuk73GgdR5WjZotvBDJgCK5MsNhwkauHBIAMsOfIip7DVAOBat5c32EInzgUc3H0EeZnN&#10;ENaePIwcGYcxThjVbrSkUmpsKpOClnUHzjqI3Wwu3omWb+DBeZctYIYYexQCVj/+8Y+JeM+oYJww&#10;fjgIbo2f/vznv/07v/O7biD97Gf//t//e26Q//Qf/+N/+k//8V/9q38FyBOnTY2X5exUuh5I/leP&#10;gEfg6hBwL9GQ+YF2nvIgu7rS/FW9goBnR3oFRl+IR8Aj4BHIR8AWk2ICeOE557A2eXU+nZ29eVtb&#10;jhJg1i4zCCMJwgszrT9Vptaxxk9oUx6zbbmH1tpMLne1qzHKxkK+DsLsgpwwGJ1jTdLiOaqcotRL&#10;Fyc1fZecYnckbbhdWqgrIaG1Ub4IJHbe0j38VXE1BSlFBYaFbv+jTx4Bj4BHwCPgEfAIeAR6hACT&#10;r8BzTfBfzAVAdvOieL4pQI/K7GZmbSVRZk2NmNso/rZOmlJb85xcCITgJ2Z0mJiYD67CGrlWc9Tw&#10;xC9sK6w9K9+wI84jaeCPK9DtagOK/CnJ65ScAuU27JeVoe1Fu/3II49gnHHvvfdyvGTJEg74CiFx&#10;Z5DuuusujlHj3n///XfeefuSJYsXLZo/bFgtjWbnD8h3IX8YE2Ah5/Tp0ykTguTRRx99OEj33Xff&#10;3Xfffccdd3AeCoQEZzN//vzFixfrmE+OCWKPRlszSU07u+4guoK5uNilToIpzlQWBDBSAQTZ+oip&#10;okzrJk1r9dVCfbQR3yQbq29wIUOYFQtD5AGuJ554AoYJcICIRLto3cqVKzkJsI8//jifkCiPrnqU&#10;v5UrVt51192TJk9yNi4hA/TCtjCSicXB7iMqog1dN1mLCxUSJkgYC05Bb0bqwSYnF+Ov042Y1Ru6&#10;PMcZQDDx69mLZ3Gc9cH6Dbu+3on5yugRIxfOm//g8ge+/53v/s7Pfv7P/uCfQW49++NnaeZjjz12&#10;37K7GS0TJ00M8HMEiStf7IjbSJXz4lXY2OoqorI784jwUA/CrruYI7TMmbNnwMFRnl0HJtSm7jAO&#10;4ggDv3Cl4gUDeuxbUtj2NTLTuewZ50Eicw1npxK0Bt9m1I7bKyyuApbFUVbWLyzPXDMz7PdyIypZ&#10;kgzuMhaNbtkoiktPA5Ic2TF+GPYMGIYNN11wN6zQ58pVKx999BH+rVqx6uGHViy9887Ft946c8as&#10;6dOmczsMHzmSos6fOtX1LeB/9Qh4BK4FAfeUDm2z0HuTO/dayvTXXiMCnh25RgD95X2LAKbQvNqZ&#10;2QfeRDtTMJ3xySMwwBGw9YOp8t0qKJiCuy1O6dxuPrLlURSiK8LrW83CbZciqn/FPMzb16ZLlJNj&#10;JS3DiqYomwwZZ4RJGhEY4UJsIc2MnMVAj5I6ToyL0R5utRAkFcWmOSVaatMFc8lVuO4KDwZbhWpJ&#10;L6fbV1zoDvDh5MXzCHgEPAIeAY+AR+C6IJDbpJ4jSKRVLUEr3tfChOd+0qUiAi530J9iOyKLDc2d&#10;NK2yyRUHZGMGRQld7A5R+XYhV2nGpRmsdrF8mx2RTYlT3RpVQ+0W+x1+goWbLHeZ41GUfqI05q7i&#10;XZjLcZKfIA9I2sIiGVpasRVmV3xu82zQZBdoowucqQv3WXjrYrXItBZbEwxrjHXQzh6ZbgguzmBX&#10;wbZ6pOIM+QnAoC01yKAdRWECI6pq5+5IfFkAiA6oF9dPeMECBNUr6siMuYWwlUlk7lS6Y/+Bwx99&#10;+NGbb7y17r11UAX4htX0mAspQWyNOlHnbX0hBTrnk4my1vbW+oZ6jG2YQLvy2YR0BXZEe6dkTiFb&#10;8MjxLMsQiW1jA8HY8eU2MQUngxTE5gkIPOUPUynhy3XMjcRIJqT80cNHsqn0jKnTVjz0ELwIf089&#10;8cSD9y+fN2/WuHGjxo0dBaoV5c7ggyFN/HDkzTm9ct3g8GRl1YVWke6ornGhcTq9pTl/WmFrHqLd&#10;YLqhrdws0KI6nV/NUkq3BjmD8OyZwJaFAdzKfYejADfO09/0tSgoFcuQuHjhIj0bhNXJ7VHjxsHq&#10;XSLRRlyZ6eaVeytGV04kF9bFjQSafeH8BZZrSNs5Cl0Wbofq6hoOtIeMQmRqrzvORb9MJOGIgl77&#10;prtrKqu5sC1FzJFWmBvHGXXGMYqCwp/3CHgErhEBHruUYE8GvXzzdDvXWIW/vKcI9PmsrqcC+fwe&#10;AY+AR+AGQ0AmGrzznNI/mHeyQYnNPppV49a4O+21VyaTXebQLjpfYORh17pVSmirUnhFHVW+OBjF&#10;sVQST6MD8R/GYdhSU6WpfLPqcAEiu52i5JEMKkY2IkqSQXVJQsnWuRjL/z8/aTmhSQY/g57tsuwO&#10;2j6PR8Aj4BHwCHgEPAIeASGAmYiiT7vox6gqv9FW9hNCTHtQ6BMSgFkQqvyvvvrq0KFD2Bk42RIJ&#10;bWrhGJVrjmZoaTl69Ojhw4ehCrqIzm0a3vBkUrNTo0a+tR8lUKDLDWowFXSmA6ITjGJR7Gumc0x6&#10;jwcJgZ1mttPdq65VsbZ5hVDqW7Zs2bxp09atW/fv39/UlON7aBn8RRcoUxFqZac9r6hAMU2Td+zY&#10;gQLdWq2JrvbiyN+XSjty5Mi6devWrFnz1ltvffLJJ8eOHVOsFAmmbUZR9Tprg2DffrBxP7fniSOu&#10;wnAEtgZhqAsGC+3/qVOnjBHhpGKKULK0+efPnd+8efMrr77y/PPPE4H84IGDIkWQk/6lo+FLJAbX&#10;6kI+yQCqZm5+/OSxjZs2vfTSS6+++soXW79wMULwtRtYG3TRhID3InZMjufjW1RmcwUWzuDMQRIx&#10;HOYzJmSy4EK7B/93phghEih8VXipAkdBG0+eOMEO6hFDh82ZOevOO5bccdttUydNrkyWY9iC7Y1d&#10;64y26LXDRw4dPOTGnvshEDi4GQNzlUhWQ3dHJwPkhjYqyfKyXP8iKkszulHLni60kywuTH7RDxrJ&#10;2K3wKQqDYd/U2AgAuO/ivqBqFiCc1IUaoidPnSSkPIsbuL+Aiktwa2Pxw0ANop6U7tmzh2EssdXv&#10;LCBdfwX8ByfPXTx34OABlpVurAZ3JQjwyVOCEhjJNJYRsn37dsoRQaLSsh2ZFrfxrKU93R4gyn/O&#10;BIgaN6zf8OYbb27auKn+4iXOV9bVdTF+/E8eAY9A7yIQEO4u9W6xvrQeIdAtrVyPSvSZPQK9iICP&#10;O9KLYPqi+g0Be7F18h/YTbs5dLC4dhvTmBwf2H9g48aNX3759e49+1kKfv7556yOOEPigK+c/PLL&#10;LzWvZXW0bds2zigxsWZVzOqRuSwZvvjii02bNrG041rWlnzlcs6oKL5+FpEo5+DBg/v27dsdJA74&#10;ykmK3bt3L1+pgsQBXznJMnLDhg0fffQRJVMsUu3cuZML+bVH6dMgISHiSWAaRQOp/cCBA6qR6iiZ&#10;DWX6pCLWh0BB4oCvnIxKlENp5AQHlrusSUSQ9NsA8BV5BDwCHgGPgEfAI3DDIEBQAVS/zjmqUyWy&#10;xSXnE7XfGojadMyYMcQMhwlgGgmXAOsA84EAzDBRiaIM5bwLaRDs+yZ+Axnw0oNKNKyPzhPYbIXt&#10;vPiSSNsRRy04ywCpv3MBSjq34SOAvELhpQo5KZwpHNM8pm1o882ERQcoeSU2xzSEbG+88cbf/fKX&#10;q9esYdKK8GjGncabwApd2kBwueKuw8ogEkVBC8FJyByEhshcQA20jT4AyLR59erVr776KuwIk2os&#10;NhBSLmRlk1Fo92AoBRYLOauRnEIr+E4GedZCJISBHWFayxRXwkgAM5TJ9dTZM9TOooAmM1/FF9md&#10;d92p2rlc83PRYNYQWdtQBZ/0PvgwkX7//fcBcP269V/vcNYn+DtThJgukot+ATPiAl/kPKRFZf4W&#10;QxZkymnxnO2I+/qtbUrxb2xHQojlhMkFaAmU8kHAjyyWFmwZw81uRzrDPcZWKIrDNgTPX1LfB11c&#10;zuGRw8dZIDC2ZayjHnDNvJI6UeMh2GfmiKU8vtCNW4wwILeCrVddjDeNHy0otFWLA+0no2yuDRi4&#10;tlOnT1+6fImfZOvDHWERzpGEJmAaQiRKSqOQgHnK1tVUT50ylfycRFQWOKwBaakKYcuYdoRVllcA&#10;YCqbYrF26hT2Jc5OKDAnikOQcsyNMHEinsecbCw2tcTDOkojk08cwuH9rrqyuqy0jN5zfReLv/Pu&#10;O6vXrP7187/mb+3atVs++6ytsTHV4uIY+eQR8Aj0FwJ6jvZXbb6eYggk/viP/7goMj3tmZ7m763u&#10;aGm4jAbv+ImTzJ6GDhs+ddr0sePGU3hZhCfY6yVnb7X3hi0HZ6vMXJnfoMTMZNjOg4aUl3oqUTZ5&#10;0qRpU6cMGzqkNK59Ikr+yXHDjoUbo2GmjmeuzCqFuSlT4URZeeCwmh1naaaqTG137tq5Y/uOwwf3&#10;iwMQGSBmIkxOQBWEf/r444+N74Bg4JhVJUwA6yuVIyKBT13FMXRCYeJCkShGVFAIifM6UKJwJcpR&#10;gSatSIsPP/wwioApep4bXIyLSBcjQqBMlJ9GKekYqsNkMKlYCsJ8SJi8xIqCFiGbYGRVSS845was&#10;CRKsCioWLVrE4gHdBjbmbuHhnyc3xl3nW+ER8Ah4BDwCHoFrQyBvqSgt8LlLF5juNFyud8HMWIS4&#10;9UrJ5ImTZs6dg95TSlIZHORWKb2n4ZCuFgUosxe4BzTmmtUokgG1s+vcdNPkZPXEGoqJEBM2YpXz&#10;E7QBiQAbEyZMQPeKapj5J1p7yuErgTogXdDqSn6qY+M5EzOU9WSAkpk5cyafOV7BNTzW0NL89a6d&#10;x44ebWtuKU+Uzpszd+zEW3BepMuDINUdaIHhZtDzysGXWAHE4ydtYxcNgzBU5KxGNm9207a9+ysr&#10;q8aPv2XatKm1tXWaLjq/YSXZqVOnzpgxA+Ih3L1G5FAL1AICyx+RKpKZtXoQwcggd1VQI0DE7iJA&#10;oARMPZgWTpo0CQlhMphLkw0tMw1nrigralXKtZ1QuzVrQ2Pj9q+2nz59ilpw7nXbbYtx4MRgQAaq&#10;YNovt1rIhtiUqQAqVhoLgW3b3dx8967drBQwuCEaytIlSwmCcubUCQoBQMabrM9lARMWRiLRxcyB&#10;392wfv/efefOnq2pIvLKtKmTp9TV1BJPo+RbnqnDyDmXWpmSxP5DRw4eOtjW3ITmZOIt4+bOnZ9I&#10;lmMq1ZbBtubowX17muovlpfGR48dDxpi5iS/GAJMR9yyJs6QaHET7j17U61tw2rrps+aDkMGnuH8&#10;utC54YI+6cgS6IMzp86cZrtT+4XLzo9uJjOktnb4kKG0wtlTOGP2XPj0ixcbWH+wTNj25TawKoml&#10;SrKxmoqqhQsW3TJhUiwZb2hpZYly8uABhhZ3BMEz6NCAtHBU3479R/fs3NHeVJ9ua66tqZ48ZVpl&#10;dU1ZRWVJCeY7ibZ09sjxE4z5C2fPVJcnRw6rW7x4yRA30krSWbez7fyFyzsJGn/sWGnWxUufMmWK&#10;wqdrPPDZHCvfvm1rS/2FbKo1k2qHcsrGEiPH3AJ09jxBMJYt2sF2+NSZTHtrdUVySF01N9e0GTPL&#10;KqpSHfGLp05wy3DvcF+I4TDjfsYSkmCideL0qe1f7/jyqy/37N3TeLkl1pGuqSy7ZdzoqVOnjRg9&#10;lpVmpqPk1LHD5GePqeyZdFc6xi7u4s8HPsBkCZc5feb04SOHP924kY1puOqCehkzatT8+fMmT50K&#10;sQOXcm1PU3+1R8AjEI1AoPl0FC+fsdix48f27NvbUN+Q4B7ujGbEg3TatGkYR3oldv+MJM+O9A/O&#10;vpYrIRDBjlQOGzlzxoxZM2cMratyqxEVw0RMcdh88ggMSAQ0XQ521bkwjMzjWaOyUmptd9b3zEqZ&#10;fbJIY2MRnmf5vHT+HIsoEruEWOeQn8T2N87wlZNY5eMlQHk4w3qJ5THLLebQTKAVA5AVFD9xnuUW&#10;15KUjaTjwsQy0k5ylUy1lChcyc5woFUu2SgTCalOIvETJ7ufJJJKsEJoIwtyxFCS5DrWWp3aSfJS&#10;zSKKT2xE5LQhL/ErOwfVatCTTTqSl1VWeHZkQN4xXiiPgEfAI+AR8AgMCAQi2JEqEgrgAAD/9ElE&#10;QVSL7DkhQgVhMYLNWmy3KGH/1qx5c/uaHZHxh7ala6anuBTMkZgZiuGAmRANIF25TJChQJg1afd6&#10;FDvCT1AOaHtNka0ZF5tXjB2BVgmzI3RSQ3PT17t3OVuHltaK0rL5s+dOmDqZKvgJ9OQsSxNawNFE&#10;zq3egpkYTVBDaBeTNFgK9MVwObKcGDNm3OLFtxF5e968mTjiOnDg8O49u51PoY50UXaE+Z725lM4&#10;BaJWplJOUiylaW8+0MkpK0m+qsAHFgRaAiERG/UTQc7RdwMgm3KgZGgCkFIjvFFRdoTmsBZtbHCe&#10;i5gG0yICn9x2222wI7IG0JQeGcQAycur0UKUSduZqa55/Y1dO3fRU+ShBHT6c+fNpdLG+kvMiklc&#10;RWl0NPkpSgyZ3HOpvaDHlqmDRw+3NLfUVNfMmjnr9sWL+SyrqkJHHwotkXdzpVl5w44cOHQEB02t&#10;zY3Jkg7YkQXzFxVlR8aMy7EjRgGKHYlnE+lYRyZRwgrBsSO796Rb2obW1s2cMxNU6Zci7EgQpQR2&#10;hIgZDM6z58+xrasqlmhscCsO1kf41cWEo5wuKytHm++YiZ27cRdGaBa2c50+dbq8ojybaaUYDCAW&#10;LVg0YeKkktJ4fWtbF+zI/uNnDu3fm2ppaG9uqCgvu2XCxGR5ZSyRZFkAO9Ka6Thy7ARj/sI5x44M&#10;H1p3221Li7IjrQ0XaRT3C6FlRLmpT0uqKrZ9vrXh4jnKZwXT3NLanu2oGzq8FT4mCDbJ3QrrxmYv&#10;7W8rKUetkamtLK+rrhwxYuS0GbMqq2tTHSUTRg0nJyMHeLmQO10+skYOH0FfU1Fza8u2r7766JOP&#10;v9r+FfRVoqQsUdJBOePGjJo6dcrIseOhTyBmEEP3AkIyCPWgcFwRkVGamxlAWL9R8qFDBzHdx4B/&#10;34H93K/4N4AamTZ16q0LFw0bQWD2cGiSAfFw9kJ4BG4kBDoyWXfDwuAS8ioWO3ri2L79+9DFxNOO&#10;0+U8rzDPjvRzjyf+9E//1L3gO5N7z4W2SHRfmr6ms75lsBn6cvH8abYSHDl2LJXODBk2HO59woTx&#10;mD677TTFUvdb5HP2KwJ4zCyJ4fLThQpLljJV2nfwwEVWIc3t48aNmzJ50tChdQntc3BT79x//Sqh&#10;r2xwIsDkD8G1rU+khQ6KtqZwSRxYYWd0eWGKKoeHqHgREmsYlPjsSGJazBQ2jq/bbLojkyJaIuZQ&#10;/CVizhFBbpnR+fjVtBh5zH2BHs4mvybl8gBgyfbHiZjRWlE712QUbwKHy9FV4fIVkl0Tel0o8Thv&#10;mSlBLws5cyiKTzrT0hFjzyOm8Vj3UVIqnYbFaWMfpPpCEJH0tDYHyirQqggHY5dgOhNVr/nd1sRC&#10;u+3ccj2eaG5oHDls+KzpM/grL006X8nRhiOGsHpTbbRRVNhk28NoPwlAXau1sQ2/vn5pDs771Uvt&#10;EfAIeAQ8Ah6BAYSApiLHDx/ZuX0HUwgmAS4cNJRDRfm0WTPZ7C9HSZpiaXe89mv3ShsoSuE63M7x&#10;IKYaMxx0pmxCp3wq5Rgtv9yxoqlH8bp+/XrIBngR5HH78bNZ9oyjG8UMAtsRjjnJlh3mpRxQ4Lx5&#10;89iaykSFaRWfTLHITIHs6eEYRTDsCEYDOcsPZzUTu3Th4skjxw7s2dvU0DhpyuQhI4cvXLhQW9Sl&#10;L2Z/PVMvCoTz4AwFcgAZQJnSEWN2jKiyGEYSWqHQCGPGjLr9jsXz5s+pqq6iomPHjxA8paXVbc1B&#10;fugKDCxyJgjBhEoGNBzQEKpzIR+ammRygXaYkmV8TEVopXEMi/spmgZ3AvGAVMg5d+7cW2+9dcmS&#10;JZSDNpmrIDYoBJ0U23WhjtSPVqmqI0wFPXwA24o9O89fOJvJpqZOmzx9Rk48GfoIUu3sgXGRJbc+&#10;P/jgg3feeQd5mhouX7pwLptunzJpwt13Lrlr6R3TwbPGmZgAIB3ERh+ZxSAVXQyGQKegFHgGw9st&#10;J0G14eKlskTp+LFj586ZQ3+NHD2KACCsN6KmmkQ8Yb1df/78iYP7j+3f23jp4ojhI6trh92x9E5G&#10;OOxWR1vTqSP7D+zZye6npAsFWEEXa/8yHaopugO/lBWWm77Xnz17bP/+08eOotOrG1YLqkS/gHkC&#10;N+Q3J1T4SeP2cUM3naksI8x6Sbq5tawjvm3H9jgR6pOlF+ov7T14YPuunVu/+vLzrZ9vWLfus42f&#10;btm08Ystm08ehwzoKCuNp1pb2lrT5RXVdcOGJ6urxk28hX68eObU0b3OJa+6lVHN0JXtCLUf379r&#10;z9fOmopraoeN2rXvwI6vdx4/dvTEiTPDh40YUl11HDfDO75Kt7SAQ23d8LvuvhsbJtfGBA6+Uk2X&#10;Lxw9sGf39q1YpVAgvSD/vYwiuglaK91wqaS96dSJY2fPnS/FJqW6prWlefu2z+l3EuwXtySdjl07&#10;/cgl2ZYmtoO1NLcOGz5m5uz5Y8eMq6msHFrpCE7WrdwOcCRaU9C5XHXqtNskR+vWr1v36Ucfnzh8&#10;NNPSVp0sT5Zk2lqay8orJ02bNW3WPIgWFoq1lWWZqrL2WPbUxfMnL5xryabxqXLy/LlPtmxO1Tcd&#10;3H8AEmv7ti/x5rzp041fbd12cP/+NNv32tqrKioZPw8+9NDc+fO4+9LZdG89x3rlYegL8QjcYAiU&#10;ZONtbbziE60pogfxaI1/sXVbfX1jPJ3iOQDpzsOTxwuvJ73p/P3YDwMg8Sd/8iemrNGrTqmndV/F&#10;JT2tomh+OPn9Bw6cCDxrwY5gVDh67DjeJlGetXqlUl9IHyFgakTm0Mz8mBmkS8rYCjFj+vThQ2ud&#10;FajTqKryHg/RPpLZFzvAEeC9kufhV7YIUq/nJRYhLk4de2o6uQS9irRFqzCJGChMzH2pV+YOTJ0V&#10;ToMVF++23PANxrE9bKO0/HnY2vM5Kr84DJVs14af6nnHevgbFZFXfmFmlV+0kKLDgBgrjj8JaBS7&#10;igMUCFaOWBypFaLaFfV+6SZuJhurZVaYLKHZ84WXA7c+CVpEN9HphUm+iUlyzE3imG6l3qLjgaGl&#10;zCQqYiyZd2Mt+4UDl0t1cr3emwP8nvXieQQ8Ah4Bj4BHYEAhwLwOEoKpnTY6SDUMqTB79mxUGNoT&#10;Y+yI7a+/9iYwebD9PWYFQo0QAFQnS1zUwcxMsN8VH4CKH9mY50iTy2yEBCmCwhpdv7bzy7upTDpo&#10;BYkMmqUwvaEoJq40mWIph6tQi5NTW0bIw3kUvnAMTHJgXMiA4YVsaGxuw9wb5TjiaXM9MyLmWghM&#10;seh5mRuzQR4tMJ/kYdaErQZqoEceeQS9Nop1qYGkVka/jL57wYIF0BhkA3zZZIg00g4bZnRUx4Hm&#10;8GSgmYgHODJElnm0jLM54FeIFryKYadColgoDfJD3qBDJzNNhiDBnZQWAoVqKepFeLgKLqE6yBsk&#10;pBzO02QKB1JqkQDyhyaDZtoOCNKAi4KiLqxGaB1I0ms0HL9eYqo0n5SZOAlWjDWyFO7o6OlrxWYH&#10;DToCJdqdd96JzIonb4OncBzSI+ShcPkuU3spARm0aQkMqYtBIpMFoIAIFDsiQIQ/P+mr7LlZ7HAG&#10;4WEmyMyBFhqSR+p+TX3tQp2nFj5lpK4tUNxrnKTJiqDDIKEQRghu0BgMVKedYcBFe5nSgy2DX4E6&#10;yMZopzkmIeVQAs3UvjEKl809wGIXhZxUgVERXSMOEhzkykyLFKQiA50VRPhwgdYZUbJNhzikIsae&#10;iA0Z0/OrloGKgsOjA+YSPCkcwyBRRxqrVM3dB+3HAWc0DsXzIZss5uUKj3IUmpFOp3d4CEhCctJf&#10;3IAMZnUQ91rN8KEO5GD0EIK9yfkaaHKG9fvpJRdgktJoLINQUCA2SDKAGT880xQlhfO2br32R5kv&#10;wSPgEchHwIUx60iUYiuCB7+SS5fricXKAyQZRNvSU4UnBr4WuSX18PEY9jUCg54daWtqIHDw8ZOn&#10;MBCFHZk8ddqYsWMZZ2wS7mvsfPm9jkAhO9JRWsGcYfq0acOG1rjqmIo5g1yO/NOh1+G/MQtkUssM&#10;kraxFNFWNTbvhCOcW6hzDph0shLgkwmoZvmaiXJh0ajjmHiHL7djN/cMkqLhmftmi5YptX4xYiX/&#10;nGiDMLWgNUnR3rL9XO4OCREw4WNdGH6/5rEjtoCxKuxys34IF8KvUfLwphc3wtLJakSuTDpHhKi1&#10;Ro1EAdLT2UAYrvCx3GoLeZYEindCF7P/S+FP8pJ1n8LU86nYLexAtDgo4QOKUnfrU4kL5aDMXE4j&#10;gDZX3pi3nG+VR8Aj4BHwCHgEbiwE0ITy9udVjkaVljGx4Z2OOhLNbF+zI5ot2BIJnTvKX31FjaLY&#10;HjKYYKKrLSBIhZcnNNRSniIz6mNOmu0IM1sSV1EapgboZ9E4a64l2xH8NcFhoE5FLY62FDt+zaVl&#10;jIv2FgUr0xsEoGR0shRuQddlg0J+VMCgRAaaIJ5GBIkcn1oIdDKjoUb5TvCP++67j9ZpZkgbUUnL&#10;/xVnaA6Ao0SWWpzyxVFpkoxsNFzh0FFYa9JFFfIEy6d5f1UQFFgfGo4SHJMINMvITFFoomELmL1z&#10;IRmAi3aJGsmbiIp4AHCoFLTM0mGh9Tbv8JRGQ6TyViI/xUppLm5AvA60Cp11zz33IAmS677hcrTV&#10;JEoQ8rKuJj8HIsP45CvthYmhB2+//fZ7770XfsWIHNVb9EbkPNnkgow5MA2R+zXZ0FA7ojIA6GVR&#10;aDSNpKAvKlNcIAp0wOQMnSvKTc7caAs0BoLpZrGhZSKBACVQkVg07RmSR1/KlP0EbAQdx1ARCUFn&#10;3X333ZRMY1HuUwLnEYkmM9LgDJiEIwOSCBAGrXlUo3CqoFgNP7EXlMxJslE4l9OV8DFyqgYOoh/U&#10;TYxGsAJ53TUUImoB+RmTDCSy0VNcyFUIRkWIof6iIm3LY5BT7IoVKx566CHGmBwLUzgDG2m5Vtgi&#10;DI2SYlRbrKhXsIgLRGBAYMxAZoiy1SjiPmXIqRACtgwbNnQ446emFvRBij/c+FQmHd8j9kVMp+KR&#10;0FloYJcvX86ncVpmmHVjPct9azwCAwiBbCaG0yOxIxdhRz7//HL95bKYewPKWSVvFh59vN0KGfoB&#10;1IwbSJScZ3wpp/Q8LZwBdKe9UW/f7lx7LXnOHT/0+to3Pt30WWsqPXnq9IdXPrL49iXMkurKPTty&#10;Lbhen2s1x6JubEhXr17NZpx0+dAHlt+/8uGHJk8YhTF3RzoFO0JMsljcKxavTx8Nulq1amIiu27d&#10;OkgRZqLMtvOCOlqjNJHVM5BkyvqePt9kx60FrbZ9aWOX1oeWwmuMKGAlCSLZjjy+UmbR/FSkeXz4&#10;Ma5nu9WVd2w8jWWgBGNBVLuaz6eWczoOn49iR0rizjmYc4lX4sJXquGseVPE1wwla0tUOebVqpvD&#10;L2oCwdxCntbQAtAXwMUxCwMdFCbyaDnKTypTGydzsUkLLqBf1FnqL2siKyIWM3fccQfrIi14aGlP&#10;G9XNtvtsHgGPgEfAI+AR8AhcHQI2Zcq7nH3lL7zwAjpZBf3WBnMUnY899hhqTZvdaeIna9GrEyDv&#10;Ku3x5yQTDGYOYiCk59WedNTBMiDQXnjtH0eRjaoUGfgVnS9qXKY97ApHjYu0NIHAGyy10KtyHssJ&#10;U4lSODWS/7333qN8NLOUQwYUuOGZMNXhnwp3VeiXZTvy4IMPamqk/fjSLKstTLxRW7OmQ6EsSxcp&#10;fAFQ4eLRZRNAm4rQ8PIVseUQjAwooz/88ENFQEEMlOPowTWxDyOs2anOyE6F3UvIxoRfETtseqxK&#10;mZKhj6ZRTM+oXWHkmZXRLkxVYIaojl8RCc7G5nXhrhE7BXnAdhmaxleMPwABLXPeHE8BSHCBRduR&#10;h08yy9KFT2aGslChOslPw8FHejESbaH59KOMBigK6GiO6ByWMwDC5/33309bYHR0VdhKo4txyChi&#10;XxdY0TWygfjhD39IsTSN4cRGH6DgJ0pghMDfMHhsbFMFd4FRU8jMoGLDELQNg+rhhx+Gc5KyXjk1&#10;btV2jWeuFfFDoo/gpRjPQMqxhRhUG52T7SlTMCrCxoJxRTe9/vrrQEFdqA6Bnd5ETmqnLSBGfrFN&#10;Uilq6JJfbtaoSLZHtAXkuZycdA2b5xjzcAPA+PTTT9MFJh6X0wt0NPUq/iISUjK326pVqyAVaI4y&#10;y9MdNx0DDznpfZqJzMCLkLLfAhb8qpGHAiHAli1bxr2plamRoBAqUE0UhbQcUw5QUI7C4TAsGTYg&#10;+Y//+I/8ymMBZpFCGAPCszmTSibcDdjQ1MDIoStpGjYt6SZnhCQzd3qZNkKNgBJN4B6kZPUUecJt&#10;72II+Z88Ah6Bq0cgG0unOkrLSlpS2dKy+P7DR//yr//6yLEj1cFbgHcTdyIvvp/+9KeySrz6ivyV&#10;3UZg0LMjJw7tXbv2jU2fbWnPdEydPnPlI4/d5nY9xCo8OdLtQTBwMhayI9mKYcsdO/LgpFscO4JW&#10;1TEjLEtKc3PugSO8l2QAIqD9a0z12ML/4osvMjvULrMobTgTZebQWhtrEk8y65PCBka9qGTmTLI1&#10;ErNMJq9MYXvEjmjVoYVZmB2hXUXRjmJHNNkNr/nzKBOtHIwp0bKKM9fIjnTE2gNqxBUWQMEfgRj5&#10;zL3gVYvRUeIhClMU2xFeq4eviuoXbVVjOaFJv5bTfBVlUphYhxRlR7TDqzAxlTHEwl3GYollDGtX&#10;XEawZhPr5veADMAnhhfJI+AR8Ah4BG5mBKLYERzjPP/882gYLZodWsV+YEdMTand65oQ0kG5KCAd&#10;Heh8RQBoSoN6FN20PsmGGldRyslv+nfOs0ceba98K8FJoLrVJh7NjpjMUBoMAb+iP0VfLJMRzY05&#10;kGchEnChwRHBoGFDOVIHa5alAwQIu7eifPksYraGnNA5qPi1Y90uUWnkwR+RCAPyyOuUJU6awYps&#10;esKUCbppqAgmYIAgbTgZmL/RIjTRNFk15lUqkwIyk5N2aR6et3PUKAHwQasuPTsqZtgFK1Cts+ko&#10;rQAu+kLOnWg+kiMt2/8ZSGFNtBqiWaJdTkspARW54rST+IkaaYXYEZuXcqFBETVJDmMoJ8B0q3gj&#10;47TIw3kEBjp5cFLr1Hc2gxWqplJnzKh1VC1fbVr1aMOQRoK8Ngl2LW2MPgF8aiRxoFaQgQYqhIkL&#10;H0hAlMCiQgYZfHIegkQAytqJk3xFWoaWVny2Xw3xxCaS2QYVDAf3C10JwmRAPMCEILGVkcFI4Qwn&#10;ScgxhVAFtw+J0uTYjZPUSE+pFWI1yAZtRi30lETlJBkYnzQQskRGNpLW4AUB8siARhY5ImVZR1Aj&#10;B/QaY1WPBXlyE7Bka2pzDKWL6Rok4rkiyWXsZs46P2naYweeuhG4UJGHrF/IY16pw6PFH3sEPAK9&#10;iUCWVyq2I7HWdEciWbL/0JG/gB05eqQqm+G+5g3Fsw525Ld+67c49p61ehP56LIGPTty7MDutW+8&#10;sfmzz1OwIzNmrXr08duX3sG7yW1L8GmwIVDIjmQqsB1ZbuyIbEfcJhAeJD55BK6EgK2yCF343HPP&#10;saxlDcaEj7lm0Us1oVfSPFUpqh5NjguTfA1riaKVJCVru1NAErikq1RXVBW2+UvZbHlml+dVrbWx&#10;kQ0mv1Y71pZwo8LFSjb7VSAYGhxorVJ4Pkqejo6ckUggZ67h1BAvcatitVoCSObocop3QRTBEMWO&#10;yIWuDO2pXWRMF3sx+En6AkNJhJlwKEwsqKwr3VMqWMmQWLCxbmEj21NPPYV6QlX31sbSK90E/neP&#10;gEfAI+AR8Ah4BLqFQNR8DNuRX//61+zjZiJHQdJ4rly58vHHH+9T25GwNlnTD80u5FpKTUJmedfh&#10;jGYX3Zlg5G0Pl+lJUZUosyApsqXsDs8Mw5hqcttF1fxKpVREaczGxcGQ3+wkZBVhSl5rnamnOWOb&#10;6zkGHNp+RTWu9jmpNKpTaapax9LOU1S4IuXnWs0AraWaJ8sGIs8YQmfCWmZy5qm0jAnIG46c17VW&#10;F19t1qrMIiosQ6HANCrMqdiyunDo20okr7/C4qmlao61i/EvGsBqp1KhUXROzk8qRNiGRRKMqkUG&#10;K5KTYaCGyy+cjXOIHJ205oiKM9Bk12IboZRNQ9dGpqz5ySZWhopEuhQdbLYECJNGyAyJYjhTuJy8&#10;CSXksRWNKi0cVIXdkVd73vIkbIsW7qDCASBna+Kf+JXWIYwJr0UxhXMg2YqawmsxqLZ4C5KozvLn&#10;PQK9gECWt08snsixI/sOwo78FexITaxDfi+5o2FHfv7zn7MzwN+MvQB4N4oY9BYWbgJILBtmLbyn&#10;g/kN+q508f3H3cDDZxlgCGj2FlY4Skk8wMT04gxQBDQjZCrM20ULPxaQbLzifVM0kdNWbiI2NHFn&#10;Hlk0RZWjZYNm1ZouawubFSi8NLc2Hbo06XnJyAmtIpSi4DaaQQJogksK8xlGS9gBpVktmk9bsq/d&#10;PB++1q0QEvxzqZMm4JtrrppsCwatPLvAoafDS80pTLZBT5vL+GRgKJR60cSv5FFwda3n6VOSfEEU&#10;Jg0SMqtkRVMkQY3QQJWjtthCvadN8/k9Ah4Bj4BHwCPgEehnBDSbEj9hk7F+eJUbIUF7mSYxrSVx&#10;wATDZhTMdpjewNZoj7/03dKt50nISSY/NgUNYyhVqSm40f/KTFkzSVNA2zzTJjOaYytnYafIiZbV&#10;iN6WPbAKzqFjo0aEqgSgarFQJO1zZwalPe/SbusnSrB4flY1hRgyOmm4hYkKGcdoRk0D5atK2nZr&#10;mriosHZbv/KpKmyeL5nD82rOqCNs9sgl6rXCHTaqOo+GQWxZ2KhkilKEG4nHSbpSxjEYEHC5NkgZ&#10;x6BVQ2GP2BlaLR5CyIOw5sNaB/Fp3cEl4Rm7jg0ojUlNj3XeGqgFSJghUIs0LCWtyDwF6pBsIsyk&#10;uLfmiAkLsxT6FUBoOL9yOccSw9ZKVCQ+iWuVR2E25PmNT9mXWKfkrZ64UMLrXlDSKoChqzVg3ggU&#10;qjbqDCtOUrstKOgyhRKxB0teZ2n5aYCoTE4CFBdSFGNJoew1dIW8xoyuclXTF6xdOr0xCz3yILN8&#10;jkkkBX5XORSifhF71MX48T95BDwC145AODAUMQSUjL7VAy3MiV57jb6ErhEY9Fpm7QLWlgTNA9Ip&#10;5geeHrlBRn7nRnY3K1RguYAJu0Fa55vRDwjwTJC/KTnnZSKrhVPRxGRRay3Nm0VdcK2m/oVJuu/C&#10;ZJtutKVI6xmj+vTmM929eIKiSatQoaSrVHIUbnmrVuW3RUj4KlvgaQJtSRWFa7Rjuzy8/LPMRUXK&#10;MSHf+p8xJvmt7gKH3GSh4H89HT+26tYaTKEXSUVYqeCUYNGvtoTTKq5oCrM+1l9amzG5EVnSU5l9&#10;fo+AR8Aj4BHwCHgEri8CNgHTNIzP8Fyo72STQl8TOa1zNQnEHw5zGJ3h0+aKJon2y2uTeHhqZ+pm&#10;nTeXU1IE63LKZGokXaq02yJpUMsyebZZqIQhmxgOzZQ4YMJj6mZ0tTopYSSP1uwmqhRAmjBr23uY&#10;kFA2zov7oS5rrNT3ZJaGV2Vq6q6rbBps1ZnNtxTcykkJVC1iiWNRBQqMUSiJipKBC1epBDETwkqN&#10;1QiRCl7KCvqLqxRYReIZiyBqSue5ik4R+yJlN5eLYlFFEoCT9BHDAKqJbcVcq1pUgnWNgZx3AG7y&#10;7qUOIoEwW3n4FBQSW81HTuGmZqoojR9jAkx+A0GETXgVo5FDBrFBOtawUTxzDWYT1fARkqCn3oEQ&#10;UjMFkXwXa6kFAlrKcZ6cVhGXh8MaaxuTBBDCYeikjrT5v34yYYSPhNTeOx0gj/rLjIpMSGGi4S3M&#10;6TKIGeMjNXgoQaNO5WjlGKZJOC9iQxwPLrnUjxJGwzg3IFnmZLH8qMBdGvcNx7EM29Q7kFMDKSyS&#10;vJZpJNhjTUhGjR9/3iPgEegdBPK1mjzXcuyIHrN60ha+4nundl9KAQKRnrV4Opu+TK8HvQ7txaav&#10;hZOGfgb50qEDL722Zt2mjYRvmzF7zuOPPHHnrUtKMrHyKq9B7+euuKbq0tkOYq0zBUgEXm23fPzR&#10;2tdWHzt69FS27v777iMq+4xpkyuSJcFsl8kQf4Oe2LsmvPzF3UOA5xVTPZ5m77///ksvvcR8mvk3&#10;c+LSipoTJ09wfMv4W9pTbtuU1jk15TkPuY5n7dx8xEyRYz0PNdPVmqcLJt+2wuWJaVvhCsW3Wbgx&#10;HFoDFG1olJI9b1OVXRu1/Se8GSpckRllG4nSNQsSVX6U/FFyRskT1dtR5bA80Hwirx+jJvp634U5&#10;EnV3FM5RcxRGER6lVTsevflUlMVEvByzkWX3Lnv22R9NmZJzS82OsTJ8AvvkEfAIeAQ8Ah4Bj0D/&#10;IhA1q2ltwbsUSmHn7yKdQUlRgkdf0hdbvyAAMnGnpcZllz3e/3F58YMf/IAzhQ5qTHGvZjGNNJ14&#10;/zbU1+YR8Ah4BDwCHgGPwMBDwO3+Dlwmlpc3p1rrm5r+X/+f//fJU6dqY6WoJsSGMsH40z/9U4uS&#10;NfDacKNJ5LRvpuyjcUaEGKUf5khMW2eKwgHDjnzanO2YOXvOE48+eefiJfFMLFlxo3XVjd2eKHak&#10;uWbCfcuWPfzg8skTRkONBKpEgrMHLvp88ghcCYE8dgQbZLEjJWWVLc0ts2fPXrJkSXVNdbI06Wyr&#10;Yx3xjNuzY4p12/yl4Jb2uNN5UlTcEYsSmSdg1NrY2GijRkRIR2nno1iHKFYG7wFFoYqSx5w+m7WG&#10;u/E6nBPMouVEsSNR56PqjdJWRLU3qhxYk6L9WNTBrtQWfApz40g4k+ecwdrexYsPjQklEEHxiy++&#10;wIebdpDFS8rZpnbvvff+6Ec/mjp1osph/1+yzLP4V7qH/e8eAY+AR8Aj4BHobQSi5hslIft0HDWz&#10;GSZYeXTs27/rxRdf3LhxI9QIcw92QowfP37p0qXf+973ZBBALhkcMAfQRnUTWWttz470dh/68jwC&#10;HgGPgEfAIzBoEfDsyMDrOmfbGNZ/GReiWaMZiNiBtF0Dhx25fPjgi2tWr9sIO5KdOXvuk489ddft&#10;dyRQnufCaw08yL1ExRDw7IgfF32BgMw7WKxu2LAB2xFjR5pTWQiMBx98kHCaY0aP7jTBj2FRHKyC&#10;v0n6WqhVl/I9SmYz6u9mo8K2emaop6q7WYKyRWnto9iF7sspSXrKgvSUHYmSP8qmJErXQDlhqxez&#10;E4+y+TDbIGNHJElUvVH9Ap4QUVxLGPa1a9du3bqVEgC/NFGJ0uSee+/50Q9/OG3aJHUWjEypf0/1&#10;aHz7zB4Bj4BHwCPgEegNBLpgR5jvdHoP+qambV9u47X+2WefaQnMZpGxY8cuWrToD//wD7uOlSoz&#10;Vtt9eN23FfYGeL4Mj4BHwCPgEfAIeASuDQHPjlwbfn1xtduLH1YFmhYpj//Q+S60gX0hXHfKVNBf&#10;TWMDPscd+qDd3YFuUORhcxbaRtz1t8PimcSycvfJI9ATBOwh5qiCjlhZsqyutm7Y0GFGjbS1u819&#10;RgxbnAkFjZAPX61yFRmST/nqLUxRcpnRSd5B2EQvfG2e6d4Vv8p3c2G6CjnVXnkNVmNl41k0RcVl&#10;kfvdwhRVTti3Vfj4KspRFXLELAfK8qFcNMlhsXmdFkFFiqo36jzVYZyENy18AWNvRC/Lg3DOM2Xu&#10;XZvr4ULlS0+Gs8/rEfAIeAQ8Ah4Bj0DvI8DWl0uXGi9ebLh8uenSpaaGBlxjpg8dOsSSxC00g8Q8&#10;AW8Y+GvFi+bJkycxG1W8ZdtUYUtmZVaQVQtd0PtC+xI9Ah4Bj4BHwCPgEfAIeASuAQHHjhRq3MIn&#10;VXjYvuQaquv9S5NlSRRg2hEcEDhOt9nD/da9L5Uv0SPgERhQCBg1IlqirLysvMJF1ZM/aeiSVNqF&#10;wjMKRGSwbS1kWSttu4IHWvDDQmo5r6I8FiRK+694gCo/vK8wik2RnIVJkTMLU5ScipBZmNRMa6nE&#10;k7uqoimqr6Py9xS3qyvHuK4rDkV1dI/yFxUJJOVsDaxAz3aMBn2KOYvz0WGvJ8+OXLFffAaPgEfA&#10;I+AR8Aj0MwJnz57fvn3HRx999NZbb7388kvPP//8r59/HmNQWBCRH5rLwY6cPn36N7/5jcvw618T&#10;leTll19es2bN66+/zoXHjh2zsM/dt9Pt55b66jwCHgGPgEfAI+AR8Ah4BIRATgUW1tmZEtDMR3qq&#10;OepPcFFyljk9FOYjMdSZbmt31oWl8OnGQIAYROzFxqNvmQuR2JnkBdgnj8CVEDCmIY+0aG1pbWtl&#10;YdvW3sbWfsenJktLaqorZVgQ5kLsMRiuynYCXtGYIy/DleTN/z2KTempLUiUnFG2FHlyhP1NFS0q&#10;ql1R8vcUt56WE45s3x3MzVikmy4vumC5RNVjhoIXcuDVjlE2jsq+MWyB6W0cu9M1Po9HwCPgEfAI&#10;eAT6DYEvv/wabmPNmtWvv7727Vx6571339u3b9+FCxfkp5SpAm92jjEZwdfWp59++v77769bt+7d&#10;d9/lChxwvfbaa8Qew6yk38T2FXkEPAIeAY+AR8Aj4BHwCFwLArkgtGFdW1E90YC1HYk5csTt0sWl&#10;FrtyA7c3LvrdtYDir/UIeARuPATCBAnODZxpSM7eDD9bCrNUvNGFTz+upQQ5TepRirL5CPvCClty&#10;9LQXomxNemrzoXoNMbnYIvW0nB6BQ+Yo1qSn5fQUt6j8V4Gn+BVeSfLT5d5NQZLtSNCQ3pLOl+MR&#10;8Ah4BDwCHgGPQG8i8PHHH3/66SdYihw+cvjixYvEF2lubm5tbeGAatx2h+Atr200CijCJ7ttGhsb&#10;cQXMJbjbOnv27ObNmw8fPsy1ZDaHWn4G0Jtd5cvyCHgEPAIeAY+AR8Aj0HsIuF2upPDWYCu8cNP0&#10;QJzVdbqjCcR2znDQeQ7A+Ci912U3V0k+7sjN1d/91VoiQ5CGDBlSU1uN4Vkp7GqxpK3+prW3LDII&#10;0CK5aOqpzUfYF1bYniMKjyiWpac2Fl2zHWqaORPror1RcvbURqSvy+np+IrCJ6pdlO8sktraoLjC&#10;NpdueAVDTB68eiqGz+8R8Ah4BDwCHgGPQD8goB0MBCyrrXFRxAghxlYHbSJUyDHJINej2gDBV9tL&#10;EbzoXdq/f/+ZM2eYD3BG8eoUu64fmuCr8Ah4BDwCHgGPgEfAI+AR6CkC7GYtrqlRFGJ+RTWGts4m&#10;f910PGJy9DR/TxsQS7e8/NJL77y3/uLlhgmTpz72+JP33LcMdWeyxwX5C64nAqwX8DPDqEuUulXG&#10;p59+9MYbrx87fvRcU/VDDz7w+KOrpk0el8ATnJOREctfjti7nkL7ugcJArh+xunBK6+8woa+yspK&#10;NgC2JmqGDR3y+KOPPPHYqtrKpB9Xg6QnB7qYvDTlXvzcuXPr16/HO8epU6fQraRiHfFEfNHChU8/&#10;88y8OfPI0J5qL0uWuaedT4MKAR4mPEMQmcdIdXW1yY73eTYLM+HhVz6lApMlrkXxMfLSQvgoMo0o&#10;WHGxGj+cVBgkLtf2ZE6qKGPmODNq5AQFW+PDZcj9GG9qbHSmtAGJmg7+UQcnkmXOPEtFhcspS9YG&#10;Cj1H4blaggBIVHX+/AWy8y9wDeeKD66MZbIt0vShHKyoqJCEnMETpgmppuVmktkyviAHJ8kQEMBl&#10;XMsm687yAyK2BBeprnzklOZRykcjKWMdZbTUlZyzEu6ELtZmzQlDhGZTU1whzzGoOuO89lDziQYk&#10;BLMd9Y3nUH3SgyRsvwqnr99IEuCFeEUHL5GZVaNpTiUGetKiciKVqVyLFsjl4XHCsZUfJUN37iqZ&#10;P2qSb/mBJ/w1XA75FVk6fJLuyDvjZmlBe6Pm//acDJejFYcNzvCBCkQwocSgupZWdwcZn+cmQUB3&#10;tA1gPbL+7//9v5988gkHeM3iFp4xYwaPfW5evGW6d3d7OzYinOE2GR4knmMTJkxgfIoL4So+2XxD&#10;hscee2zlypU8iPQwp6Ki98tNgrZvpkfAI+AR8Ah4BDwChkAmlU4knZdONlywbty+a8dvXn7pq+3b&#10;y9uzrEQ027/tttuefPLJWbNmedz6B4FIdkR7kzWNM3ZEndQjyfqaHcm21L/08ivvrt9wqb5x4uSp&#10;jzz2xF33LkuWxct7JKXPfL0R+DY7kvlE7Mixoxdb62BHHntk5dRJY1EaMV7lvt+zI9e7xwZT/cXY&#10;kWosRxw78uiquuoyP64GU3cOYFmj2JFM4F5rwfz5Tz399IJ5C2hBKp1KliY9OzKAO7O4aKi90Jvz&#10;m9EkaMq+/PLLQ4cOEYNX6mPxHEyW0JJLyRtW9fJVpkXKpqSv0C3aoSxqQWo7vlpo3zxWI5M25sCR&#10;MQF/4dKIEcODwuVrNGATghriCeccTzXqB1WdScMc5FTa8CDSvIuL+TaTEpTOqUTOFyA5pC7nuxol&#10;DSDCGDvCwdAho1WtMgRNhPaIQxwWKb8k9vXObbYvW6UJn6FDRskNYqBGd2f0dcRI2J1ckoZdl1y6&#10;dMm0n2JZxI6UJqrUTLVRFl2kUaOH0rksSOgIPhU3iN+ki1dRKl+fMGSCUY0is2bOmjMH5btkF6Jd&#10;DYtnMqNd1Z50ISkfhvwKPuov6zUVheJV5Wt4dPZXCVxsWE6rV3xeYaKZFM55CpHMfKV2eD6VaRN+&#10;yYP8ViNn1Om0l+BwBksYIsWvLkzksf7lV2PRRo4cafKr1fqKPHzy68yZM0VJmq65aPn+pEegmwjY&#10;80H5NRR/8YtfwI4w1BmE48ePv++++7gTeQgw/rlHyIOzLJ7JnOFOJHEGYpgXwYkTJ3CltWnTJqxG&#10;uOn4ybMj3ewIn80j4BHwCHgEPAI3GwLZVDqeY0fi2ViJ2JHt27eXtWeZcmiu69mRfh4VkeyILZ61&#10;+tUCr+iGr64l7mt2pLX+/CuvvLrhgw8vNzbDjqx85LGld93DnsOasogYAv0MsK+uewh8w44kUHak&#10;P/nko7VvvIayqTEz7MEHHnh01copE0e7LbWoIWLB7lc2mfrkEegeAoXsSEu8GtuRxx5Z5diRmnLW&#10;xKiYPOvWPTh9rkgEotiRGFYiHR1z5s598oknb120CI1wOpsu5dXqsRxsCNi+de33Z16EOmz16tV8&#10;HjlyBDrEuBDUzYH2/xutep56XV+NGuGYuVYujlqgp6Yo2U/I371U7TrQZ1trwHYE/7kzaPyDPIF6&#10;vaDmWGzkSGdLYZTMN+YIWWdX0am4l9rdad/Ru6uyvA82oITNi6Uo1+4Zm/KFCZjamqFBP3cK7oxQ&#10;3DcHl5235sVKLtefD+v9NUaopbp6SCFdQ0HtqWYD07iEIL/T/nMg9sIU+rGOHKMAtyBMBVdbezP4&#10;Q5BgEGNBg/gB9qJQ+8/5YcOGFWVHRCqEqRGJAbVWKCc52VrurGnKytR3IsY4DtsY2VAhP3pYGwOq&#10;RV/D402I6TPK0oIxrOo00mS3hKia8xvpYuWAp9XFVQqRxYF8BxVCxLb6ove3npPidVSjWCVKy9F1&#10;wVdj7+gOOmXSpEl33HHHrbfeitKZq4ynHGyPEC/vAEKgKDvyV3/1Vx9++CGDk4G3YMGC73//+5iG&#10;6O6wxI2jp0r4JKXt3bv3hRde2LhxIzcjBIlnRwZQZ3tRPAIeAY+AR8AjMJAQ6EhnSkrdjrNYIt5R&#10;Ev9q144XX35px44dYkc4z1Rk8eLF3nakPzstkh1hkqflirEjWsD01J7dlsp91KqWy+deXb36gw8/&#10;bmhqwbPWilWP3rH0Lla8teVee95HkPdJsR0QpvEYa2M8a6Fp+fiTD9euhR052loyGnbkkZUrJk8Y&#10;xSqEQenYEbd31esV+6QjbshCo21HVkGQDKkpzzpfIqWxbCYW9+PqhhwC/dSoKHYkUVHGC3TW7NlP&#10;PP74oltvTZTEMx3ZhH+K9VO39GY19KNUuqJJ4C2YxeK1j237uFNj4qQ9+GjNUHabEYBxD9IgS+st&#10;hbK03jp2Zg0hJbXK4Ywi+ubNppz+uiSR8wr1jUsiR1AwDl2bc1tEAsV58LW93Xl2UlGm5g7OiB2h&#10;sMC5lvyBYeOStr3/uiyHJGptI3XIaop72SioUTrZaQEQEDfBPwpRVVRmkoULpxr05CahyRmUnINB&#10;7r7klYt/yFMUT3AOsxea1gJmNuO4B6XACMVJE8iTs30RSkYjhW1HrIEcoAAtyo7Qj9ZZqlRFyerI&#10;8LFRoVhTqkUTbw5kiVI0vxqrn8KDG2Vu0fMaYIWJISpjGsoRD6feFMqF7Ag/5UALOleickC/h/G3&#10;4ygPXeZ5TCjZUFHt4ZGj8QPO9Bq1zJkzZ/ny5UuXLmWrftEW+ZMegR4hoPFmNlJ6PvzN3/zNunXr&#10;OGbIoZX40Y9+dMstt3B36PmsUWp3DY9oiDruIw7QZeBi8f/8n/9DXHdMncjp2ZEedYfP7BHwCHgE&#10;PAIegZsIATa3xd2+qKzblJb4auf2l159ZcfXX5e1ZcSOMJFgVxDsyOzZs28iWK5rU3MbBvNWa7YE&#10;sqWLLWCuq7RFKtcGtMBPQ2nnn9uRNtDk9PJcAQEz9cktjnOKFY+bR6AvEAh2RbsXkekK+6IWX6ZH&#10;wCNwgyFgejS1C70YpAju5hsaGnh3yezAPDJpb76b9Xaqp6Vxlk7ZlOYGkVTk8lVlrAPZjCEIT9Vc&#10;CVn22uf/cRJ+IVbCjgOsT1D84VCLPyiESCuWoJB2LiTcSTrTlk7z15pKt7pCYvpLY9OZ7aAh7g/t&#10;tjVKqnBkRtUu3aKL69GZZJqAzr8j+MtSiCshFUjeXl6OoUZpeXkiyV9Sf7hyDXiPTqW5qeBdRU4e&#10;7CrSmSzAtrWnWrH2aG1zhiPk5yp5iKILUGuyrgCisDzqCwrE9qU0WeKo8BKU76k0QV7Sre2pFmxB&#10;sEtAF8+1dKW8XZE4iTpeXnQ40DGf5n4q7wAbC0rQpw6UJBXlcy32IphWjBgxAi2qrCjCfJVYMWRQ&#10;okVqlBKXkLhWiXKQnGSUjyxvLFk5eQdhISlWtZDyqKlwsToW+UdONUftkmxqsg4MwLwD2YJwUrQQ&#10;B2ojReGkC3Boi5AZPXr0mDFjFAPmwoULu3bt2rNnD6Y8N9hTxTdnQCHArcqQkxmZQhCFH7x61Bid&#10;KdbTiEA93sWXDKhGeWE8Ah4Bj4BHwCPgERhYCHSud3L7igIHOdqfZIsCLYgGltg3tDSR7Ijmf1qj&#10;qleUBhoaznd14PzB+djuDL/p7QoGWjd1Xx760EWP/cb5h20+dWXkVuk9DH7T/dp9zpsEgYBLdY5E&#10;eH50+o1xw+smab5vZj8joLAPwXQHVz6Q95FWm/0smK/uqhHQfANtO7wIbuhlLiBX9ejFOINZSVjL&#10;bK6ipMGXUlh64bAGXIpjUx9bOArTv9usjNod8+FMsZ3lpf50prmlqaWlsaW5sbmlsbm5oYkDPpsa&#10;pPcXf0M5iComI1GKHRMqb/YtUQLlUKYzpICmgUVgt3TwE62LOaIlmDZyuR6hEkyqfNPyC1UBQgpC&#10;sLvL4TbcXwn2NxA2JS2tyNnkpHWiIqcTsrGpQZpHWxuE2o5gsD7QJPyJdMliUoreHI05iUAjhEQm&#10;1QdJ6BnnJAoncJnlWuT+SiGNOo8TLo6IIgqQgAUtp1qKJ6uiSXSLHEzpwM4YK2YGNBTFUEEqPkkU&#10;qOpI1lKjeQSdMUNmqSNgaaY11ppMq21NpY7o3DhUakYweQeqHa4LZS6JViMVskXdFLYQUDkSklqE&#10;eWESCIUp3LkmMycNGQNHfUEeUS9UipwUiIRy5+WTR6DXEeC+072sgQdZogemDEfs4aa7TF/1UNVD&#10;T8/z8IO61yX0BXoEPAIeAY+AR8AjcMMggOLTtSVQtHcyI99opbQ6iDIEv2FAGCANuQI7oqme66yB&#10;yo448djTmE477wCsZoNoll7HOUCGV/fF+MZ0xEVZlSd1uW4QO5LzCyE61fx7dL98n9MjEEYAckT2&#10;ZiTO69OzI36Q9BECzkoA9x3suS5lpAWv1CBQhE+DFAGZfWiqinLZVPCmEdPmehmISG9ONimjpfm1&#10;pJNK0nRLgU4Gqa1R00t5zVdLqIydHh92ISAYvvkLzrCbvzr4gwqprGL7c1lF8GcmHXkH2GEwf0ql&#10;+HQGGe3t7q+tvfWbM+4khEELKvTWthZp7aVDtHYhkrgWk1a1BMEk0DVyGuIBQqAR2SmcSsvKSsvK&#10;YSxKoU9kOFIafKoQSlYzxVjwtbHxcmNjPQwK5SAJ4jkzl0wqbIsgSkA6d10OkuI2jPy4XH+xvuES&#10;RfFjW3sLhSChvMm6yWSQhLzkN9sIGUaYbYTp/XWhJauOGiU5iaIwjCCZHYmJbePEKBaD16iXcF1h&#10;ai1sVmI2SeJ1LKmQwmTGH5hrSDBayrg1sidM/NhJ8SjhkWy2MmFzGVAKj9jwsYq1oSKQSYat4r4o&#10;Bg+JGjlGNtTTNEoqab9KHKQPz4EvtnzcaXwGpm+5ZLZoMkHLM5VTTvLoBh+AuwkHPvJeQo+AR8Aj&#10;4BHwCNxsCJgFAjrQ8L46HQuNgWmlcEP2lPN0VrRhLEjoBs32tBTRRND8GncTjr7ePpNtbXjxxZfe&#10;eW/dhcsNRGV/9PEn77nvfrYwlnVTPp9tICHA8pidoTj3+OjjD15/fc3Roy7uyEMPPvD4o6umTR6H&#10;WjHYpuX8hOcOB5LwXpYBi0Bh3JHSIWOGDhny6KoVj656uJzt0n5cDdjOG1SC8ZYU04a3pfXr17/1&#10;1luEo2DDfirGTvn4ooULn37mmXlz5pGhPdVehkp4ULXOC2sIyLAAdS39+/rrr3/00UcoxHl/aVM8&#10;CjKUuah6R40aZbv1wx6iFGWdpAmSTZOYYsmsRJMuszKRIlg7BsJbVdra6zv3EnTGighm0miWg/zB&#10;ZFobDoIoJxXlQ6xGm3Nz0NbekLPXlFZdDF5JCd6jctcH9bqwJMHPiXilNNcIrL38EhUENFGUml62&#10;BXyOGFkb6P1zIS5ka4LRAS/7oDlB5A/XulxtsY5yKSLVXjO76YgR9N5ZkrBpW3pzlZ/NuDguho+h&#10;hBid9EzWNnqTrTTJV1eCzF9cjJWgxal2F7IlTFF8s2L5dph7dYeciamlKt9YDdm7iKdRX5PfNhtJ&#10;QpPTbCnUajLLwZq568kbJ3LaU9iVMBbhZZVGkXqh6M1Lfo0MSUvt0gjLuZZOcpAbPR0dclYmiEx4&#10;MkjOMFa6JGq9QLHWfJNQkuu8UpjjgbyRnzqCjjz77LPTpk3zjyOPwLUjoEFrN4jG9oYNG1588UUs&#10;0hjAy5Yt+/GPf4wfPAZk1H3EyNQjl3T27FnCUL377rvQgXiH83FHrr2PfAkeAY+AR8Aj4BG4MREI&#10;VlxufhvrSJaVb9vx5erXX9u5axdxR1hjsqqi1QsXLnziiSeIO8J0Jbed98bEYqC0qiTKOD282rGl&#10;kRZRWszkrdauV4NS7Q1rXntt/YYPz5y/OHLM2JWPPHb/Aw9Vlpe62KA+DSoEWEuwFNEKZPv27X/7&#10;t3+LhrG5pOq2xbd+95mnZk6bkEllyktZq8dSbCQsz0UfHVRN9ML2PwLo6dItrS2bNm1iyXr0yFHc&#10;2biHXmnNzJkzl9+//O577h42tBaxgrBYMfRD9nALy6pnYCHX29bh+ONOBaeFFi7pqdY75Tz7F0lJ&#10;ETehlLeYt1+kTkKpVrScBN5oCkzqAk1k8fa2pLR5IfDV0w1bPHSKejvkQxRhIBHlo9E5nYpOpn0r&#10;2kfh65hnSLUXpc64xoHIEJIMYd8aKlMKWZ5dn3zyCSoSIlKwL/tyU1tlVeWihYsefezRRQsdO0IC&#10;G6dT9GnwICDVLZ0uLTYaMSj8N9988+2330bRrNjU0CRTpkxBh0u8BNgRDRIlU4JLu12YKKToefjd&#10;oucpv+h5u1PCbIpjBSKeD1ExrlWO7ZIWE0CijUXrnTx5spqpimTuYLSQKdZ1hpLDbAr5ja4AWO5c&#10;lcOxDjiDbU3RerG2KXpe5IeIHN2bqtFUmXlXyUmaPERxIKKCHtT6pDDBFhQ9z2TG2IXwgyhKflT/&#10;RctBnqLlUH7R/FGrJu1zMuLEHtSM3qLlE1WlaPnhffThDMeOHStajqZzit8gJ3LqEeCNGufkpxYe&#10;sKJqeH6ePHkSfLhW7OOdd975zDPP8Po2tmnwPD+8pAMLARtCxnxwwE334YcfvvTSSzivY0ly7733&#10;/vSnPyW0TzdFJyr7b37zm/fff19PfsYqSg12SHTzcp/tKhDQS0qAc7le06J7eZLkPaV5WUS9766i&#10;an+JR8Aj4BHwCHgErh6BYMs3URnRHKU6Yl/v2v32e+9u2rw52dbKolIePn1U9quH96qudI6nu7hQ&#10;a+OBzI40Npx77fW1H3z48flLl0eOGbdi1aP3LX+gurLcsyNXNR6u50WeHbme6N+wdRdnR8qqhqNe&#10;uf/+++++++6aase0abt0FKuhpZcpmAyt4pZ3qPl6GKKJ0ov2gOQJP4F1XFQL5paI3+xTDnxXOv7D&#10;fZZHsQ7frla6VD7ZDFxUnqhmJUPlhBWyydKelZPHjljDo/YaO1E7qXoJbO8saevyWtH1+66wyVHk&#10;igRTyiOE1HzYETQs7733ntiR85ebYEfY/fHoo4/eumh+TlTPjgy2x04UO7Ju3TrMQVDgSrc7f/78&#10;FStWQBWgZTatsYg0KaajdqVEaeGjtOdRLIs9NPKeHoX8rnoAyYt2BfnVZCWxI5yJkoeXuBgOVURO&#10;sSNoxq0co1g4Y1p43VAmnkK2GK8g0EhR7e2C7TDGhfLNrsVsMvJaLVsH+dQydVvY/iMvfxSbpfVM&#10;uAn6GoVzVKgPY2Ft5AiKqHKiWKs8dsRoEj0PVWaYxYlqVxSrgfJXJVg5qkIsjnWrHUSxREAtn1q6&#10;RyBv2NawdetWHqeeHRlsD8tBIG8UO8KL+9VXX2W0M7CxHfnJT34SxRcWNhJrQrEjmjzAjjz55JPM&#10;ATQz6aPtGoMA6z4WUS+m8MRYncsjEXYE2LXARApeslHP/z6W0RfvEfAIeAQ8Ah6BbyPg2ZGBNyIG&#10;PTty7uyxtW+8+cmnGy/WN44ee8vDqx6597778bVdPfCw9hJ1jYBnR/wI6QMEirMjHYnqGTNmLF++&#10;fNm9y4YO/WZbXx47YkrwKE8mrMYkszzO5ALmxGKVieKsQJT2M5bMlZOHADYfpl0KazalfbMtwDkZ&#10;vs2OoPgybzhlWIC4lLMgCVzZKL5Pu2nxXCs6nb0kQtpSclKU8uMnpmgfJZ0SNZekSNWXqsoq0TNW&#10;gs4TF7loOYQQCDfT8sjdvJIAUQIH05xKfmuC6ekMnKsYXVF7pcPymFRBu3LuNU6cOIFnLZQs+NlA&#10;ldzYlq6sqFywcMGjjzy6ePGCAJKu2LirENVf0g8IaHQV2o5gJ8SOVDMNueuuu1CKwY70lkhR4/B6&#10;WVhHyaObLq/Vti+7KBpAKlMSfpWFTdEnQG8hecVy7Hbujh4z6nlOIfaMyntKFxWgi3L0uDN2pGv5&#10;o9hfnRewEsy+Fi0wqpzuYBIlYZhdi/K4pRA+Vsvu3btfe+01nqKyPvG2I1ccvT5DjxDQfcolebYj&#10;a9euXbNmDRwhpAh7aPCsRRyRbpZs7AglU75sR4YNGyZrOc0cru8jrpsNGXTZxGfb00M4Q7KKbYUm&#10;4RnieZFB161eYI+AR8AjcCMj4NmRgde78ahojQNP1OISBTPOLEq/wG+F+4iXdMcTzGBpn5fTI+AR&#10;6H0E0qk0ihgXpLflW65sTK2vKk3DxbJKvkEs/LIUeSaZ80FVQmgJ/IY41yFREiuoQGHCp1fRP1OK&#10;5S2nc+7yv21xEs7DL0iRLCUCQby8zKkc+cofqkv+dMxJuba34LfyY5O3MVlFJUrx2sXKM1dC3oEW&#10;pdqmTQkovxTH2GEYRLunBHztJJMYpeBoBQWoO1nsz0FuznnkUUdeelSFcTlqrPbjW8NNDFokVfU3&#10;HWR92ZMDEyDvwOSRqMIwvIFdIYul9HSr9M5I7Bn233dlrtn7Q92X2A8IaBxSkVlfFeqXjd4TxVI0&#10;hfOEj6OaEFWORf4Qm3jFJH6iMIXL7448cqVlT1EOCp1rWZmFfKduFku63MJ388SOam+U/NJIhpsv&#10;MiYKECnU9NRVni46SxrVqGSPmXBdQqMwRRWiZ0vh0z4Khy7KUSH2wNQzU5HSZSujoOtCMqqcKJwt&#10;fH144BnvJWshPa7Fc0SVw4uDqq0QnqiK037FAewzeAR6EQHFUtKI1Y3TncL1qAk/wcIPge6wkt2p&#10;xeeJQgCEw892bWkyM03ZL6qDPIYeAY+AR8Aj4BHwCHgEiiIw6OOOYDvy5ltvb9y0+XJj85hxtzy0&#10;8pF7lt1Xnkx4z1qDbsR725FB12WDQeDIuCNEBSAOxG2333bL+FugNTCjgF5tbbgkxZAUSdIlmVKe&#10;9uYtdzuw+QiCCQfqqsApvxbHbT3zU5+JoHTrz18IK/ONCTDBwlutqfZCfRCVF6KGJvAP5sBF6imJ&#10;pakhl2wBj6i4ArJFO+dN/Kb2jLvKMTadGYLvxBIv2umVzpVOUHOncxV9zaQDzzxSB+fgyTnvKlpO&#10;WbmL1qufwgeKHqyU1wvh3lEGqoKbCfeUtSvKY0zUSI7yT227FE2XquqoHa0KZgT79u3bvHnzrl27&#10;WJxjO3K+3rldmjdv3qqVqxYvXgxLRDvomJ7GpxkMd9yNLKNGFzedFPcWdwQvapBhtu399ttvf/zx&#10;x6dPn57n8ckGcJi36wu8zJPSNVZkt1tfCNlFmWFuybhP3fg9kkRsR94lRU92Lcw1wtgjmW+kzHm7&#10;ubvZNNSa4rZxS0hEH9zWnT9/3tuOdBM9n637CNijIM92BNdYb7zxBnzhyJEjH3jggWeffTbKd5/N&#10;VXjOUAifhMmxuCNwgfKs5eOOdL9TriUnjw71FD3LQ+PIkSN04tSpU0ePHs1J+dTiodRNuutaJPHX&#10;egQ8Ah4Bj4BH4MoIeNuRK2PU3zkGvWety5dOv/Hmmx9/sulifcPocbc8vBLPWsvLk3HPjvT3ULrm&#10;+jw7cs0Q+gIKESjOjmRiODqqGDtm7KTJk4bUDXE7+jMZzD7SrY3Sd+fttJVf+PDuPyndSisrXGgP&#10;edTq/M85oWovzo5EadkSFTmPTHkNaL7s6g1XreOwdl5K+Rwpkw2YEYgRZ0rn9jw6iqQk3t4UsCYB&#10;1aGlo8StrimXwtf2aCtqcbKqNsgd/BPHErAsUduuyxOOtAhvnJdetTRRIUYjh07AHVF/lLKgJO4o&#10;FAmjpK3o+LWQnKauNVLEKBm1y4gQtVTgmGA91XJG+WFgEW68SJhCY5szEGGThHuN48ePE9aVGtkQ&#10;TZR7Fu1z585duXIl7Eh5eSLb4cyFPDsyuJ5ZUewIClxFZWfA0OO33XYbAWamTZvWW348ojwv9Vb5&#10;Pe2F3pLHyrHnkiSR9sqet1cUr7fkoRPz6HA9V6NYmTCLExbSnpN6/thnlI5VG9W7n6KeY1HykF9P&#10;TvvUQZSWUL8Wpqh4J1HyS85wabn3QmAOWJhaWloEF89MPg8fPoyDIwgSjj070v3h4XN2EwG7tfPY&#10;EUKy41yLpwrB2MWORI18VaTLNSszdoQz3O9iR7rvmKubkvtsYQSsH9mMop5iOQk1Ak3Fk+See+4h&#10;viAneUx5z2Z+5HgEPAIeAY/AAELAsyMDqDNyogx6dqSp8XxhVPaqijLPjgy8wXYFiTw7Mui6bDAI&#10;HMGOlFTiXIuVEvv6k2XJVHuK9VVpsjSW+iaKbFg3R3xO07aHOZJ4ebLT0sFpgXL/xWLE+SgKjqLU&#10;FqZERfGoyJAFploKq7dYt4e1/0YAJCsdq5FvO0J03HrH+pjkUvmRsNXQ2p6FvTgJsRFVQ4ZzXuYj&#10;uYPgf5FR1lNOqxXmIXLlJ3NOUaSas4ZHRXVua2+S0xhzPiPfOLjtNpmdIKG2FG2XRTNW65QooadK&#10;iqgo0NIGqmppAHUsWxN+RQDAtC4rrawpS5bNmTNnxcoVsCOVFUnPjgyGp0e+jBrhUbYj6GWkbsZ2&#10;5LHHHsN2xLTPUer1vAqitNtRWuwotlL5w08Mfe0pO5j38DFpu9CqF71Prfl5avcoWMLsgj3oqL3r&#10;9hYdUUXlyRPDLuxmNw3GodsrMkc9D7veWV9YdTfLQdGMkpq4I/DNnh3plR70hYQRiGJHVq9eTcAb&#10;XuJMPBR3BOa7C+jkjE6fhByzqOxmO6IJj1Xne6F3ERDtQZlmO8LGlD179vz5n/85UzJ2KqxatYpn&#10;lGXr3dp9aR4Bj4BHwCPgEbhKBDw7cpXA9eFlgz7uCFuagQfdnttmnHOdnPFeRftwyPiiPQKDH4Gh&#10;Q4aypwyHWGxWxSVOU3NTa1ur2SvAYbCJGHuRS5cuscq6cOFCVLwQLB0Cv1rOOkIKctlaRPmXj45j&#10;EbweC/6k1hd1QZJ3eD5Zqyu2B58kC4jyDc/RnqJFtI6GoFoyCiEwHzEnWyVyOq9VPeWwhh86dCj7&#10;JSkZ4xoXxLI0ac67WNu3teOivsifOBXGheKOYEKBdQjr0iBci5OQ4gIH8tATLjU2NRX9UzlISyFk&#10;QxhcW+AVIcxUafTpjPzXG/+h5pNoCAKQKEQHOu7pyHU4FEsqkPYIfAVuAUN8ajGc6CC+EtB1xIgR&#10;SJJTVecC2zttrRPDv6V62hkDOD8jQQpiul43ne4sGSKE7ZxCd2KRQ3Pol3cQFachqrTwPWIy6EYu&#10;moxCyDuwa9UEFUueLuQhp5z1y/wufKHdtlaU0bHGrYqjDTs2lMDK0FP5VaNECgvTNW5uShkiaLsw&#10;7IjCwYaqtSv8jCo87rqcvEKiKCJ1TdEUlifMhYcvsXeNCOmiSS+awhRVjl5bekSHGamocsQ+6k3H&#10;TcTjlDNdK6YH8FPBizZYEdCzQs8BpW62JI92tfuay3WsO6Wbpfls3USgsIP0ALEnT3i7QDfL9Nk8&#10;Ah4Bj4BHwCPgEbgJEcgtfrWaDa9YbLOtLWij1slaRPU1dlGrtdJYSUW8tLq8sq6yurayuqq0LMkK&#10;OjLoZl+L6cu/SgTa0xmUqIy6eEcGt0Sl6eZbhlVWZptQsKCrla10GTEegpQsL+6G6Crr9pfdyAig&#10;oauIl5S3tWb5i2PrUVoZ6yhtuny+qixeV1mGK632pvoqfPGVlrQ1Xtba1RRqYTKDk4xPkRN8St0T&#10;T2fjmQ7cJHEQYxC3tuPDqq2hSeVID6WcKhOFqYXAdaM9TohyF6U23YLVREtbYzMHFJiMxfnjICyJ&#10;coptUOGIISJHCbVssiTTkWqhRe3N9SXpttJYms9Ma1OsJJ3JtqVcNY38ccBXTpo2iqJMMMcSNTek&#10;WhoAJ9vejD1NSaYtnm1PZFOUxl880058kJryUv4qCNjuBMl5wdKBpHJhydMtqXRze8r90UKqbm1z&#10;fx0dxC/B/CVNIwnikEwSsD1WVuZ0oCCGJCJ1TMtsQYOlPKV8fqX8sPxhTSs/KakErlIXhN9WwtaU&#10;ueEILvykdyKSqC2qTiKBs4aBJZE6EkaJM7BrUGvkpyipCGHRxH/xf/etuyqXG/n+HFxt08BAZo0c&#10;O0ilGdX16UwbLyxU8e3t2UwqXl5W01uti2JNwrOy8HFP671iOWGOwbwOFkrV/XrFTyjkuLFHHCgO&#10;eWE5yh8l5xXZju4LppySxFLU5VH9Yvm7FjtMXBUtSuXkFRJluGM5C9EIy2NPPOFsme1h2AWL1gWM&#10;RcuJIsmiylEhbo6XTIr75yuPWWTT411jT1pm5fTpOiKQ7UjzKoNEyPtju1rRv8Kc1/dMqr0jgxWo&#10;83IZd+/lDKEpMJCt5F3PRIvXPUOON/i5c+dyIId2sHRkXf5sOkYJjEle+hqcZObVz4jVxINjAmBo&#10;w4TZN6SzzZlsS0cMS2ImQuG/nnXmFdnQnhVXkNvmVOFfZBTbNQt7jfX29PKystJM2s3JsyWlzWkH&#10;aHOs4utDp6FXOadZN2Uic08jz/VUEp/fI+AR8Ah4BDwCPUCgxPkej8s/eUc629GOj/FkGSoRZ++o&#10;CTBTYmkYelCsz3oNCORWZ1qT9APJcQ2iFr80p4tC7aRN3LnU6/X4AvsagW8tdG3m3de1+vJvWgSk&#10;Lpf6xhRDUqaTpI7XLlogMuZY/ET4q45FWqDQCSwkqsK6cu0ZlFpfFgzKQ34rSsWGC+ddSLESpjBJ&#10;h0gGaqRMzBRwAQGPKBmUVL6MS8K7p8PHJnCegURYnvCx2AISDAHJBJNFiNplFi3UG2VzY2Y6Ogjb&#10;xJhIVhpnVLjVIosQPvPKsa9heQxqM7KRFkOvPDEZ6EHEfFjSGcGiRkkepah2yYbAaBgrnyGUc1PG&#10;c07uyrxmb3A+emyaJHakU/9rdhIBLRoEMoIyG5xN9FJ7BAYWAnpBGx3iV4kDpXs6SrKZDqh/GQgF&#10;cyX3hnNRz4r9BRHIiv05zTWGGuyN4Mmp2ZOsK4P3Zbf/osrvsoRvYxnUqvc7L30e78QPe/fdd996&#10;663XX399/fqP3d+6j9at+3Ddug+Cv/f541eiuPNJzi1btnAJMyXbcahYFyIVXJOYdsaZc8Kyl9BW&#10;wEul8e3ajlVuVLdG2SL3OiucJwCS22TGfrpewa6uOOY7qVWX0b1/g9k7B5rJC/krFuIzeAQ8Ah4B&#10;j4BHwCNwMyPwDSOiedsVCZKo6UVfTzuiBGu5fG7t2jc+/OTTC5fqR44e++DDK+9edl9lVXVNkd2H&#10;N3NHD/S2t6ezydI4qsp4R5qQDV9/8flrq1/ds3tXY9X4B5YvX7XioUm3jHKLCafRduOUzZ0DvUle&#10;vgGDACrvDRs2vPLKK2zrQ0XOxkA+tWTVnjI02tqdSgpv1NVuZTKgKJdGxta3YWWN1l3hZ6CiiNsl&#10;OtaaLcz82aZpaIacMUqwRwDdvdZ1UQtRmAnJJqrDlEfQDFpIU5dYH8kAl2Dy8FO4XvWSuCL7jNqh&#10;gDz6SRshuUSLT12oosx+Qrspi44C9A7Kb586oKeKyhnWixmY5I+KlRp2YRF+tVGvADGzHsEOqxHu&#10;F1M6gGfRfg/zH9b7nMQVGGjIWZkNCdeVcUdlzZs7T1HZKyqTwYbTWNKv1gfMU6Kbgsjky26ZM2fO&#10;vPnmm598uoENwolEWSKRbGtJzZ4978knn1q48NbqmuLjv5t1+WwegZsNAb34ZB9DXGXUzby7eaJy&#10;nkcrD+o77rjjkUcemT17dtja72ZDaaC1V2/PvFnQwBFSc4DClM0wiWISkvuFXGnMQTKZ5//xVx98&#10;8MHZs2fZdyLzX2ZQjLfWllTw5A9c2LEMyU3rOkaMHMoQJQNveWLUES+HsYpn0VGjRjFWV6xYoYBk&#10;oeRmaOGkAuMl18csPgqf8KQOafXi07uvKJ59rQeIHlFZyJBEabI9E8OaiVnngSOnV6957YM3XsY1&#10;6/Lly5966ikO6Edm2jxDBs7I9JJ4BDwCHgGPwE2OQEcmiwUrU6i2bPrrXTvf27D+8y8+L2tz2gm5&#10;UieYJdGzZs2aZW/hmxyxvm7+NypmU/dIc9TXe1J6q2FuVzYbNYPUOVP1Lt17C93+Kye0PgmMy1xv&#10;uj7tPwl8TTcTAmjVecRZMA8FCeABYrSBdOKy+SDJAiNsPZB3RkYGLKGJM8GKWh4J5E9JthGyt5AN&#10;hBl2aIsiFIIZXuSZX0T1SVgSM26QjQUCsBTn0ywekMo8QZmthsw1zMqEAxmayFIkz5TEvhonZMYx&#10;WierLrMaMZsYoVSYjHIwokJYmbGLmddIpLCcYSOSMBMTPra2q2ozyjHcLB4JQCk0SNEURiMP86IQ&#10;aSCZ1RFlyh8a5iLfSo4W8uYjg/KJYwogcZDcR44MC1zo8cxwmjNHW/LnWMtB2UIvtEdggCFQ1HbE&#10;zw+vfy91epriBcczD34knepoZ29A4G+q8C/SdoSZfkHYNZ6mxWKxdXXSuboq9odgRf8CRb/70wEL&#10;jiCGXIwpHGf0KmfHxqlTp44dO3b69OmmpobGpoam5nr311SvYz75lXT48OGDBw+SWZs81DvmUEtz&#10;nqAiDgJ53B4vWED35+xJSnq8py/KdjY8MGy7SRf3i20NyTuwcrQPRptvoqiR6z8aHX+Tk0JTbp4b&#10;HMjDKj9o+jqQ5R8IGHoZPAIeAY+AR8AjcDMjELl6HyzsSHjDLx3pNE5uT/XN3KeDtO2BSYgIroDn&#10;CnZs+QAyg7Q3B7rYLBQVNEIbHrVuRJGt5RNfWQSyNlbMdpJ8bZllho45KdZBfo3DMUXyQtFKcc9J&#10;OaSyYOmKZuHic3Q6mMorLUr7Lz9dkkEB5PGwTBIrY/Kbst4MTXK+FDsdlZhrrLBUFBiKqfGtQ6mG&#10;jTeS0zC+WrvyDsLIhI+LtlfRRBTYw/x3KeaHeb4Kly/8iyZrTt4BCg42+2NCxE5/goKAGNApjnph&#10;P3Im73I5FuNTvca1lnRGI0rWPMCCbEW3GrhXlfxr+TTYELBbQHoiDVR8o6ARZJ9G8DxBC4NlFX9+&#10;IjLYetfL6xHwCHQbAUxeA444l+Lu0ccD0ln+FP2LcpLFazPV7tgUJmL8ccBXTnZbkFxG91Yt9ucE&#10;K/aHkGY7Ejy3MTsoSZYmpk2bhqmBAoZpZpgLjxTPlvDntnh2QAbpmFe93gVKXKXNGdobEY4SxK/k&#10;5H2Bop6M2Irwuvi216/iLY6aB0Z5+AyXorW8Jn5ReIanheFjy08J1KV330BkF9iTIH+lwf+Yzbe1&#10;uckbMgO45sZqi99429N7yuf3CHgEPAIeAY/ATYVApGetqDlE1MSory1qo+ptOH/qjTfe/OjTjRcv&#10;N4weO/6hlavuWXa/c+nv9RKDaiCnMh2lCVwYZ0qIZhuPbduyec2rr+zZvbN96FTvWWtQ9eRAFLbQ&#10;s5aeb1gV4ApJXp5YxCo+h5g5WY1I9c8ZtN5mVqL1YbABMMsltnDlvNkfYJqgFam2qqkokgUSl4st&#10;gUUeylEG85Slr0QTKQooSnmJkbOZ61yZU681Qap5icR5y6kaJZ7kseYoDxlwEFG03tGjR4uNUGPV&#10;Oq66dOmSvQI6qU0HTJTnK2BXRfapA8opirO9j4y2l3iYxRSVEzYlXLjySFRrfrgo87glMazvwNm6&#10;SVoDMR9yy2ZwWX6ZvwhYOBg++Qkws3FC05TNnTt31cpVeNbCkVtgYxDzfpcG4vOiGzLR9ZBk3LYH&#10;DhxYu3bt1i83XTj//2fvvwPkOrIzTzRNZfkqeA8QBEE4EgS992z6pmlPqrullWa6pZZmNW939i/p&#10;vZFabjSzu5qVdiT1SK3ultRG9CRAgqC3AL0BQRK08N6jfKV/v7hfVuAy895CFZBVmVkVgWTy5q24&#10;YU7EjThxvmMOJxKNiboGnJwvW7b89tvuWLFiBYH1XHIUcBQYOgW0fTjPWkOnWCVz+qy72dEI7sAH&#10;HiIOFhGUPH9pwYkwHP5njJYUXpKKHVAVnjUxO4JSmD5VIsQqw9irFAxHxAQZNoH/9u7bed999xFB&#10;RGo0fCNn93xm9viyi3sxHraam43jLMseWFbh4osvvuyyyy644AJ/Y9k4GuobippvYCFjxWI4q9IU&#10;dv4N49PkMNav46ifvFkh4xJMULqsOGo8JZZVvlLD2jPScoDQ2eMpJqCTYHARMLZoZP2Gjx586KF9&#10;mzdCitNPP/3222+/5JJLBHeFuXut5Hvk6nYUcBRwFHAUGK8UcJ61qm3kj3FLYmuOy9xUiisKq7fn&#10;8L41Tz75yqtvHOk06Mh119942RVXEUtv2CbK1TYy46w9mZw5UIGORLLpeDS/3qAjj3zy8ceZyac5&#10;dGSczYXyd7cUHeGkhz8lNASXL18+c+ZMSfkVh9NCBRYa4Y5QB6t/ZxERlASFo0jHUHJzvpHO61pS&#10;Hutlyy+Fp1gdX8nAEVRwiHAavmX/oWJLk22nTqr2ZC+Ah8dl+yIxE/3CF7Y/mz02E8jdD41YBCXs&#10;1M2D1ubGTw0doW13/EhMYPt1SrdNsu0XtFBKZ9FKO5Q6qGs5TAikj27aJunaHoz92Ax/wo4kkD5+&#10;F9WSfQgdoZ2B+Tdt2qQQL3jMf++99z7//HMURU3wmEQjApFlZyxT3JH6RAyxCn1w6Ej53/YRLtFO&#10;Rb1cuJgnHu/b77xy8OBhXrV4rK6PuCOLl916K3FHVrS1O3hkhMfDFT+2KBCIjmidR1bLRnzhhRfe&#10;dNNNxB2xkPnYIkBN9cZDR/bv78Yokz20r68XfRKNVGA3wrQZ4FvkgUr8ktVNgW8JLCcsHpu0H0qT&#10;34DD/9d4nWfuZ/i5AlDiITTRnt6jr732Gp6yZJ5LdbQQ+4P2CY38WXFHBvgXcyOTNlo1SrLnUI34&#10;Cl+6dOm8efO4T1FqNpN5Qvs0KjXW8VKc4YsWgMRkjFZHaQrrb9iBXWoZfn0OcU1CTUpTWDnqDn0R&#10;NALbiUkNKjvwjcMqZ8TndI4TZKSAjgCq5SJvv7vhgQce7D24A4Wb2bNnE3eE6COwc4y0WzdGfDhc&#10;BY4CjgKOAo4CQ6aAQ0eGTKpRyhgVFysR0lCYBgmVhs5dlasfYfX2Htlv0JHX3jja2S105NIrrmxs&#10;iDt0pFyUH51yvoiO5N59q4COZKcsdOjI6AzBGK6lFB1hPZk1axaafddee+2pp5563L6zTko4bnMK&#10;O9GpVT6UKNMK0BWi06+kJm9U5A+UqlOIpEJCR1Sm8ge2rUgKYA+3/lMup3pKoA1W+++43RTqQ0vC&#10;pAnaI9T3IgxDx2+7iaibYeiOH32xBNFFIJ2LbD78AElgp0RJPzRSlE0iEZ35Scg+NATaaOyDVtey&#10;dH9UCTa/bZIqAhd55pln3nzzTWRGDEE2mvDbjuCjQtkcOnLcOVlVGewUta1CfvfUU0+99sZLBw8c&#10;jEbizN+e7r7TT1988823Ll9+1tRpRcF4q6o3rjGOAlVHAe2DRbYjSHtpKLsJ4nXQkZtvvhmhc9U1&#10;fRw2KBfZvbtj48YP33//A0JuHDlyGNee7JVhfEuYLSn4gMcuFaEjaHikAolKKLGQfX94oQobGmG0&#10;PHDEwCrHtv6m5sTu3but70Q0aZh4xkA2xnm5AIwcYxfy+daWKUxaOedk6tJN+iL7QvhMnpX3VKTz&#10;/BWPT/kcqLkX1t10w55usX4I1oYJs/kIm3G0RJykxZzErVF1GL8UeB8+jaf0SnIxZcoUuGV6hClG&#10;YP4wlGXE3ww/OoJbtlzkrXfW33f/A7mu/QcOHJg2bdqXv/zla665RuFkXHIUcBRwFHAUcBSoHgo4&#10;dKR6xkItif/Jn/yJxDonydac5OPHpYsVdRVd9HV3fvTRR5u3bIWNnjh5yqIlS+fMnWd0hJ1P9+PS&#10;tJoyIKc0KtnGB3AsH6vbc+Dwpu27O/vS9S0TCWN96vz506ZMlMtbBjebziCorqbmu7ZUNQU4o27d&#10;uvXjjz/mcMjBlZNeT76xZeLUc86/6MyzViQIh6kzKiL1ENfMshjwd9IvxJdRgs72yiYLEn9+C3tY&#10;KLpo4bW6fnrK5g+kbNh66M8sXITvoS/OaoOMVwKTylce237/T9sAPa7zeWkqooztexidLXn99Q7S&#10;r+NuaranKtnS3Pba9lRihdK6bJuLMjDZNBOQFqF8ioTF0CGaz6aSk9rbli4+fd6cWUwOLIP4rurX&#10;xjWuhAIMJQMq0S0XDD1yKKRmH3ywHpiks8vIcHnteD+mTJm2aNGixsZgdHPor6QbBEeB8UMBv/Uk&#10;7wja+jt27MA8i0XVvnoIZxcsWICgtmiHHT9UqqKeRiMffPjuy2uf++DDd4527E+le1Lpbgwv8pFk&#10;f7Irm+uPxjL5SKqvv6On9wjfmWxvMtXlZTM5ue7r7+STyfaRv7fvaFf3oe6ew9xJprrTmd5cPsmH&#10;EijQfiLRFH/lQyE8xUeF9PZ18Ahl8ifvvrnpfZv7fKjF+5g8ZOZD1LZkkihr3EyZTyaVSvcTsUK2&#10;pKzzcFAklnrgDQOW5GK5LDbu0UgeHoloJI31iaaG+mY0UcQE2th1GiMKwYyYDQIFHYUrw1cnXGgq&#10;5dWbNhfpNOHT+vhg7sufrJ0x+XmKV4CdhfsKEa+Ac4rQRmn2vqxtPN9fJgnvsdHpFEJPbVDsNCWu&#10;ZQqsVumOkpAeusCfqEsACY0hbBth57mDQYywLrFMuqjUzMxg+x2L5yIEuo/EY5H+3vQH6zd8+N77&#10;fb1HGUQaDy7CogFMRb+cZ61KDZOr11HAUcBRwFEggAJoWyLeNLKG2JHOjm3bt+/Zvaf78FEb7mvG&#10;jBmLFy8G6Wc7q+BWO37GrvalM8bI2WNDPW1rhOwFI+nxM4ZjuqeeVpU+LjkKlI0CA0JwN7PKRlJX&#10;kJ8CVmTgyDK2KaCBRizmQWKgaAD8AyyJ27XG9ti73o08Baw938hX5WoYNgWQkkvmbo0+hSjgggnR&#10;uVQZ+IlUGvE0FhgS/UvK778gsxJGnCT7U3oVWmM1E2TxqeBnSLp1oUSBerw0+fUzpM2gOxYnKLqg&#10;XwIJuFDsDXokz6tqHncEhJizp2fwKh9cMidVw2izjZouJQz7MwxRsOCEH7qgKEuQogtR2K+nomth&#10;G0WJm2HlhLVT6IugF65BR0B6gI6ATKw5lzWfHfbsKd8D2XzBZkhbrul9CqwrI0GSJg/3HVdWPpK7&#10;khwFHAUcBRwFRpAC2t+lmiAfnNbOdARrdUV7FKh5dMTMlWhBaaUwgYwHVze8Y4QCNuy0dwgZI51y&#10;3ag4Baw1gFwpuS2n4iMyxhpwXOOVMdbfcdgdLRoStCF1SiTq6+KyGJOV44DflHFIGtdlR4ETooBf&#10;J85Kw8OCSZxQDe6hclIAKbnMDoQQaDGUsQWyeAToSNJJYAwkZOthUnhyBiZBIJL1C36Q6YPwD7AK&#10;Eu6qbKIQGVUo6Zpva1phARXJGsLQAoAcomsoTIVwDqgmnEBmGUJorE2G4pBx3zoy5RFaqOr8KE4R&#10;oqPe2T7yiKxVlChWfQSCItmuCZQi2cYIahJENEi/wugc1k46RY9EJZlcqO+Ys8igpErezWO+yXL4&#10;fY0YMxjCf/nQEdosuzRncFbO99+V5SjgKOAo4CgwMhSQBga7m1UlGfACOjL1uVJ9FKh5dARBhDhy&#10;+B6ZEmeymD87eGSMTHOtBUUseOUMuMcIVV03Yp7KnSfENKuFQ0fclCgvBSQqEkbiZld5aVvZ0oqM&#10;mq1AUNFrvb96kOuAVWtlW+tqdxSoUQpI9upOg9U8fPLyhGydRrISynKCC6T8QAt8a7WU5QTX4ChK&#10;stWwPy1qUnQhewvhBJTW4iUsUaz1idWp1DyRSYdFF3StmOoy+NBPa6RiJ1jRhcToJEUTIalrtj0W&#10;m5E1CX8SWCJ7BTt1Va/fGkbXFs4R+GGNXaxNTBGKQ6/92VQ7NxUQhdJUjsWKLFLiR024WVSd7UVY&#10;O63JjrW9YI9TSBWZZXxBzahy+muw83pN+D+tAEAz9kwDjaS1MqPhwvkkqeb1xLXNUcBRwFHAUUAU&#10;sB7aJdyWcoYjzuhQoObREZgzFDYTdR7C5oULxnnb6NDO1TIKFBhQ1TIrgo/3rph/21HosqtiFCjg&#10;WSyaWcQhzztDye5+FGp2VYxxCuj4bV2CjPHejvvuSVqkKDzeJuUJjviYBWXcU8cRwFFgOBTQ4qnt&#10;2KEjw6FcZfJKUK4TuzQcSQwiobBlUKIk6zo/SFBktKHW2/xWnwBzEzlxkosnMAPJCPyesvyAisfF&#10;FWJg+L1XWcMLGbvIoISbYbYjUp0BSmlvb6fZdJAap06dyiO0BJihyMeFsAqooRYCV/Aghau1+lbS&#10;tTUWsVFABBQpYpn1lyVLFD+uo79aBEiGKTJhsbATPwVHqTR7PchFWDvpCGSEVhiLKLC8BDSCaiCR&#10;jeFRWRQTJUn/C2DIm07bO/RORjNcVOY9cbU6CjgKOAo4CjgKDIcC4mFK03DKcHlPkALG3uIEH/3i&#10;Y5XSyOg5sv/pp5957Y03Dx7pmDhl2pVXXXPp5Vc2o04THAy1LH11hZSfArCt1nCb0t99990nnnhi&#10;06ZN/fHWxYtOv+3Wm89evjifjcQjnIti+WwmGncDXP5RGKslci568cUXV65cefjwYQ6xHPYyDRNn&#10;zZxx843XX3n5Zc34DIiiFRiP5LKRWCFA91glhevXSFOAgzkSDeQIzLfnnnuOKSdpDt9Lliy5/fbb&#10;L7jgAn7aFW+k2+PKLy8FNHASBSKlYljZrR597IFdu/YcPdoZi8aJ3Dtx0pRrr7nu5ptvnTS5ObD2&#10;SvFL5SWFK81RoLwUkEK6vnm/tm7dyhK6du1a7Ay4idgXseyFF1540003LVu2zEpmy9sGV9rQKcDu&#10;9uSTT7700ktIzxkgwAMGDmCAVXHu3LkTJ06Utj4X7InsjLImsbiFhUMUBV2J2m0eJP7WjMMfY8Na&#10;pfixEB4kKoaF1mxpKtBah2h26UFinMr6ocgGgtbSBTLQgM2bNzMPqX3mzJnTp08XOCFLQTKoFkqg&#10;77t37yZiOVP0tNNOA0rhvqxqSgEb7tv+yg5DCUIFEl/llCYeKbKvUtfgcv1ktG1QhBjVqJvquDpb&#10;2k5ybtu2bceOHfDM/JUug5dwvL788stvvvlmqGGbVFm/VZkIcgwG1IwpsMgHH2x85pnn33zjrbpo&#10;DyNFr4khf8cdd7B0MDoaOJccBRwFHAUcBRwFqoECeRMRIs8Wy0720aZPn33+uTfffDPak0Q3QlaP&#10;K1asuO22284880x3eByd8ap5dCTZeeiZZ5977c23Dhw60j5x8uVXXXPZ5Ve2trU0Of5ndGZQmWoJ&#10;Q0f6Ys2LFy0CHTnnrCX5bB4BtkNHykTycVRMKTqSa5o8a+b0G6//0pWXXdpYj+lZPpGoc+jIOJoT&#10;I9ZVoSMsaKtWrXr22WeRH3Ht0JERo/doFyysC+mS0BHY1vfee+/Bh361a9fuo0c6CdCOe4/Jk6Ze&#10;d+31t9x668RJDh0Z7QFy9dUuBSRoluiW92vLli3PP/886Iikug4dqbaRBRR57LHHXnjhBQwyaBtY&#10;AnsfwMB11123fPnyU089VQFIEKlzyEdjgGwS38s4wwIDck5Vio5YAExTwiZQEK4tiGLRDhk0kPyl&#10;ca0IIrLe0ByT4yzKsT4w7YNcAPBgtsKfaPMrr7zy9NNP8xTiiV//9V+Xcy05UeSmyty1axcAHjD5&#10;q6++Cnhw/fXXg97RcSCiUshBUI1aKGzDIhYK5qH2q4MiFB60bKdsx7mAqv5+ccf2S92xJNI1qImt&#10;V5mVYcAnZHF+oBFkNHRq586dVETfZQB0xRVX3HjjjaAj2g3VtgpKbfzoSF9f5t13Nzz7zPMMR1N9&#10;mjYz64DB7rzzTkAd8CeHjlTbMuLa4yjgKOAoMJ4pEIiOZDt6YF1kj3vOOed8+ctfXrx48Xim0mj2&#10;fSx41iKEgHVjYrRHDEc5mjR0dY0gBb5wyDlWj3NZMoI0Hw9FcyiUrpmJnaw4AS45CpSPAlZeU74i&#10;XUnVSAENtCeiypl/5lNw1Rd1rrWqccRcm2qDAlZM7Hbnah4wSeflhABpO8gB6vkgBMijuUCsTwIy&#10;kdQe2TTRzklc+K/JTzYwiQle4kIRNWxADopSYHAJ9JHLzxhIXFMXkAyJR5T8pclyRaFQbAIn4FpP&#10;lSaFQ588eTL2IvPnz58yZcqsWbPAe+SrSmu+AHL5yMJYZNGiRZQjF1U0ac6cOQsWLLDnF/8FtFK0&#10;KjnOsjE/uKBP1KhvJYoi2ZgiirxiA40Yz9JeIf5A7lwHEodeKNCI7D9swBI/NFXUTvp+yimnkJ9O&#10;KXQH+A24kQadEVd/Bb1UdpZmc5mcsSAxTcLXGP7GJFTSHQW54cItJpUdJle7o4CjgKOAo8BQKKCz&#10;pHZ5OCtnLT0UopUrjwmjF5jKVcFIlwO740kksiY8oOeXFolEvMJ82kh3egyWj96RpNREj4lFYs3R&#10;uoZ0pK4vk81k4eaRXWOJnvBOJYw1mk5jkASuSyNAARY3VgY5SvYmkvF1YE6n8bgCV9Yn6hsbEuYQ&#10;ZdQAy+NmcAT64YqsGQowqdRWTTZ+Igfp7O+MNzZu23VwwuT5/el4Oh8hU4Z/LtUaBaxWr204zGsu&#10;m8iko/kc7vWbYGLzkUxdItc+8ZgbmVI151rrt2uvo8CIU0DSTOmhI+SVFBhRNa+YJOyK00AeFtVy&#10;uQUe8V6N3QrY3QSHMF4MjX6CTCCIR/hOv7nJwMmTpI731ocVf5VtxBDP/IJeFL9EXraGK5Env5Uy&#10;6FnaZgOfapSsWgNzz9p2MOWwkuGvQjVkfCCTCyFAmoqSv4Ne8C02QEHg1XHrGUzmIP5kwRJ/G4be&#10;O9svKjoBsgzSTvqQaG2ONySIN9LS1NzS0BRLZxvyMTyh0VkeLKJepWZ6HafGdC6RN5abqd6OA3u3&#10;dh7Z1VBnBAIMBBOGdoLraLIxJyvVTldvRShgITEYbn1S+WwvyGY+p5+BKKa16Cptsw6PFhW2GazP&#10;OntHhZBZOKKkbYo/pEIUOkgZ7I5WCFIU9L+iXc+ajgU+4m+5Hxf0a5368/T3ZZL92VSSBkeymUie&#10;Vc3IZUwWgcH+2m38JCHE/qTGFPSEglQP1QBbNQustg/7iOhmbxYNQdF9UZibYXQLG98wrDQsv5oh&#10;UgwCtdIeAec2LpQ6aONmhb0FYXTTPFGlNs8gQ6+qi2Yd+f0zbSg4cRgd1B0lW5eq878L/rNwYFH2&#10;LVD0LBuFS1Ia/0tUNJOLXj3R2V97RdaZE680H4ETgkPo7u3hrZg8aRIqCNyBu4DxgIvg5/bt2zVk&#10;UkdwaaQpUPNGFh4yggjd7DZGe3NApWWkCefKdxRwFKh+CuiEWXTO1Jm8kOJmDTTHXe+sW/09ci2s&#10;RQoUhOOe7GWg/c5cqRZHMrjNGl+JvaRW7FiRsTO6rieVo4AVUUkYLSmzdeZTuXa5mg0FJMzS0ifp&#10;//g8vVuJlRXP1bCkZghTu1SPtRpENhZbtWJoy+ozS/0WTkPoossylilAfLj6uvrYgJuRIuUV+xMp&#10;sJLE8VY2bSMPFSGdRdJtK78uwke1kakQkjBUP9CoPS4wFdVo8drAzP4h9J+CbaeKBNzAiA0NcfQQ&#10;8DPtnYmPFaDXh2+JaHXtt1rzX6sx1nFf6UyyILT+BOZNsuCuZaftTVuC+AHRzZJCwLkcHgamsPEN&#10;Q6DD8ts1hMGygXJLlz5r0qfBFaLPt8B4Whisk+7ZFCoV0cdC7Jb/UbbB54kdBVusf6b5+y7cpTSF&#10;0UHdUbIaAP4RYbyAK2SxR2fDyrFvgagkQpGkCuMfdD+WI1bQn0F0tmoWpbBlraxleuEK/kycR5OK&#10;DpuJfBjYgFL1lsHbOXQ9l/L2t+vQ3meeffbV19/cf+BQ64RJV15z3VXXXDtx0oSmmsd9ykunai8N&#10;NQw2DUD5aM6gqB+tf2/1qsc+/eSTI/XN55137nXXXL182ZKm+ih7MvoM7AmKv+eSo8DgFNChiB36&#10;rbfeIko23pPZRI0+46RZuG+46Ybrb7rhukajeFbYktAOdCR1FDgZCqCiiPYos475tmbNGrQsjd5i&#10;uhuF2kS85Q//4Ifz5k1P1Ecy2XSiDlVHlB1dqiUKwDKJC5eiNCvM+++/f++996Lag39zlH0YevSO&#10;cT3/9a9/nZ+11DfXVkeBKqCABO40hHDQhHx48cUXFdCCN46DyQUXXHD77bfjf9m+iVXQ5HHahH37&#10;9hFba926dQTwYN2Ds8KQYvbs2V/72teI0oGYgzuIPKBOzQ2W1V19++23Wd75+ZWvfOXiiy+WfErj&#10;beU+SILo/urVq4nCQvcJAI4bLlnP1HTCduSDjR+sfOihd99+t7m+oS4WT/f3NzU2XXrtVUSIpaei&#10;Em8rFPBTZpR77alHZjTTYPKfeuopYqUwOSW8Y93g4pJLLmFcCM9Om4cr3xjl7rjqyk6BglEC2tk9&#10;Xbt27+7s6JAI1Sitp1JT2iYE1ggj579vxVzWxEFibqsXT2lWEMyD9j6vhoA6C+BZXNlaUdgMknoH&#10;toc2h5UfmF+1+FuibKzMaom/NPMWJ208pHzO/BvoWsQYypDUNnIKHVE8pNLEy1haPtnYDvyCbGtg&#10;IY5ajRFB1HIya5nVHUtqtV8UsxnIMwjdAtspp4Lqi/3mDotGYH6WdKoQDEMGnpIJEYc+O3y2C5Rj&#10;nRZqp+ARzYEwc0lOi6q3aFyKnB9q1R3E+MM40SkpRHcsoCLZiNofNo5EbPXrPVgSaQ6oKGsWqTYL&#10;5GOgeZZv7kCuMOxc1LBIj0WGeO/0J80Qiam5Q5l2bqg7yoavTurFIacOXDwigCpwEKvxpveO0p+u&#10;vt7Gpua9h/b/009/8smnnzakchwq8djJxMBR5+/8zu8sXLgQYobN82rsWs22qebRkd6jB5566ulX&#10;Xnt9/8HD7ZOmXHXtl6686pr2CW0uKnttzUmHjtTWeNVQa4WOEFuSKNkWHYm2Tps4of3mG0FHvtSM&#10;CpERx3j7k0NHamhoq7KpgehIX7avrW1yXazl//uHfzxnzrT6hkgqk6536EhVjuDgjQpDR5DkwrvD&#10;nZOBw8yXvvQlRIRjQEBWg0PkmlzDFNCZX6IEEEcEnQRml3xTrx7oCNEpTz/99JoTuNfwqIQ0fe/e&#10;vUJH8PzAwKErilyDoBff+ta3xhU6IqVy0JFHH31U6MiZZ56JkoSmce2mMHTk4quvAB0h5rzkdIii&#10;eEMlAq5IZ6ndyjQ3bdr0xBNPwPAfPnxYOs4Slp1//vmMi4tqW5EBqnil8uGDN60N7214++23du3a&#10;JT9OCMVBASa3tQe2kJOjlUFbGIOcCHytdN5q+nOHBdCv+G8F/RITD4KOqBb7LKGSwtozLFTA/0pa&#10;sTIXcounfVZJ12k80xMuz2up1xgZMaCwKnDEYDMqU4JyoRelSdJwW6ytQgCGhVEFalrRufJLam+t&#10;K2w7rQEE2YRe+FcbEdC6cipqUhiQAH9ux8hiMDwbJs0XsGoNFyxaYANr2RH0Txv1xU9weQctTaJn&#10;Kd2o0eJDfpQo7LWy5fgHV5ktuiNokJboRQgsSl4xrVUT2TRe/slvx4USent7hVdRJnNMIA0lEMEr&#10;sHw6VfQe2cd1X+iIJbvGXUNmKUw2diIAHqJ/LV26lDGVGk0tQQgD6Eh3f29DY/Oeg/v+8Z9+DDrS&#10;nI06dCRsko/0/ZpHR9I9R5944sm1r7x64NCRiVOnX3Ptly678qrWtubGyjBpIz1eY7Z8h46M2aGt&#10;dMfYWUvRkXR9+8QJE0BHbr7h+raWeryWmmgBJqRN7agbVJqwrv5ACgSiI8l8sr1tcjzW/Id/ADoy&#10;FdsR/MLWJ5ztSO1NokB05J577gEd4Wwg2xEkMtdeey3oSJhOVu1127XYUWDkKeA/8VLbtm3bEHSC&#10;jrCJO3Rk5Mk/7Br2798PfLV27VrO8AgpEGQwTMRIv/vuu8cVOgLhhI6gggM6gm0TtiNjwHAwDB05&#10;77KLQUfQZpU6uV9MOew5VI4HpFwsZeENGzY8+eST69evhxNT0HtpH5911lmMyznnnOMMR8pB8hoo&#10;Q7JXNVSC4Keef27D+xs2btzIkbCxoZGZYPLEoigrBfYHjs4v5pZklm9Jaf2a76oozLYj7D5PFenC&#10;SygcZrsg25RAlCWw/ZSj/PqrRR2EjvhF52p/XdyGyrMAiSekzvbrWa6FDQgsCUMdrIqDX9BP+ZLy&#10;W9G2GkASfdTIUnTEQkd+V1F2LPSUHg9DR8IWKFmb+UvQdRh6ocESKTQBRA1/Uo/U5iKrF1tRmM8e&#10;bRml4+KHcPzoSFi/0FHwU95mo+XyCUaDKUdxPmQ+Ejh/WDz94IeFrOyMUjftNLC2U8K9LJWw6ggs&#10;v6j9thzmpya5H5OT1ZGdJHYiccE4AiiCf3PsOuWUU9TO2rId0ULU099X39i0+8Def/jxP3708cft&#10;0YRDRwJnzijcrHk3MixNhZXI7/rWeXQfhbnjqnAUqBEKWCbMch4FTRixOXlvd/cpI9RIt1wza4YC&#10;YjE9Vaya33Nrhuij2NDCQuLThAo7t4xio1xVjgI1RgGdeP2CEqkr6gSua3vqrrG+jcXmSo/YSsok&#10;iRufS58VlVrZ1lgc8EKfrDa0/22tYH+tpjCSPkARkuSAEs9JS5qbcvZSwXa6qkeNAtovbHVcMzc+&#10;+PCDrVu2gnkgPm6f0I6TPOTDvT1G4T0wofM+ZcoUPNuQAH1J06dPxzYOaS+JQhAf2/gTVsO9KBoE&#10;JUskXZoUbkS2FH45uxVDF12ExfkIK18HXr8QX4sznQpMLS2tdIrgD7TLLOyGaEZ53988tVN3wtoT&#10;dl9SdQEMfozBxl+xUTrACUjQf8KECVgDiM5+XFOUseVorMPoENYe+3gRYBOWH6LhxAlBvCYAF/zk&#10;pvgTTTnLpTDf/HTzSyHoV2AKezv0rMiuPvojkZT2ugi307N2a7Z0o8Eqk14EJglXoRJzQN4jteBr&#10;DmguWcQIxgxtMAYLo0lGDbLwspB4d8Lms53ztiiVZsuhNBI/KRBqG2nNgKDGMoTQ+dChQ7u9xApP&#10;k2ibBVpGbcE5qYoMyOSJrX3mUwBMJ1Wme/jkKFDzkhq9uorKLieJZm0KxkFPjlTuaUcBR4EapEAR&#10;NCJ+0ZoUexJrs5sac2IvQrtLjgJlp4CgEc9M/QuhDstekSuwIhSQvblODv5jdkUa4yp1FKhRChSd&#10;ae3BW4dneUeRJniViGVrlM7larb1smIhKy2A5Sq/hsrxS8f8sr8a6sLQmyohnXhpvbN+SfTQyylX&#10;TiuqY3FA9o1CNK1CgGilcrpPCtMuL1dLXDnVQwH/bmJRdivbZSZ0dXeDmcn/T2BC6op/NhJ+/wmt&#10;hP9AJWW2MHARnG9luJp+NEOg/jGdPE+zvugm7bFpuDQswmPsT9tOv3Ccm+oX37aDuvB215T3Zf7P&#10;he7YjmiVszDA4PWW9oJyoBVLh0Jw2+3Dli+qWhhA5dsjvMbO3iFzEaox3Pb4RfwydxCDMch8YBog&#10;gse4gcQFPyGdv1V++pTiXhoIplNg8j9rryXk1ESy9LEAVWCXw9ov0mn4xEHRQqAgehGYFGjd4j3C&#10;/xRHJLBJFEK/9MqoQP0Ma49eCtsY9YUmsVDzYmI20dHR4SeUnc9WBUF9ATxjzWcgqLGyO9Fw39yB&#10;/Kjn+paUgolSsLuzE63CPTc8CtQ8F4vbSC1qvGTHwOSQUPPDo43L7SjgKDCGKCAWVt8DEsw4iAi/&#10;2ZK1NY2h7rquVBEFCqCIB8tVUbNcU8pEAUEj9vRiMZIyFe+KcRQYpxTQa2V1GK2MyW7l45Qu1dFt&#10;MU7SRZVUwootqqOBo9cKq5AryZHfn/7oNWK0apLOu4Zbb2iVWHTJT73CkDA5JXfT0EjiG+bTZrQo&#10;5+oZJQr4oRGq1DRoaW6O18WJw96N5LWzk3mCZvqcuXOs0L/owto0IMpHAkvCtAKbBoSwyG0pAxG5&#10;dUzEu8C1MA/hHPbaghNFF1aTxq/db9+p0lZh+SRvSDbpjh9Z8V/b+W+L0rsQaBtBZ+mOSiO/5OB0&#10;XLH0bKeKuhZYtb+d9poLAS1+dISf3KRe9ch2R28xQBRERlDOn6QSQausxyQL0tixDqODii1N2q0E&#10;P1C+pW1YfujGBMCUQZYWXPBT7sv8DMkxUeQAimA3BVFSljGlqQhCs3CapYxoWDTNSnut7dhvWKM7&#10;dmqphZp10DOsPVJ08Bcl4YkQaJIao9L4E2+TXhCS3hfmD7Mo7P2y464eWRYCwxrIi72IjEhkpKXQ&#10;9P7lw04AhoAS9FbKOrDGVDS+6O7IGJKY5NCRUdosAqsJRUc03UtTJRsbVHeCt7C5ybyQGAPW1xt7&#10;M++/sLex2trv2iMK1MXibC9mvsWykVgq0pLLtqRSTX31DQ2sevX1jG1h+8EOMJvGHa5LjgLHpwA7&#10;rvQjpDsmhsDMsr7DiXRX35G9/Z2HWQS5CfMwSEh2bBwDP9rOh54KUK7HPQ/lPKl1TDyuv5ZUJIfV&#10;ZdGnJ50svak7YSmdLy4ksIRULpLkkx0sM0WRgZy2BH4S5S/wQ/vTkXzGfL5QZn+mUAhvOB9TbzbC&#10;TX82e58/GYWLoE9Pqr8vk0rmjW2q/xOWP+x+KeULlPQqhXvJZc3EMH1MRlKezwbMivmWhS+Pw0Ga&#10;w0C08fC+/a2Nke1b3quLZpArNKIjE3FBbob+6lRFTl5Dnc14eRX5kBcZ4/FoMtOaaKw31mfRuvpE&#10;R0/3nsMH8/VufKti1FwjaoUCEn+otbxZBDZAOMIhmQ2aQ6+8SxPrQuGgrcZurfRu7LVTDk/EpWi/&#10;Q96BkEI6s9yxfEvhYmCz1tZpt112+ON+0pG0zcOskFASvq6INSoXkSlcskv4Rnok6ZKUnW0VVvVY&#10;cii2fsQ0SPTIybWkfty3+UegqQXuhiC4fEpYwgz8XT6fzpkPcslj2EAoY1NCPmSxvb2UbDY+iRGh&#10;gMV+uCMJo3yklIv4wy1HyAdP0bwtW7bgYkUdZNFAXsagsIYwLiwdBUWo4Vbg8tcaBST2tW+coLIj&#10;HfjRykyaMCWbzETTmTmTJ+W6Onr27Q6TqmtWa9rrdZZ/NovAqRb5g+Jb3p/sEmGlz9ZOgheHE4HK&#10;kdCfovROUZfAmLBQ51pO7WLr/6l3UI1ReAbBOXSZrlELdbGOabWUer7aaeXLIlQ+YhaKbC6ZzvSl&#10;0j39ye6+/q7evk6hGrJX0LdwAuvfSfdVpo7Y/nZSsr1PUTK5kBGGLVnbh7XesCNiieMfC0XLEDcu&#10;pFZVa9/x01+dtTBD0YVQB42mX8MpLL+GD2KyqsiWiGst8vZorwVfY2GL1eBaUErrVWmyLde42GLZ&#10;TYQ3aJrJ8oafqkh9VN/tIiwAQ/VK2sCDmsl0WbAE9ymBPMJsShN5yE8G1cgFP7np9whna6RwG8XE&#10;jqPFtCwQWHShLlMsjVHDaPmePXv27duH0YmENpob/DWeS3R1J3tzkY58fkdHZ08u0j5halNdCxN2&#10;9tTp6Z4+LpoamviOR2KR4clmKrnAmW00HqODjfUNqUxyyuTJkAXRNmOKAzfmCaO/d+9escFuCxud&#10;oQqNyh5WfRgDVLGDSrp39WOrX3h57aEjHdNmzLr2+hsuufSKxqb6hmhw7JGKtXN0xrNma2FrZpE0&#10;G2EsF4vmP/rkw1WrHvnoo4390elLFi++/cu3nr18Eaw3fArZcpl0rK4Qnalme+waPhoUYG8Wj/Li&#10;iy8+9NBDBw4cgKVjx+UmF0uXLr3kkksQtYjTQkmBvVlsnBYKy4y2tkwKbO6+/TvFnVhZgD12Wr5c&#10;bKuSVaMQv2gZSmxCi+7YZohP8pfGn+pbm2XyQoFwRrBRUrvBklV8qGEVB3hV7jTXGcZIhdjGGG6y&#10;sQ1jBuPtqfCMZ+QQjSoaYSEYixhdgwZEMlkTza80TZ0yy3ByuWwM/2Swp7GorPpimWAOZc+R3QW0&#10;U01VtZHohAlTBzxQDbg0NXXngEcV/U2DYr97O7oC25No8XppuEU5SDW5eKznUG9g/kyIi8+JkwzU&#10;Yauz19EI0fwKY+L9T+SJ9PQeYcqRDe6ZuKCvv/463DMOWGGjOQmceuqpd9xxxxVXXKEIwxqI0XgN&#10;XB1looDhYgec/AgmgXOFif/LH/6plNya21o4FXX39V5y2aU/+L3fba07FvWxTE1wxTgKjFkKaL9W&#10;99iU2d3+8i//8uOPP5b8gtWSUyLHxT/5kz9B3Kn9bczSohY6xnr44IMPrlmzBlERmxo7vs7z3//+&#10;9wmCzfAhLpEQR6PZ3dWPD/miniFNyvtw5FwezsEoSlG49EA97kAyIMNoGT4qyART+FlZyEbt9AiG&#10;kO4Qdv7ee+/lmjjkV111lZ9tE2NAomvkX7ly5aOPPkrOb3/729dffz3ttPsFOdWj8oo2Dhw4CLWR&#10;mPF+iPgwPEYQ1mCQ+9IkXQ01TOyLZHBhAeQRnr359psPPfDAJxs/bm9uIXd/b197a9sFV1xKhHPi&#10;3xoebyB8bnm7NqxxlGiS0WcvXrVq1WuvvQYnTwcZFFoFpCpWGW7/uuuuI3qE5qRLY54C9gWU451/&#10;+NkvPvzwg1g+19/X05SIT5zQlurrXXDq/OZJ0wNJcfDgQW/98Y5HA9uN/WlPUvZ0Fjav5OpN75rV&#10;OeYOa4XdwnSh77Co7HgZGjjVHTufUqAAFXtm1AV3wtZDTiVaAdRy+6AfyvUTROcUVW17zR3eL7sG&#10;+s9ldinwd2qQfoXVC920bOrbtlOhPpQs8bkQ/FPaL0GnpUmqbLbl9kHqDczvP93bzFywpATmZxUK&#10;vB/WX+ZDYH6mrh9wsjNQUJAGhQdtHuah9LfYHfgTx3lqFDajpVINEKzCt+Z5abLMWNGfws6tgltK&#10;U1j+sPnJebnoLdPPunw9OqB1rU3dqf7t27ajLzGhoTnV3QNohcUK3f/WXXd9+Y47gAQ5hRm+oUaO&#10;1/lMNmpiICWx1erLJHFE8Gf/5S82b9kyIWbGS1OU7v/whz+cPXt2uZicwJFyNy0FjCVgIDnCTh1h&#10;s7xSp5Rcf9ejjz4GOnKko2vm7LlfuuGmSy67or4xjixwWP1yc6KyFAhDR7oyk0BH7rjty+efswwo&#10;OB5BfyGKgkGsLpj7r2wvXO3VRoEwdAQugT8hYeGAh/GmssFJIOH088GWLUPNJbBricQXmEVtY35m&#10;izu2QBZPlNf8rJtFR7Th+XOKG4C/8bPUlhHs7OvxOCH4mxgMjsEtsEfJpNGiERtvlXzE0frREX8t&#10;ew8d9Vhyjz/W/wZ+SuBvavT9a28voAVF1Ehi92z4fqMDVRevEzrCnXg2eB2ONxtbMbHlA7Wbn2hT&#10;FZg9ryEeLuPJFGJxyUP8jeTXpJZgbnLvkX3QAGTEQ0fkz8psCamu4JicmPEGjm8y5aFEA9H2LPdZ&#10;F2/0mqIu2O/I5CkTYIilA4Wux86dO/kbrDzctkVHrrzySiabVLGq7X1x7RmcAmJSyWPFuEJH/uI/&#10;/7ATZw093c0cdxN1PX29F1926e/+3u+21zc5kjoKOAoMkQJh6AjnFF40Xj3EuOzXf/qnfyqJ5xCL&#10;ddlGjgIonTz++ONCR9jUGBT4qO9973uB6Eg6lYc7SKeyiD849qP/CquQAgJJNHj4hweBmH9I4iKF&#10;ffuLTWcXR1zQ331Uch/DJHg7qURjZRQcIEAUZvDcc8+BAMGJXX311XfeeaefP/Q37ZNPPnnyySff&#10;eustuMobb7wRKbxEbzZJbSJM3nRiA9TVmW5rGzgKwd8cDytEZcWK0kQ6sZRhr1IyknvzjTceeuDB&#10;Tz76qL25NZI16AjOTi6+6oqqQkfsNNi1axcA1RtvvAG7BdOFChQX9FHgHOAW6inz58/n/okR3D1V&#10;WxSwDJvQkXseeuy1117B3Bsdy7pIrqmxfkJry5euu3bxWecF9ktOk3RMkw6cfkqfXcl/QBOaW5qY&#10;b1Zq7z8hspcpsz0z6ifKVYHlMIcDz6d+NEInRz3OInbc9pBBj9inSh9Bkd/msfAMd8LQBb1fRZ3i&#10;J+ffwPYQuDusv7KfkBGGXa+oOvBcxlHL3qdA29SwVZcp4T+t22u4i8D2QOfA/GFoShjqHIaigX4N&#10;Uq9fdKDhoPxAtIztVfwSGyIZ2Hp0LS9YoqToI22DsP6GyYfD9osws6eweRh2H89ampZWQqL+9hzp&#10;BR3J1ce37dn94osvbPt8M1b7qa6eRH10TKIj7dGE2Ab6Ds3RCpo5c2YYdBo4c9zNE6ZANAxTDRPc&#10;VBs6kuk5unLVoy+89HJHV8+cU0694aZbLr70cl4VHN0FEmWQDeCEiegePHkKhKEjR/rbly5ZfOft&#10;X77gvOWRbL4uiuOFKP5yonGHjpw81cd+CWHoiCxIYBFgU1jTZK6I4gY3/Zyi5WjxVxzCtdjsxcyl&#10;fdbPpVG+5Rp1X0msjJKf+7R6Rn6+0DzYaNAdlEDYNtH9MPw6EnzP16iMMGSRAULghbqINkQNV2e5&#10;K1sFEQnVrwIqMtDJgYO9hWP0BwQQwdw/LRIXy+uJfIOqxYTFcyHrcEPdwEF+AGTwKsDQ3Gt0QSnY&#10;w0bMP48wppl+4nCrLh8sD+hO9oixMthIwQzIoDyJfLBAjbYG7xceflF6sIG3LMA6A3QW0NPa2iJ0&#10;RBZLMH+0gXkFYyp0BPEKtiNj/8Uboz0MQ0f+/P/3x51dnZ7tCOhI3NiOXIrtyO9NbHRSmDE6FVy3&#10;RoACg6Aj7NGssOzXQkc4Pzt0ZARGYHhFsh6CHFh0xNqO/PZv/3YgOsIejKLJhg0bNm7cyP6Iyi3y&#10;HaM60C+3MMd8y4CQcKfD6JAWYgbAI3nu4HEPlZ7YFjnzzDOXLVvG3irxwSDuaIbXpYHcWurZyp95&#10;5pkHHniArVzV+UU2VlI2Y8YM5PLbtm1DrMlej87N8uXLTzvtNFzDyd+O5SLE451YkwKe8oS0R45k&#10;EF/iAgtnK3CDEKRgA235S8M2GVYwFzVev2RIwT3ahl5ImAjP8GP5LEjDw57tSBtgj4eOYDtyyTVX&#10;Vhs6IuKAUT388MPvv/++VKTpLAMnZozryy+//O6772Ycy0Z/V1B1U6AIHXnyhXXPPvN0NpWsi0Uy&#10;qf5YPjv/lLn/y2/8xtIV5598P5zC08nT8LglaMkt5xL6xSpHuvzjdrCMGYSCmGPygD2uCjfH6gF0&#10;5MQoWSQXsG0+sdKG0eVcJB8zPrf3Hu144IH731z3WqqrO9uHVkRsTKIjbRGzc0Eftmw2a9AR3DiX&#10;ndUZBv3HU1bjxSywv2EHj2pDR9I9Rx9++JHnX3yps6fvlAULb7r51gsvuRT96Xrj5iQgjfjbO55m&#10;Txn76tCRMhLTFWUpMAg6wtKng6I0/VkZ2H78KIXYCCVCiwVSlfOXnzOwCId9UFyIvQ+b4lcAsZoR&#10;qJ/bPPYmD9JIf36ru9TU3oalCNFLWOY8bxNx492JjhgvFYZ1kcmFZ15ifjTGC4HRitoTbyz0y1su&#10;PedQ/lQ4xQ+c5qORZH+whXJDI141MsAznMFBRziIG0OSbCYRgl5g/1xg1Lxq9Z9HKI9WHuRQoL9n&#10;P3LMyOSLaESyO9hTFkY3AzCTEQoUqIANSggKEqYlUF/fWIBl7PB4F7293UKhBhztFlAo3KmrKDlp&#10;tT6FEer5bUekguQ2o5pbqRw6UnND5hpcQxQIQ0e4L+ckrKsYDfzZn/0Z6Eh51fBriErV01SO7oHo&#10;yO/93u+FoSObNm17fM2aF154Af/iuIlgZwRRSOexO4FdMQoW8vtBYrhbW1oxjSXuID7bGW7DFHgG&#10;renkAVxX3XTTTQgLpFlcXl9JVMHeTY0YE8t2BPADBWdYROln6NuyiHSB/BJhyE3rnDlzFi9ejIst&#10;FHHAVOyBWmouZQP2cpFt2w6/8sor777zLvrCxOCEG8SPfkHnXbq3CgngsVaRWJeYXshFHtCpc845&#10;h5EKm1G1go5YXX7cmQJlff7555Cdbu7YsYOpM2vWLIYS+uBK9ytf+cqKFSuq5w1yLRlRChShI2ue&#10;ffnpp5/MpVP1dbFUfy8uts5Yuvh//V//w6QZcwObYc8FReJgvV+WgZcSG3nC1Lol4rSP2At7uNPj&#10;NoV6ukunixYfPSi5XFEj+RkmSPVX5z+fhnl8CitH/bLNtm2w51z9Sa+nWc9DPEeF1Utn9bi2A9vU&#10;MBtBW53NrIU6TM5ZtGvoqSIy+ieGVVL0d5kMYbtPWFFh581B+mWHzBKBrkF/ezD1D4QsQrgjdCRM&#10;bGu7FkafMBYrbLzC7ofRJ+wILC1Se/RWO01PM/FMNF/XnNh79Cib8utrX4n0peqj+KTqHqvoiIZG&#10;ruBBR2BCHN87oluGLbzgftS/Ltv1enRacJK1sPLBLcuVo14g2p8J1gM+yarc4xWgwICjYeOHx66k&#10;IXZBFWieq7JGKYAFK+p1Ui7TWZFkvDqEpD5U5oI+9pBsmSrxIuJO/IyLCIWInKTIfv6k/PZBe+2P&#10;sKewbOyRxl1AD/8op7fXBNvr5UI3TJ6mJrAKo7FootUVAm8omJuSjahGX5Opvv5kr/n0EyGQPvb0&#10;9nXz6ew62tXd0dXV0d1NwIyO7p7Onl4047sICBf46evrJtCgebaXC1OC7lBg4Mcz6jC+rwaOGJ6g&#10;IRJR7ebBgY/uJE0LTfN032sMAfG68KEd+DEh50zsQ5MMgQo0ooXBH2QFgR89qhB2nuKqieDHd3+S&#10;O4ZoXoHdIg5N0mnBnlXoHfwij+tZ+7iEL2FmyzX6To3nZptpLPVce+VJpMYzTVzfHQXKSAEr+JAo&#10;qowlu6JOmAKCMTQi/jRIgc3NLe1t7fAhFieAIZk2feL0GRNnzJw8c9aU2XOmzZk7Y94pM+edMitW&#10;hy1sGouFdKYnmeoiSnB/qjuZ7kGsjzMQ+W8R7zSISOsEeid7FCXQOHwxkRBMyLtOaSJ2HZYiixYt&#10;WrhwIYYjoD5Yk/id459AG4b0SNSEguvqOkQAvG3bP9+06aPPPuezceeuLXx27Nyyfefm7ds/37bt&#10;863m8xnpUy9hvvPqq69iF4K9yyBvk9nWvB1N//Th35DaNoqZxDBToWW0wKuIzc7YcZNrXPoQ6Rdn&#10;p1y71WMUR6a6qjp85HBfb58iftMyTktYycslYGDSwZDEwcqfis53MsZS1OvA5I9e7n9WJz77uEJt&#10;U9Eg5Shu0ACjWQjDrkKKDq82yGVpaaqX/EVh1fWzNIXRRzkVJ9xPqKJzK0QmAY1ovyhNYeuq2klp&#10;dggUmVwnKRvz3E4ynb79/RKt7DgWXVimwjZJ2LzWk9JkS/Z3mTLD6GMlAEUXCnJemgYpp3S8KNMe&#10;5+0EEOUtumBhEnoK0h9Wflh7wsbFChOKLopeE/szjA5QOzBJyqHH7ZAZL2Ge2qWO2CQT3NSDf6pr&#10;lSlfawQNasPSBBjDnS0f2cpTUjTMX95wo/FUaszyye7773/g6eee7+rpW3D64ptu+fJ5F1yIIL2t&#10;Idile6XaWZ7hGruluKjsY3dsK9mzMNsR8AnYCItJ6GQl/ZRAXYyGxuD1JNn/hZBxltm1u5pEABSu&#10;lYcN3sLP4uTEvXFms/Va3pc7etYe546xxQ0mWhf3OamaOB+GaTBal2ygNpS6fFKZFMk3ebYjljdS&#10;Ywx31WZilhRzzxET58Pk8Sw5Cn6uvF+9vcEexuobDPWM7YhnxltoD4HgCBUUlPooRi0zqdBKbkFn&#10;HcbVQvvHRH1C5iU2FErhOhncnlh9s6WnZ1Xj9T6fb4I8QSk0mly0EL3TUkxP5/IoMntNKGhOFa77&#10;+4xPLSusoVYpw+KL3B+VHYZPQYaZgZV8PVzdw6SA1gceKoo74qKyD5OQLrujQAAFwmxHWEXlCZNd&#10;G4nnn//5nyMfdzp0FZ9DiKiKorKzozFA/+E//Icw2xGsN1999fVVq1bu3LWLmIJ4oGJzTLRgk2E8&#10;a3sCPrQ6jEEs+yMbpTZQtku+xPOw8+I6ChAC+wy71Yp/G4kpQfCwTZs2oeKAgA9Ixs+2iT3j20rr&#10;xGWJCPQLL+HiBwpswwgEG8Ocd8vWLR9//DHOtahFWtsNMGSGwytMEOu9lNYphA+ZN2/eTDtvvfXW&#10;b3zjG2ETqVaisqv9dBzgZ+3ateAiiAIxHEEgi1m2lIqYRUuWLLnllluYmXZEKv4GuQaMKAUsw6a4&#10;I//083veeeutBMqW+SxutSZPbF98+mm/dvfds+afHtgMe/Iq4v/l5lFJE08HvTAdef/5QouGki2h&#10;6DpsfpbWq7NbIDBDmWG2CGHRy8PGYvBQB/ZIay9s+4voFrrOhMQ/ZoGyh1NLIp2CA4uS3Z7/0K3M&#10;w3VGFCYX1fldI+7vdRh9wmxEwtoT1i/1SF2jdisHYMvTFBLBbTaVz0+WQZ6yMbrC6O+fk/48Ye0P&#10;O7eG3Q87Xx93XtnGqIUEI5Nnra50+r777nv+yadTXb3N8UQ2lxyTtiMtuZhspllYYCfwKMv3IPN/&#10;RNfS8VZ4FJ4vsM9hb2/Yqh32Vo84QVM9oCNPPftcV3ev0JFzL7gQX/cTm4yn19JUsXaOOCFqu4Iw&#10;dCRdN3vJ4kW3f/mW5csWIkdEWsy2iCF9PFFf2x12rR8VCoShIxx0xXjJ9xFtkX8GborVKOJ6o3Gj&#10;alSa4tEmQQ7avHW8t5wK961FsHg7lWB5Eauc4ud6i9ARla9yLK8fbzLqTvw0cUzrjIQdEQICBLNu&#10;F6KXmwqPXaN/6StHzTDtacATl/lnuS/Ttrxn/eCDRjyf1eZ3Lhu8rsbi6awJy5418eDrDA1NmzNZ&#10;jF6D1+FEi1x+WaZPzq9y+T5PCd936vB4wsaGRj+SAuyjZjfGgtuTzpvohaaDnl8tC2ElIsGewcK4&#10;tFz2mEcyy3YbZqUpVmj/QAdMMyOR+rpWhoB6ZZZkJwMqMH50ZFTmvquk/BSwL2AROvLf/uTPOzmI&#10;9Coqexz7JhOV/Xd/F8a9/I1wJToKjFEKDI6OsAkKHfmLv/gLh45UwxRgvIrQEbY8BugHP/hBIDrC&#10;vs2G/NZb791zzz2bN2+65JJLvv71ry9cOD8TDdZyUB+zRsfAMGlGnwC9jUi0LmL2fXZYDrDUKCEg&#10;Ki9FgdBPmER2nRe3BjIn22JJowJPwcrGN3u9hESKBG7bIK+tw5XTDd6FI0cOEDjEkCiXPXL4CARp&#10;bGpEe1iMpsei2H/mRkvzBFhNLKc/+OADnJsdOHDg2muv/eY3vxkq1YpE3n7nLRuVHS8Nyd7etta2&#10;8y+/pKrijnjgWQbKQ2Q6xSigb0RsmzVr1jA9zjvvPGYa01L4FoQIkxqf8IRxD1YnBeyLLHTkZ7+6&#10;/4P3NyRi0WRfTzSXmTp54ilz53z51lvOOPeiwPbb930ocBpv31Cy+SuSsNuPkYwmGYuk7cOt2r9I&#10;Fj07Ev3SqTlQguc/gA+3F0X5B6nlJEv2Px6GRpRRPsmEB/8G16deRcACIbZoipVvSKpQKbmuRR+L&#10;aBv6HuUi/alsrDF+sLv7kUceeenZ57PdfS31jX19nWMSHWnOFgwY2NosOiJGqIyz0RUVSIEYvJqE&#10;cbBHMo7jWzKdwFRtdESvSEq4Tc1GWbiru5ufrc0F0Zh2HX+qtva79ogCHJngbpmEuSyMfX1L0xQc&#10;+8cibYwvgyvZZSqTkw++eCJYJOqI6ShQRAEvGhkBOnrjdbn6Bs61hDHP4DO2L53vz0ZS+VgmWpeL&#10;1efrGmINzXVNxj2036BE2v0GR8kmcpm6bDqeTkb5cMFPbsJYyCbXABUesqJY3CT5U7JOtKUC6cdd&#10;xJsK+fAnSuBBHqcQCdnNnB+wg5b1NC9DLJOLZ/ORNJ4Vknwi6SzACFHQ63IRPolIrD4aIxg7+AFB&#10;R6hXD7Lg+/GbaIqi4pFkPJoyHy7MJxVva5jYVj+xNTGhua6tKd7aGG1piDY3RJrqKTboQ4YWxFYN&#10;k1rrJzTFTP7meBuF1CdaAz+YcND4GJ9MznTENNiEjjc1xlupqy7XwIcLfnIznq1P5Brr8zTAfLjm&#10;TizNMacp8NMQq4MCFEvhUT7pLHVRYzSCcQq+uVvqE21NjRNbmie3tU5tb5uWz9UHfuRWS+No1XbM&#10;QEcwTmyMx5oTdS0N9W2NDRMorblxImPK+VyeuMjPfOCOZ8afT+Wz/dl0bzrVmzYGL/wcTCDk3uSq&#10;pAADav3A2gsjO5vYcrDrSGNrSz4a7+7ob4y3RfsTfKqyE65RjgJVSgHp/mtbZKtC7xv7APZBxd+C&#10;D2TtxcERWuEjYSVQpUSp4mbJA5VYJumXSE6toG760wCHbyT2qXQyxQ7Y17Fp88ftE5qvvubyiZNa&#10;0bsA7Rjk0xCFOWvm0xgjThrcf4H/p1I5xlEV5YJGvPPIMd1krqVMY3saOCDK5g8xUgSEyAtKeQdz&#10;0qRpmIuY2HOxhqlTZ06fPru9bXJTY2uj92lqbGtqamtuam9ubm8xnwmqnWAtGLUwXnApgnzCWpVK&#10;g/GgX0Lf8V1Gtkwc3qup6jyZyMMPvYDIrA84OsPFGc7QiE7EunHmmWdiokSXcXc2EqNQ3jF1pY0c&#10;BVgx5G5X0i2cM/Ha4gEvTN7lPy4dt1UnILJUvWWUiR+3kf4Mkvvp3DqsB/1LeuCDI9GvQTAke04/&#10;gV4UPTI6SFWpZLK89bLosS0Ch7ALo5ZncXrt1Ha4hfRrAgSmk6fn4CUMW84czTQ0mo042R9rapjU&#10;kGhOpfuisf58XSwdzU+cPpVjdTKdjDUkkpkUAsRaSQwDwiDxtPV1DfiBPPXUU2VNqwRPBbq/devW&#10;E1hkaoUI1dbO2pk+IZRD5Vl/kTVdtdHXteckKcAqr7MW5aAyFqbidJK1uMfHNgU8D06eGyQZxbK5&#10;ppJE7IBvIIIEandy2MQSYt0WF10U+Z+1PyUL8CfdkXynNAkFsYhIKTRShJRIs6M0CeooTQJmSCiy&#10;kwhESUKNTr3zl6MRh3/SkZ7U1tYmdxByAxWYwtoTRrfhlmMjfIikJsKHFz+Evihei+J/iMgCnAKT&#10;WS4GHJdZZAhyAV0ocIjwJxuVJKwcNA3RzeRbSdd8qz2IxQWcSPtGXCYHKhQ9FBTUwmZj+/1yvRPi&#10;aA4YkYK7PO/U6wjjKOAoMGwKWM1Ku4brVO9t3sf8Zgy7XPfAiFHAL9wZRNYmw0rpDciV/OC+NUas&#10;veO3YAmk5Gh+KOepggGyeOeCIUrNUM8uIHZ+llcKWTOEcA31UUByIu84WDjQOPI4CowlCnAyZaED&#10;JF6xYsXZZ589b968sgPzlSWXuMAB1+G1L/j1tiXtr7l8Fg0SiT5kniXZgtVqDTM8quyIjL3ajQMQ&#10;SXAkQmIkpA09FLbJT44TA59PnqDJrsMPPvTQSy+v6+lPzZp7ylVXX3vp5Ve2taNf7FKNUUBOFfS9&#10;ffv2n/zkJ2gIducbTl+48Nabbzz/3BXxSD6Bvx/nWavGBrayzTUBLohZ/vrrr69cuRJ/xAiuMTfr&#10;SSG6NOfziZMmol/GKZ19KYOhUtZ4P9CGRLstokA4RwsMcN/qWeD8WngGd7R+CvAIWz/9QIXKkVAV&#10;WMKWKRmQUpi/TsoJJKt05fQnlaBrarFl+mESlaPV2/9NOcMatrD2ALQElkN71Ax9W5IePHhQrICl&#10;v8AkqXfp/lCUrfAdEdgvRem0yW5bYQzHrl27bNv8F9DHz7VYlRwgE8Q9tJALXHtjyy93bY1trWBV&#10;zJbbbrv9iisur080wAOhGuKM4IY1zaohM2yrtJV1weREo+eXv/z5hg3vgzOyDPT3pVua21asOOcH&#10;P/hefSFsTTU03LXBUaDaKSC5uYwsWTbZVlavXv3oo49ybV2ls4riC+jSSy+t9s6Mg/axBsJWPfXU&#10;U2y4DBmbHVwQm/73vvc93BmxPFqtVeszjUdeeumlH/3oR6j2/8f/+B+R4IwxwU2VD7tGhGAqv/jF&#10;Lz7//PPrr7/+jjvuUHz70kSYuXfeeWfVIw9/+tGHLU0NkRwaK/2oiJx1fnV51qLl/gnGxEO0ROT5&#10;hx56iDXkN37jN/CsxQLiHGpV+eQse/MkXqRYedb613sefO21V+sI1hjNM5lbmxsXnbbgu9/9ztzT&#10;lpS9alego0ClKID2HsqO1M78t+veCch1K9X+0HozyWysHoOvHfs6X3j++ReeeeLovp2T25uTGWNY&#10;jJTgmmuuIZIW67w9plVdFwIbhAgEwSayjlg0nct8vnnz408+8fwLz89oniCeii0b32hf/epXMYK0&#10;O11tdK1mW1nz6Ehfx8GVq1a9tPaVzq6emXNPue76Gy+97IqmloZGp7ZZa5MyEB3pytWfOn/+zTde&#10;f9H55zUkYvW4tMFHTX9ffWMwN19rnXbtHWkKZEDje3q6PXRklYeONJkIHTlj/sHJ/MzlZ56+8HQs&#10;J1BDYHNKRAp+pQtI/oD4HuWLQHQECbgsRfzoCHfCNCKpXeVYN00CRbCKCERHwuJCsUcGEm7btm0S&#10;9BdZiii6mu2CBU4IU8l9W7UFHignsPyw9hShDvbZMHRHahGyrbEHGJohn90F72HeiVf4vcwyiqAR&#10;cX6B7RRS5e+Xuiki+OmjO2HtxAeFyvePDtdCg1SU/5umUjXfe/bseffdd9977z2OZDS+eUK7Q0dG&#10;+lUfnfID0ZH7H7j33XfXN5ldKZ5KZltb2kFHfvu3fytRcPoyOk1ztTgK1DYFWO1ZXbXgkzB8fPzx&#10;x1etWsWiKmdNJKEjl112WW13dUy0nv23CB1h1DCv/Pf//t+HoSOotT7//PM//vGP4T3+9//9f8fZ&#10;kdVRGBMkqfZOwHrB+hKc41//9V+JPoI46c4771Q0jtLUl4u88/a7qx556JONBh3JZ9NCR1ZccGlV&#10;xR2h5YHoyMMPP8waAjpy8cUXF4WBqfZxcu0rBwWK0ZF7H3r91VfjsQjoCJO5tanhdA8dOeX0ZeWo&#10;zZXhKFAVFPArJbAwsuBXRbNOuhH5dD/oSCoa27n36PMEznp6Tcf+XZPbmlK5aM2jI17wsHwcdCS3&#10;acvmNU89SQcnJ5pghukaCXTkK1/5yhlnnAHT5SxuT3oqHb+AsYCOrH78cdCRw0c6QEduvPlW0JFE&#10;Q9yhI8cf/CrLEYiOdGYTfnSkoQ6N/nyyr7ehqaXKmu+aU50UyAB7lKIjqWzD5CmTzz3nXA6HS5Ys&#10;tE1HMGMNR3TTiu8D0RHk9TJuEDqi/AZlGaaDacvE+4kYeFMZwqT5pfWq2dYtCc9aOwkuZPVShCKM&#10;2kBalIgaJSIZlldN/+NFbR6u7WOY621EctakRlRSU487vnjMX7t27YsvvoiSprHLbGp06MiozasR&#10;rSgQHVm58uG33nqbcLigI+lUrr1t4vLlK77//d9ytiMjOhau8DFGgTB0hCXXAvzOdqR6Bh0+JBAd&#10;+Xf/7t+FoSNIq0FHfvrTny5btuw//af/NG3aNIeOjNqAwjKhiIMyEEob//Iv/4JdyBVXXIFGKhhV&#10;YBuSedCR91Y+/ODH2I40JBAop0FHJk44+6LLHToyaqPmKjphCgSjI1GEkAYdaWmsN+jId7596pJg&#10;bbMTrtc96ChQQQpYMxG4JiQS8mdQwfaUq+oxjI4YP2GeBIToXlt2bnvy6adAfxozxqDEj44QQ6vG&#10;zGLKNfajXk7NvzB4palPmGB3RqbpCa0S2Bc4w5FRn0kjVCHK2Qg6zaASsD2HXbcJAslQj1B1rtix&#10;R4Eigwn9hGlgxSDkBp611OWsiSFaiC/qJ4J16CSbBoV/5MJ6f5KWqxXHK38YGRVFA/VJBeRQ0G9u&#10;BgoIBpEaqBmlyV+vNRCxNyXflwWG2lnanRObAHQhMA1eGo2xzrLUJNGEohQghAvRqqgcBYAlgyV+&#10;0YWoqgQzodJKDU1s3JewcvA4gTkLCe0bzHXFpkA0lWljzJR2k2zIIHhcDr5PjKruqVqhQLwuLsto&#10;+SlVs72wxC45CjgKDJUCpdaB0k5QrClt0Np/h1qiyzfCFPBrD1CV1SEIrFbCSrFPflPOEW6jK75A&#10;AWiu7UlWwpyneK1kxxyYTBwt7z/+WojcZ6Q4NePn3W+gPEg33fwYJxSwkiEzmRW6wEvjpPuum+OE&#10;AnJoQWc5h3J0ZbXnp8L31nQqSDAU3XHALTnXNd0p03gTGveY3ioOxI1EgkOlp26rbVrShprvae10&#10;oOZnFe+IBHzMJl1jXVDzvaqdCTTyLc17UY4bwb9YJnRC5mw18vW6GsYKBQxKoKjsA//LR5hUDfUN&#10;8A2Ss/T3Z8ApyCJZjL/n9nylGOB2l5LJiM3pRzIGQTUUiRShuQKhS/jOzaJKVaytWhy8P4WNjXVF&#10;JSmtEu2xzbbhxyXJVadsvyyKEAgpDdIeG6a+6CKsHO36AjlsohmiCYUIh+BCtBK1RSX1SDBPWPmi&#10;qpJFNSjQ5lfttsCwciyViiaGHeIiEQ99AY8RE2N2Jc8VO3fGyrvk+hFMgRiAPY6svUmlqWLeVrSA&#10;XHIUcBQYMgUktLUOHrXl8U5pUeW1koKCQ0eGTNGRzeiHRrQpD46O8Fd2YXZnNmVt34MwSyPb9PFa&#10;upSIBUOK7RlEm8czleWf+RRY0gIXXRvk03Zsk+1EbbTetbLsFDBQ38BM1gkLTq120L6y08MVOCYp&#10;AINUKlIYC+YjRsyLHnzESHs9ka9BEcYAOuKxTUa44QVmT3tyJmstDesryYxDR0bzba15HIGDlNR+&#10;JS1DJWk0yefqGgUKMLgcqFg6WO61OoyFVX4UCOeqEBtc+PLwEQ8i4QurEVJzSzMYiZcnzwW7kz1H&#10;6dxof2obDrQdMefHL1qrHffAL4mPH19Rdf4R0x1r51F0ESbNt6Ilv00GN62NiEJ6SHlTPVJSBhlG&#10;FAXt8Es9TqA9/sf90hNrvGINMqzMi94VqeGLyFYWw7Nqc2DhFrEQnS1vITdZSgW+aoAIYeXYbFZg&#10;pzGybRadbY00SZAb0h+uaQBWLPgSce/i2KYAE8AuF8cQOHfqHtuj7no3MhSwG6h9p6zenBZkxwGO&#10;DOFPpNTjcjtFhRrFFM8KU4M43MdPpInuGR8FxGXZU7NYqUEoZAZogL8Vh2rUXGskFW3KpvElnHaN&#10;dMU1s5wUKKhZDfBq5SzaleUoUGkKiEeS4wTxTtIdr3S7ylZ/wXbEOAwqiAXKVnSlCgLzQQCVz2Wy&#10;YCFGpVJaldrCrNprpVo3Dus1wi5Jx6RIIm6Vn1Z4J+0ev1QrkExh0rqRpmkqGUklcSCJmSS++JO9&#10;fV3ZvNPYHGmql798lPDFcceMAn+kPhPB415jGjOROvzkHj1qYiA3NzWgSK71ovwtcCWOTQrUxaL1&#10;dfGm+kRLQ7351CeaE3XN8eb2Iz3Jrt5kJpvjjN7WmGgGgEsnBRtI3m1l6MfVVB3uCd8vcxfVi4Tv&#10;WocHkQGFSfMtKHLCgzl4vWHFDoJSnEBLKM2e3vW4dcQx9NL8wycw4wQ8XA1rZMmMHzAbEkbKztQL&#10;Dtfbm4pG6uvqmnJZrEm8EY86IH/og1lFOe3uI5Vbjh9dXV2HDu9tbKrLZJP1DbG6RL4/2d3QGD/a&#10;cbCK2u2a4ihQ9RSQOaZddfnJW8a6PcFLHBd512RwSbawYFFV38ux00A5vZQGgI6QjBFbHmG3uI+2&#10;oyQy7IkwUVbzkZDgOjDu379/7NCiFnrCCyWuUrHZZbU8SMxefG8110VaGupQToNVjsTrI/XNmVij&#10;9dziZ8wqey6z3LJWD+n6wI/xvXv3bqYo64Z8yzhstRam6sm2UXw4k0HLDpOcO/lIfySajtXlE+ac&#10;l4hG6rKZeDppbOv9PlFV9wnMZ6nTlT5IG4qcDdgqwkRngfeHS5ThyuWG1ZhB6DPcesP6Va5yhku3&#10;MZCfmS/HCWPK1jZbN6Du2heJ9UdjhE1NxCLNcBcs9WIXERgyfCz7YiZrKHlq/gWZPEKDCRMmMv/p&#10;GuwuPxlKSaKOK4+qoS5Xc1NNSOGiZJe8YQmGKtXJ0vabTah2dFsqRTdXr6PAeKaAp05hEob3Pjq4&#10;gEXjeVKUoe9WWGBtX4T0eAb8WLKYf06oVwZCV1kRwutZPuQMF4DVM8xyAFiVjZNrTm1SgFOJbIj5&#10;lj9G87q5AIOVHk2NCAPhdyoo2YRU7qwQUOOFkFpSQm2CZOPb6hNUujdjv37Z/tp+Svg4iBTJ2goX&#10;qb/owZqg13E1O2uiF66RZaGAgS489MLYP3kxdfDTU0a0zC/ND2zwEN+aMG2zcqEFwy2n2tpTlsng&#10;ChkzFLCsYG2Jr8cM/cdkR0ysHn+ybjo127QmDnFBrwiBPHmT+Qwk79KZj1RkMFyljgI1QoFUqhBV&#10;G79LuYFTnpO21MjoVW8zrUhI2JtUNbmp81gheRMOVK7WVFuql+xV0DLPb59nrzTggs94fquChrkm&#10;OArUPAWkQyftOQ4pGCXwXUapVs0TqEIdkK2tt50VlKalDYDWaqkDNO5Ij5usaPEzprJakH9tl0aH&#10;AtahmbiRQJV22xJr5ez31CojIWEqfuFAFfLP1grc9qiapRmjMwHGcy1yZ4yuksARA42YCMjl9zBf&#10;BB/6fQMcF0EZzwPk+u4ocAIUkKRa+5Fd4R1/eAKUdI8cY36KMGHLTBQpXFQtS2H2N4P/2zSG/NC5&#10;eeoo4CgwMhTgQE7UqwF758KG6lRRR4bY46jUQNsRI0IqxHkxTtsGxBPWm/c4os9Y7arfdqSAkHhh&#10;fcZqf12/HAVGkwLs0NZ2hGvr2Gc02+DqKqWAX8LONVubDStC5iLbEe4oGDvGIhiRCCDhpkORR3Nq&#10;+TEMDd/gHkjEsXi4fyG+Gq21mErVSgZEUmv74iRloznHqrauAduRAXik3LYjcghsX5ljgraBiThE&#10;S6YirWX7M8yGY7gEH6vlDJcOLv/YoIAfGqk5h1pjYwjGXi8KIc21ptuVXZxQET+hBbraSFBo9ECM&#10;YU8igS6T82hRbQPl2uMoUEUU8Hw7DKg7HvMQ4DxrVdEY1WhTxKj5dWm5U58w4e7lAZYdigy+WKc1&#10;2lHXbEcBRwFHgdGgQKA0ZzQqdnUMSgFrIilJNLubQnyFPcQOiGCdp+STAF/h5BwkvyN/xSlgNSb9&#10;Ou9WGlAr6EgV2rVUfGRdAypIAavtHtgGP6o3lhA+/xribGgqOP3GWNUWuS+y2Rpj3XTdGU0KFFRC&#10;/CYj/ur93tyqc9odMx3xrrxUfjPJ0RwSV5ejgKPASFPAqsKZJc5hIiNN7vFXvv/wYxSfDSZShwm/&#10;+edz/D3+CDM2eyyzM2BWz6e151bfJONGxiVHAUeBk6SAnPkgVbdGJC405UmStCyPS2GO0bGqdWYZ&#10;zOflLMuq09mDJHcYxLa2toULF86ZM4efhAcvS0tcIUOkgB/PKByYB2VIrH2JrEw8vaKCK2uN9RDr&#10;rUg2KfJbZsxhJBUZheqp1EwGMx9i5tTn+bpVQMDqaWF1tqRcqEa5yqlOKrlWVYoC1nbEGId5qVIt&#10;cfWOGQqYuCM6x1vbvaK+ScdHs60K51wh7IgXe8S7Nv1xb8aYmaCuI44CI0EBz8RswAj6mEctt3KM&#10;BLHHUZl2r7TG9ZIpFOldjiOKjJeuAo9w3i4gI0gA02k+Jna0S44CjgInSQEFY1e4EQUgOckC3eNl&#10;oYAMIjH+4JsxUkARvGaBeZQGtFAkdsZu8eLFN91001VXXTV16lQnmizLQAy9EBsvRJhBaXiYoqL8&#10;oEgB9PfEBVYmoIvqBB6+oAU1dBq5nGOUAjryWXDEQCOe7Khc3bVQoizk4ADZs0isiroYcOZceH3C&#10;6g1DEWSrV5qG2/7hlmNf/KKL4ZYz0v0aLh1c/rFBAYt/a7caG51yvagsBWIWGvGveoHTqwqhEWhX&#10;aPYAxOPhPFkXlb2ys8rV7ihQ5RQY8A1r9IhMeL5CRK8qb7VrXrVTwEoNitARq3wgEJ9uwMJ5wiKX&#10;xgIF/LYj8trnHY/dAI+FwXV9qDgF2KB5rRA28Y2Ay0WqqPiIqAFCR+QxkjESggU6Ijlgke2I7H5I&#10;ixYtuvrqqy+44IKZM2c6t1qjOZTWI5YqHbrtiMVI/D61qlMm4Ken9cg3mkR2dVUtBQZsR7xT3wjY&#10;jli0gK3KJqEjJN0RQKIURihcDgam4aIRYeUPtxx7fim6GG455WpP1U4w17AKUsDuR9W/MVWQSq7q&#10;IVIgysJt1St4xiq6DtdufaQ1R8Kme3fXwcfXPPHy2lcOd3TOOeXUm2/58kWXXoahcEsIAUb6tQmj&#10;w3DrrbZyhjifTjhbTzrSWB/NZSOxaL4uFvlww/o1jz366aefdMSb5s2bd9stt15+8YV4689nIkSV&#10;yWcjURfv9oRpPf4e5Lj+0ksvrVy58tChQ01NTT09PX2ZfHNz85e+9KXbb7t9+vTJIkl/MtPaMLyJ&#10;5TcLsEdNiXL8509LctaBwFfb6tTowTBXh7acQfQjbPkjvSYPZR6FHQAQkQzl8ePmyeZ6PbJ7lvKF&#10;ZFQZUQrzfnt/9C4G/hriEj1vPIEEpJCFhlGy6ip6yo6gusbZ5uWXX37qqad2797NTJPu2Ny5c6+7&#10;7rpLLrlkypQp1TA6xyWvy1BKAV49+UZjQBHtMcPff//9Rx55ZN++fSwsME7cYcQvvfTS66+/fvbs&#10;2Y6GjgKOAkOkgH25tFEePHjw2Wefffrppzs7OxHBK17FkiVL2LjPO++81tbWIRbrso0QBTo6Ol57&#10;7TU4q+3bt+MvS/YiuMz6xje+cf7557MMMmQ6S/Kncm36I9SX8VMsY4FxD3vW448/fuONN37zm99k&#10;pAK7j/Hjp59teWzlI2++/mokl+GTS6cmtLetuPCyO+64A/dojC/DyltpB7pSZLQNQADNWsECwr78&#10;wAMP7Nmz59vf/jZoHDOTqRjGgVeq2a7eEaKApgGF24mxdevWhx57ct26tQga4rFINJdpbkicMnfO&#10;XXd9a+mK84PZ/2N+Bb7w91wmFatLwNRnI/FEQx0njs3b93d0dO7atglLOrBibEOS/f0w/cw6ziZ9&#10;2VSiztjY1SXMYphJZ+AejXVxpnsAo/QDedHGePA5NNE4Ifg9zfbIYo/2NprUhImMPCFIvmcczHmG&#10;M+YXFmPRyYKxecQoHHjxomh2V88BAxpFiu3dMbeRUgLxE/mH54XCETWVoA8eFm7spOu8PoKV79i7&#10;hxeN3YCDkWegZuItklKZToWnOgar43A4FstlOZdxRjOnKL8/m2hzK1s/d9jreYoGc431YVvqANVN&#10;mDCBvWby5MkyJ3UWpSP0KlVPsf1dqURzfTYe2b5//9q1a1954aX923cl8tGm5rru7u6ZM2fdeMMN&#10;11x77cQpU0ybQR8T5ZEzjDgFeFOMDCPKC5OOZLds2/bsC8+vXbcu1pOkaqQHzPCzzz6bE+Xy5cuZ&#10;584794iPCOsRdA9ER4arnDXSsp4wdKGr88CaNU+sfeW1I51ds+aecsNNt1xy2eWJeLQphHjDRSmG&#10;OwbVhmqUqz3DpcNw8/dlo/V17I0RFjMAko3vv/f4Y6s+++STow4dGS4pXf4SCpSiI5lIXUtLC0KW&#10;W265ZcrUicck6yHOcMIO9gNGJ4ar87O3Yd4GJN8piiEmncrAcSO/7he9yGH5w85+8gNemsJQ8LDd&#10;N7B8jw8OVoManG60p4hQYahPWHuyub4BdKTQOY4ElGlMgoJSPm/OS6Upmkt5cdJ9f1FBYehIvoBg&#10;2QfE1tv+srEKHdm5cyeHFcaRITjllFOEjkycONG9pjVKgUB05MEHHwxER4D2a7SbrtmOAqNPAYeO&#10;jD7NT6ZGh46cDPVG/1nxb3BrsMR+dARmOLAxcI2ffbrl0VWPvOWhIwiUsxnQkfYVF1zq0JHRHz5X&#10;49ApEIiO3L/ycdCRWD6HCmYsn21urJ8/b+5dd31zyVnDQ0cMUhiLYwQCPAI6sm3n/ldff3PP3r0f&#10;vPumjoES8Ut5jnNFd6ofZMILPWgOevyNF4m/t7QWziNFgql4iHOgdD74nFjfYOBJ63aSY50aIO1n&#10;e+Q8FoMn3wRCY3S20ga/Aeso4Bd1gigMmb3/eVCJQZjSnjV8wR21zqP8Pd2T9mxgTNU84v3ZwCC5&#10;eBQFNf5pwdFjUCCX5/xLxoJqmfw28DuV5JxrLgroyICb/IbmNlSOqAh0BFgmlUyRAfxlciLNBZju&#10;ggULkBovW7YMjGToc8PlrFEKpHoyiea6dDSy48ABg468+DLoSH0+2tgY7+zqmjF9+vU33HDtNddM&#10;mTHDdBAdRt7zmkjHQ0cQyK9YseKGG24488wzkSeMtLy9Jmg20o00oQ61HtmkOyNdcdnK99Zu0HCW&#10;XtZiD8R27izKRt1RK0hxAT301Fx4Gt8DP0atEa6icUMBjA3gIFHk4QJ3Haj4qOvmZlCSo6TSZFlP&#10;z5+tCf+ocgrcXwk9pULjzyaWUxntUmxXYNuWAf6y8H85sS1NYbsmGj2BKaxfw50IYXSziFHRhe2v&#10;thvb3+G2JxZLMJLRCMtH4cM18JP9WXQR3h4GrvQpSooHfvxjbUecm4yIAB6dFjQcRn0sauabXLQL&#10;kdLpZbh0dvmrkwJin6zDBPuzOlvrWuUo4CjgKOAoMD4pMKwDvicfHRAIeOcyJ5oZn9NmDPTauLXy&#10;YATDoZlZLTHDsEWoPDxwWoyjULdjx47169e/su4VjiLZdKqvu6u3qzPV15tJ9WeS/cm+nhjW7Hha&#10;TSdT/b18uOAnN7mR7k+aD2YmmJr096f6yN/f39Mb+Ekn+wM/PV1dyd6+XDqTp2+ptAn91N3DTUr2&#10;Cuzr6+nt5U5nV3dHZ9fRjv6+w6nU0XyuOxbpi0X78vmebLozmTza39vd39tDg2kkpWRALdLJbDoJ&#10;nkODsZgxRfd093R1dB490nn0cDJ5OJPuyOd6olHU1Pq44Cc3s5nOXLaLD1Xkcl3ZbFcm05FOdVAU&#10;ZVII5VNRb09Xb3cnn3S6kwf58KD36TLfPN7XEU/3JDI98XR3XbqnId9Xn+vjzuHDhw8cOPD5559D&#10;dkyCdJKyqoRjYKK6LgRSAOmJVBgLghdj0mSAPX6yqTH3TZwfXkjmA293iIpkDdHWyiusMMFtvqM2&#10;fAV0xHJLRbKqUWvHCVfkuY4EnTZSNXx9swuAh59wae7BSlFA6EhxqiGUrlKEc/WeEAUMOxWNYOzM&#10;x7NBNszuyU+3guaLmO+BwJXHbeCwDqsqLQzt0F+LMO8TkMJbOW/RRVG//HCO3Tv8F2F994uS/TLl&#10;QfL7IXx7HckL0gBeMh+MRkw8j0wExCsNM5/BqAXsn6MJzBOjfGy/K2pthqdMiEZIR040v8xPcxOc&#10;I+hTqkNgCxS19W1BFKE+RrHKSxqjMEOZ404Yl6HaKGBRUg20/Vlt7XTtcRRwFHAUcBQYnxQQq1nK&#10;qoXyXTpge39GKmU+Xhqf1HO9rnUKmIhwnMvs0czoUnmxJ4eZLOteF0cxF9c3qa6uzs4uRPxI//s9&#10;8CMN+BE34AvVZaJ4A8/igqq/gI6k+vnJzaOHDnccOdJx5CiIBdBFX1cPMEayt7cAmQg48X+SfUAL&#10;pZ+ezu7e7m5K6DzaceTQYYrt6ujo7eqJIiIGyMkiOcYnnvGBJTymv+9IOgkI0RPJ90fztLYvk+nm&#10;TueRw2AeXR1HujuO9nR2gIIAXfR1d4KL4FIPbEMf00cD/PTls73RSH88lqqvy/Lhgp/c7O093Ndz&#10;hFr6+o709x7p7TnU03Wou+uAClexyd4eD4Dpz6ZAX/poCc6t+USjyVgkiaZZPJqMJLvqMr3xbF++&#10;vzPbezTf15ntOdJ3ZB9WIzhy5BRsYKBuABijkYa10DCH0WWvMQqgrDjQ4oIJkjlWIz00r3BeJlkD&#10;Ac/GFDpSCpPU2MjVYHMLx/gileda436MHxVeknQq3dXV1dPTLZ8ow5LWlWvsylVvucopV79GuZyC&#10;7u1A8IZRrt1VN/Yp4J36WOgw14W7bag31hvssIOjAqUC+iJCaeVUyYGraBEQQnWK1KdyeMRKV3XH&#10;rgNFVQ8+QH5ZrcoMW08CIQduhtlwlJrISOgfRrewdlojbb9NDDfDovyF2+4IHbEnd7aCOqxJ8G0b&#10;iyb07d3BXgfLtGP7XbERSTwRNZ867OX5cOH9TGA4H/gJsx3BJaicUqpfwkLC3IuN/bds3PSwyLTL&#10;/hw3BHAddRRwFHAUcBSoagoMFx3Joy+CdFWPyW4EcfLwpclVTRTXuHFDgcFt2YdOBrH0BWMF42MK&#10;6XwUYf3h/XuTvd2NdbFpUybNnTVj/tzZC+bNWXDK3JnTpkyfOmX6lEnTJk/kwwU/zc0pU2dMmTZr&#10;2vQ5M2fOmz37lLnzTp13yoJ580+ZOzfwYx4M+izAae+cebNnzpo2ecqUiVQxZc7M2QtOmX/KnLnz&#10;+MyeM2/WnLl8Zs6eO3PWnJmzpkxsnzJpwrQpE2dMnayPaduUiXNmTafZfLjQ9ZyZXM/wGjxpxtQp&#10;s6ZPnT1jGvepbN6cWVMpxHTHFjKZn9ycN4vumAzz58zmm59zZk6fNWMa33wogc+sGVMpjc/M6VOm&#10;TKI97aa0SQP0mUxPTat4ijyTJ7RNbGuZ0NbS0tSIPiO2I4Ainp1AWjEdGQ48Dg19BF3OmqTAgBa1&#10;0S00u5JxW4eAoyb7MoRGB65XQ3jOZSkDBWo+KjtxR1avfvytt9892t0bS9SfsXzF1dd+acFpp00I&#10;CcYz0sBPmBr4cOstVzlh9Z6AunoZplt4EXj99/QsjKPLeDS/4d23V69a+eknH/c2TXBR2UeU8uOh&#10;8NK4I/m4ieF21dVX3XLzLdOmTUMYjuwcdf/6Qii7YqqEvUcCEmxu44F1wP2rHinC/MMgE5g8C2D4&#10;n0K2bsvxt2mI64PsV0hh8UXCRn8Qc5MiYEA2EGEAQJh5hB+t8fc3rJzQ9cpwR144P6M6wgjSGKMd&#10;5kEUhnJmELwMOtFjXxjYZSAQc+gfOPgbtstzmxv3YLPShDs2/8ja7kBnOHWoh0P2d999F9eoBAXl&#10;1ETwQ27Onz+fUDcXXXQRXnQ1NA44qbn1x77yLip7zY2da3CVU8C+XNIwcFHZq3y8XNyRKh+gouYp&#10;QjXyxKKo7O3t7YEd6c0Qd+Sz1Y+ufPutN4jT4DkISk+cMGHZ2Re4uCO1NfTjrbWBcUfufWT1K8Qd&#10;ieTqjcJ5rrWpASDi7rvuWrhsRTCfHwoEGjgEsTzRwJPpyFPPPrfy0dXEHZlcl5w9a9bpixYRD2PK&#10;5Mn1DQ3mEJLPp40nXS8SiQlUjv6VUSnjJNXVaeImWl0x3k0dr7LJ4DiRqXywZ5SG+haVr9MHhXux&#10;2Rv56T9q6Thmzh3EbvAq1vHJCxBiDiTRfJ0nhfGOTYVAjOa6q7vLGNnQbFTHdKzyjmT5dL8ar1Nw&#10;oY+5XGNrs5Fae8UoxrtnspOvizeYmuTMH2oMRH/HnP7YearQHnMAa4g1QRMe0QGZKnr7ejs7Olet&#10;XsMihokKAZMuvvjiG2+8ceHChSdwzh1vL0XN9zcTYYaiTLp1714O16+vfeXI7n2NcdxrZ452dEyd&#10;OvVL111HVPZZs2bht8F09pitSXV3PSTuSH3SyCvYrBFoKCo7cUeQJ1R3Z8ZI60x8tiI1Zy2mw5Xm&#10;Dzf/cOkXJh0DHXls9eNvv/Pu0a6eTC66cPGSa6770uIlS6c1BU8gvyhzuG0YSv4waeBw6y1XObWC&#10;jvTn0fQ2UZSiuSyBlNa//eZjj6789OOPU21THDoylInn8gxCgVJ0pKFlAlbIixctvujiiyZNnOS5&#10;PYrhB3X65OBTYhi6QMg4a07BO6vg2yyqbGal6AgttKdQgQqWmzxy5EggOkL4bmtQYtlQ7oRF0Tx6&#10;9KjKsUYh+imDhtIUdh++MzB/aVR5SfnD2sO+HlZOYH+xmA7MH+YvMZcp+CGFcx4gZhE64vcGESWK&#10;e2D5aWNiIrXIgdiA3omhuT041l/q6N5AdESWQDKC2bJly8aNG1FxwgYcOrio7GNjjQpERx566KHA&#10;qOxz584dG712vXAUGAUKOHRkFIhcxiocOlJGYo5CURIZw00VRWWfMGFCYO096chnn326+tFV77z5&#10;uvEU5IVPmDixfekKh46MwnC5Kk6cAoHoyMOrnwqKyv6tE0NH+vuT9SAQuciaJ599ZNVj+/bvb00f&#10;Oeuss6648oqzV5w9ZeoUo9Wu6CaJYC2rtAeCCKLwjh4FgU0sGxL6tz44XDt+vDjAGliFQPEUmo/g&#10;FAG/0RncEhQCq3twxsB1Q2OYgJXo6IVMBZmb9z+WC095TG5jTZ+80vINMQ/+Kaihec6pJT+sB+44&#10;pjVodNY8n2Z1CRMfopAGdPd4pK6OclSDB6jYFKsnTCckwoBNKm5EUTly+MiD99+7adOmnTt3Eoz9&#10;ci8hJuIk7gTHJ/7C1MSTTOdEhJdm865dL7+89s11rxzZs7+pDnQkOyajsgsdYb/2R2UPE9rUxADW&#10;UCPNMhTY3LD7YX2rFDrS3XXw0cdWv/32u0e6epLpzPzTTgcdWXbGmbPbWwKbOlyUYrhjWS5Uo1zl&#10;1Ao60pc1+2k2g4wzU0BHVq385JOPsxOmOXRkuJPQ5S+iQCk60jpp6rZt2xBbn3766Q31DUalh+Bx&#10;nV0N8eD1MMyWgo1K6AhJbrIQgiMZxzDFcL0l5iPUwk2trv54G6ALA7yifBhIsyfGvsiFddNk6wpD&#10;HTBKsOiI+FH9HG40pjAjZSgZiAqErVdh5dD+QHQkrJwwhiALOuIlAwgxitLOKnjkk/KTwogWhiJe&#10;B/cfkDIel++5IC6gI7LczcaCTxGJVIcG6Bia4uXX4DZ5CckRhiPcQaWFWUFCVn7dddddcsklU6ZM&#10;Gekd0y0CI0SBQHTk/vvvD0RHsBYaoWa4Yh0Fxh4FHDpSW2Pq0JHaGi+JjOG+imxHwtCRbtCRTz95&#10;/DHQkTeARpD1ckCbMAF05HxnO1JbQz/eWhuIjjz65HOgI6hgxglVkMs0NyROmTvnrru+uXDZ2YH0&#10;CefSjY16OpNNNDQgv3zq2bUPr1y1/8CByJHtl1x88S233nru+edF8NN7LHnS/aJkjnrmnFhIMqTw&#10;zhF1dSHoRTzYdiTdH6ElA+UQZCRtTD28AIehqQBkyDeRHHdw8iyyWSlE5PRDHV8oMDvQThubSH8u&#10;8XWUJ6x7LhuNmfOskcL5sBOy59LGe4MObH6adaVzjQ2eVQpBI70/ZbKRQ4eOPL36kVdfffWTTz7B&#10;o9itt9565ZVXOj2kcfGCA/zVE9kmsnnnDqEjR/ceMOhILIsa4syZs2684QZsRyZOmWKogTOQEFSy&#10;6mgVYjvSAPRaYjvi0JHRGb74f/7P//kYTltyZVbLLwr4JG4rvT/SzbUiuaKLniOHDx88tGvn7v17&#10;92XS2Zbm1unT8G84c3J7K9tDPofIMoIzFULyGr1gI8HMWK3qL1xkTTjf0g8EILQvMX49jyxmD8lm&#10;8KqSzcbiRPrN8mGTjUaxeTDhr6LRDLF/qdfUFsO2KxeN5SKxbCTGmm7yxKLIz/yfdLZQiCmKaMAq&#10;kwu2FzZwrwRsYviJC32+Onv62XTxQtWfyh3p6Orq7YvE6uKJOFWnc+ZB2kiT+lNoEOTSuXx/OuN5&#10;0qf2wieVwZN+DkWDTD6azkaSGYKFefGHvb4k6Zpq/2I7/W2mPSk82NBT6sqZ7tA1XNP0obSQzvE4&#10;FKBwikpSk9dy8nC/j7rjcVMpf+JDBCWYbQIpQ7feLsSKjeg7xOMHDhx8/8OPtu3cTWcz8fjUyVNm&#10;z5o9Z/bc+joTk4mBMDZzw46jNtIz1JVfjRTg9I6AHguPjz/+GE0TJNQCG5J9PS1NDXXRiIlhd3D/&#10;kYMHjhw6QKQ4khe7yCS2W67Nrc5ObCkABjhSAjPIL4H9SR4sNjD+oC6ywZSzsPCTx5XIYMs5cOAA&#10;f1JSXWSgLgpUpZRAsg1A2k915MHRKuVzwYP79+8/2nHwaMfhjk4KOdLZdbSz82hXVwcXe/fCoh/A&#10;IQn5aRVJ7edBlUyz/eXba9Vok22b7QK1k9Rg2yld85QAGJFFSbSiAcqgromqelyNsUnNU2ZLbRXC&#10;N1TVTdlT8zg3ofPRo4f41dPTSXC+/mRPOsNN7G6zkDObS3HNnST3033e/YwBPAZALOFYlGwsfvq6&#10;0/296b4eLsx1Xw8/M8neaKYvn+op/chGRJiHksqRBy0aqTmj0COCqfgTlkDLly9ftmyZsDQZzFbj&#10;a+PaNMihcsCyVh4MmFG8jx998l5PTxczos7oMcVbWtoXnrZk2dLlTc3Bp1yHjbkp5ihQSgEBzLrP&#10;BUsoFnibN29m17PmmEhyAR3nzJkjFQSXKkgB9jUcSH766adS+2AHROME7H+SlxgpmVFKfURuXnTs&#10;0lmTluvCDrpVy9MdWeLaaGTadmWdGXhujXCa4BzHaYuAGVI39qhjdJqJi+x9zHmQ45AnztNcK1LU&#10;CKRnodk5DpXm8aIPHERg6LVcHC3wXCbPWYzDjmmU+VBrhpOMp1buuZ6xifDN9qTmv+A8Ftgq0UdJ&#10;ZBx8Z+GF4q2BJ4FLfOutt3itcEICQ8JGJpewBdmlVxl3GhOx/Xt2bdn0+YH9+2HL4on6ptb2SLwe&#10;+i9atGjmzJkaUBGw4m5C1Xfty7QKfQXYfvq4dOlSdOz4E/fdzlvB5WLUqmbqirXW4qOlie8NH3IM&#10;3GFcN2WJKd6LOlVrS/MZZ5wxfdacQBFTWINT/f119fXG6ROa3enIlq1bN23ewuElHslPmT7rzBXn&#10;zJw9D2EOn1gswXc0RmPAKr74iXpurI59Cj62kOgYdCHwU1qId4djhr8cfF1FDf7jLzzg2gAS3udY&#10;zgjaZv4PxXqf4vsDecLaWVK1Eb8ZNcJ6Q4qSAgtxIUue4oiumjiq64Jo9ng7fu2j7Z9t2jyhpaGl&#10;LjdryoSLLzivrrEpmcogPhq1OXYyFeV6kybIpfFFljWnUDYlI7hjNiExC5BEIvvTPqUFX3PVnCuR&#10;EHqSvWQGOTobnvmZyqajxLePsscgtUQd8NgnHUH9E3ldhP1Imfl09HQ11JmXxb82Fu3L6qxuWhWW&#10;k6HACT4bNTJGXpB0tuGjjz7fs3NnHD9bub5kLk+PJk2ZvGjpklNPW9DY1MiUzhXssU6wqlF9bMD3&#10;t8cLxDq7O7ft2L5z104EuFLoZ+dCyRIsEObKulsf1RaOv8pqPpoNnmoQOZFgypuamxvq682qAaBh&#10;fNDzMb4NveQpFSOML1OS/A+/k55MDAeJYraNhzhu9/el+voQ56V6e/t7e/qQ9xn5KZ/DnUeOIkvt&#10;PtrRzTfXLOYGRzdO843uMwwq5fExctMuZIX93Xx3deMFqBNxYl+qrRU/jFEukqkk6smTJ09qajLr&#10;WjqVS/YbKepRxKSdPXIv29hQ19jIbmRWXCCQZNLAFRwTUHY/cgQpJ0JDo2KQqGejj2PzyH4K51yf&#10;MLuz398muD3PmiU8B7fBicWKBem5ZzgaZX+O1iewa8TTpmGSKcEU1QADUZhj3skgT6U4jtQS78UK&#10;8JS+cwXPPxJc0gvEi9ynC8ZN58AxySNvNtlv7EZdchQYCgVYFsiGvyb2GF5DgRYsBxJt+2XcupbW&#10;v3y2KukOExtuWxG2/RYDktf7i5LXAj1VmrRYITWgYdiL2LrC+iJExII6Ort6br70DpjXb8D8z3ud&#10;BpKVPvjZGn8tRRmKGqDztj9Guu6EtdOKLYouLAJtxSK6M8jYFR1frbhEizjlqxn8hNRqpO5buIL7&#10;EsdopPStC/+4+6+HGw0+UBQiFKSw2XittXfgaZhL7A2gVkxCsTthbsSGMrFdnqqigJVd6XUsiNvc&#10;RlVVg+QaU7MUsDaa2h1YYwsRcWu2R2Oj4drKGRTxVOy8cFlSSSk104eJgnVRkjms3abt5q59XNsx&#10;u6c5UZgzRYNlxtg0SXq8NHk6acc+9hTDBUpi8E2ITPlwwU/fX4+JRjUuduMW32LZA442gR+1szQh&#10;nwEsj8fqEnGsjAknXMdPbppzn45+FsApTIhgiWYgFMRNf43y/jo4f2VZDnrENX5p4EIpRxTm249w&#10;UKC0ZCiTF5C6JGWGjVFmsTGWH67CKS3u0fKQVdhC16TRpIBZVcy6UrCqNyemExKh+sUjHu8ni/PR&#10;7Mr4rmuA1Ob866Ht2oZqjijMPpZZszV4uxZiur7+dHdPEhEfis35CPBbHeEv1S86aMKleqs01+Ys&#10;PBBHk8Mt8xpl43SWx3vi+EKI1OtZ88mhNGA+ss3xwr1AsgIRkXeUruE6L0urkm1dmzLPcrPiKLh5&#10;10QR739j4r37gs3UwBGysHP5d/8anec192IaOg9+xrCqKHbdkWSq9H7FOp9LfvjehpdfefWTzzal&#10;Mrm5p5x6/oUXn7l8+YyJE42RotkFzdTy/CKaFDdgf1Ai1k9QQrAmXy0I2DxGUKBL5mhvtynNLBRG&#10;O9j8iT9GIwj/C2GCPZ6ssA2zPnmYdsFM0fp/zEe279huQJEBOaRZs2hwJH/aaaeJ7+SnMbFAMYe6&#10;gCCiUTRi9mEog5ZWuxGwGilhf5JrRKiIZfnG3ySyVySwyF4pwWhb9/WSh0LgcRsaG4Axdu3aVZeo&#10;w6cQLC8tpxaPZaBnGD/KvaTnNGbAU6XgFnJyJ42RzoCSEYV7Z50CX+5ROE4DrE6TOAf6aAxLPMkm&#10;/aIB1G4K9OwrqaSlPs5fuSaDVH7QGYQ178jmzlq+nEBL559zbntzQzaVhwScK0otNys2A13FVUwB&#10;zuq8I7wXTzzxxJo1a3bv3s1LwdshT1P27GShgkHWQ3uA1oFZ35Rm76tAJeZ/yHpS0Hn0i87JP336&#10;9MD8Kkcvo07pWlKiGKQV1mHrPMpbz8075AtwN8AyemtgIfnbGcZQStPKrvO2X2GMkTLoZC6q2sf9&#10;QIWlc9h51Upb1DDbAIZMFONBFSh5ilkhfdqLNr9R4/I4SC3CXBgelNWvwYsKONBOW0tYe8LmQ5jH&#10;MAq29bKg8VPcJMssUgYwkmuvvfbqq6+eMWNGFb80rmmDUUBjSg7eTYaV2fX+++8/+NCvMNvq6e7F&#10;gTJvZ3vbhMsvv/KGG26aNj04jlHYe+dI7ygwnilgXy5tWDYquwTu2vuIv3rNNdecd955yHbde1TZ&#10;2cKmBlv13HPPHTp0iKGB0WKz4+hx/vnnY1uAXQIbqJROWCrFVIj9EJ9gEyoj9trPPLCPW3bFfxEW&#10;B66xsVVMmNgg7xhj/sMe1QsGXPjTAHOCRMl4+PQzLeK16IKf+bH8HkpvgQQnzFzgfeKYm/J99UpT&#10;oyHWWOBDCqLagrg2V2fOqp6rGy+jckciE1uMlk9pEkMoIut4pT5a7ksXVvjFQJCZYcKQ+r333sPz&#10;J+GjL7jgAt4pMA+ZPpNZ0aGpjmHdvn07HmzgnNnvVA61EAn5a1/7GqdU2ySdECs4GwP3ZeKB0f67&#10;7rqLFYPGi/1zi0YFh2l0qrazUbYjJC5YrP7xn3/56quv8FLGOBakk3jWOm3B/O9+59tLzjp/WA3L&#10;pJKolPKiAg73ZyIvvLT20dVrdu7aXZc8StyRr3/964RQ1qLBemhn5rCqcJkDKSCdtn+67/FXXnwm&#10;nupqjucuvvD8X/vOd1unzMArCfhzTdAt35+KMn+MZCwbrYvLlDGZTTXE6xGDgUekUkkP8lH4egI+&#10;GZ8ETCfOsFLZlKpBV39vU2NAqM4wMacxWcTDWS4vkZ1NxuIyKGkXsElTWhtKZeicS6eyRPGp23O4&#10;f9WqVW+/tjbdfSSf6sUpDSIdTCtuvPHGq666So4ia+m9MzrmhqIMA6DYlh1bn33++bXr1sV6kiwg&#10;2pSJx45fbpYXp1U5OnOv9tGRbP8nGz965fU3Pv70c1wuLVy05KKLL116xrKGAaeKliEWQcuFjnQl&#10;++Su0Qi/PItBMbLiy/mTqd+DHCSJa2puMj89n/gFXtxj4AEJ2LaNZxZjhmK4W2OHEokc2H8AmIFE&#10;gdiS8IhZkuKxxobGvXv37tm7h7WAa9ZHON2u7i6ueVBucwAnsGpvn9DOSsqz8leDQQutAg3hH08d&#10;7Thqqh8IZQzgYUxgvNaZHhlLzQE1eU/62tfbJ915miF0hKfpc0dnh0VH1DtJAwdOIp7mjrFjNQiQ&#10;5JtmfScoWAPhtkw2w99jE9faJHsRbtJg7L5hZfh5JJ2Bd7/5+hvOO+fctqZ648PLGNo4dGR01oea&#10;r4W5xF7C1Hr99ddffvllfHRwx64JpReK6lZ0iuaOPRlK9m3zyExBOozctJhHmNMPew4vkg4MEk1O&#10;GIB5lz2tPWoxMtlccgA9sNH8zA3QESvxtxdqrT0w28ZzM4zLkSDDHqqtBCEMHbHiA7+gwTZA5xM/&#10;3cLqLayfPiUgPQURdPYWvGqpAWqiFdXSU/lVI0l/4o6WLy0yNr9toRa00hSGggjKLU1awVSvWVG9&#10;dZs7DBxmjnA2nNI5OMHd8mwtcW81vxKUrQN21L6Ijvzb3r37QEfidfX5bLS1VejIjTNmTgys2Alo&#10;yjYerqAxRAH7cmnDsugIttdCIukrYndOiaAjiNTHUNdrsiuMyzPPPPPiiy/CsTM64k+0u6EBwJYn&#10;wT3sEPuvNkdtfP7EfSvWFxUsw2C1E8SSiT3gm5ID6dVxtFMnP/5q7DYEjsSMXbvZ981fZOxSsCeN&#10;4/XXV7Llkax2iKqz7A0aaoH1trYGx7nsy6RVrdF5MyemAloBCKJqC6yIUYozWeKN+LHx8AwxX2pm&#10;JJrGhXJQ8rORopvYNlkbWy5I90nEpZPXU9SGcAjJIQtKzp49WwpD0mkTQ2t3KHmFVQA8a55C7LQ7&#10;77yToH32ha04MxO8Lz/4oB8dgZ3TwlKTL5tr9JApEIaO/N2P//m1V19FHdSoeWZSzY0Np592KujI&#10;ouXnDrlskzGXSWEPZuTXvGvZyAsvv7Lqsce3bd9Rn+506MiwKDnczEJHfnzv6ldfehZ0pCmWvfD8&#10;c+7+9q9PnDE7mzeu12sjpXPGcz5OX3DG21BvXF3ls7t27/r4/R0A+ay4iCk84WFhi5g5rdF6TYAR&#10;Ym/FHSL+RfuNPxw8/6dxaW3mvKf/x0E32elF4US05knk2HzN+Zc/NBvdbhSYRSV80rA/IyGpNw7M&#10;guUe0im0VJWfDFROK0NnXjx4wETd7kN9QkdSXYdzqd58LDFm0BE8hW3etvW5F55/ee3aeK/RSIDm&#10;7Mg4ALz++utXrFjh0JHRmXu1j47kUzu2bHnjzbc3fvxpNhpftHjpeRdetHDh/Dhe9TwSenYanrdX&#10;j/uM8YfANEzbkSzLsOwqCt5tvLqIGJQwgPCAN1tjM+HJ7TA9iWm1EhhQMAyLRjj+AUwY3/pJ41vf&#10;OJIiAfBiy4y9HQ6qsNXAqC1rrOxgmcE24G57ent4xAsLxrJoXHlRL/8wz+ju6eZ1Ajs1qnaZLLo/&#10;fSycvX2UAORhfDcT+8SDoMnMn/iHVQe0oVLjGRK22IvQYsAeMJ6BtP/Afhlx8weDc2QKXm7hs2VT&#10;QkYD8JjDgIctw5l7dvNcF041HhoEkGMccGGy4hGKvpvVNpNub6pXoGaJicWLmy40NZ9/3vmoWy9b&#10;vKS1qSGfNvZABDapb64N/5Kj8xq7Wo5LATDFjRs3fvTRR5999hnXks77z9s6UTOZrejcvIgDJ0wc&#10;IgkCOYYaeqdNofoSiJOfZwWIhqEIsmOwSU/xM0w6L8VAKuVd4IIzLY9wlO3sOuxHRxR7nKKK0BF7&#10;DtRbqWQ7zs1BUAr13ebXOXyQg+Wxo77PdkT91WHbX3UYfWweO6AaF6QwIL6wBSpQkjKowWlf4yXx&#10;iojJt0AUoRR6RLYjdnwFmdj8YWhHmA3QIC7vA9ERBHlS0oS5oSMiZhgRjjuZXYYKUiBQCvPQwwYd&#10;wRkmBw9EuAYduewK0JFZs73wgCVpkPeogl1zVTsKVJYCYegIwndWb63q6NDdcMMNWCdICu9SBSkA&#10;KwU0gt4JF4wd26gOFzDzbNZcsIHCt4h3Entv+QQLkNB+PWh3ZIuOsF/rvh/D4GdYvC4Cn5mc3sls&#10;gHkz/4cLEERhmYSCDUdDkwUYxAzoKdrv51h86EiwzmxTU4ACLwWak5VJfoNa70yUUnTlgleeAZle&#10;NId7ANsOz3REDE1/V0/gKItvUZstd8oFh8SB7h+DSMipMeKCPFyLvdEwWZ5EAX746TcHUfkWNYGT&#10;uf3225csWWJ8FSQIilshVWIfUQL35QceeMCPjrBikM2ObAVfHFf1iFIgDB3523/8mYeOROLor2ZS&#10;xJ48/bQF3/3ut08/45zhtSdn4rkiy+FcgXz6xZdfe2TVY1u3bWvIdDt0ZHiUHGZuoSP/cM+jr7/8&#10;fF26uyGSPu+cFdiOTJk1L2+cFtZIQgxp1Hzxo9XX0NLMDrfnwL4PPvhg5YPPeDZ8fdaGj1OsWa4j&#10;Xay97J5atDlCXualqbNmcO7Yum3r7l270XhGpofMECfg9fkWAe46+eIwhn8s1GddsAw4vKXZYBvb&#10;tm8lYBhWuRyMk10mdKh2ZP5k91/O3QAhgDGnnnoqYIzk8nalrQCt8xmCF4OO7DrYCzry1qsvG3SE&#10;+KCJhjGDjqRyGdCRZ55/DtuRuj4jX5IOrvjec845x/G9ozPxxgI60tfZteHDjR998hmeteadetqi&#10;JUunTZ/RapxQGYGh8Q5lLCT4mPgW5UJH4k1w7SrZsL6Ww/aY64JZNMvfAGNMvSYML2AA/wx/VrCd&#10;Rv+gjlvAGzpF2IUJaw+hvUKG5aSFp0yk37o4NVCncVUFGuG5XGTZamltAS/BmINsJhxi3ARaMFYj&#10;Bj1J0hhja5Iwwl8qam1plScu4pdQgvGy5al3GeUvEyndiBRNWw0yYyxF8JVvXNM2NLJGS2IrGxdK&#10;kLyYYqmF0oycNx9hzbW2JmbF9fAhmiQ0RVaBctJlOp7OJKJZiuJZA8B4IYt5nHV51uLFSxYtPmPJ&#10;0ikT240/LViadAS4p3WCOxiPzhIxdmrh3cGh3KZNm/ASICbAf+TWsZlJKHm64AodCLU/6ZppqTtW&#10;vhmIIqBtF0g4HS8toOL/GZZfqCF/RQABtEPJJoJFEs9+Ohebhggd4QYnXzVMf7DX9kyoO7bjYcda&#10;+3hR/rDZQDmB6Ii1QfEDLYOgMmGoFTF4cf6Apw4tX8JQGVDhH6rajwBJ28KIIb7oWQs0JbCdYegI&#10;3GFgl2W6W5qoUfWqneIjuQN/iYYmlr/yhSh12rHzao2nngRKYSw6Eo8hw823trRfdtmVN1x/w5x5&#10;08LmyXiimeuro8CQKGBfLi3m1nYEb6twjKyo7L/Y3t10003YjgxicDmkylymk6YADNW6desASHbs&#10;2CGWSQMn3VJtvuK19FPGB2I/7KGJaxQ+xOSQJJoRl8U5Qvn9TIvyBLa9sRGfIoXssh0xjEcsSuzG&#10;QHQkGjUWLWqMihXnw3nK8k5+hqGvvyuw3jy+T4JSrNGgQbIe4e/WY1YO3wMFpm2AT/OYtX6rvCer&#10;e9EtEmmtbwwsH37V0keMpbpgbV9UuuW+pOWjUC6CG6WSLP6HbNzUayWjH+7ofCeWRnn4iWetW2+9&#10;FZZMBpQ6AIYNyknPsiEVELgv33///X50xKrXVLapQ+qPy3QSFAhDR/7+n/7ltddeRYgeNx6G0i2N&#10;9QYd+c63F55x9vBq43WORlHsJGorcpmX1r7x8MpVBGZvyvU6dGR4lBxmbqEj//PfVr2x9oVEpieR&#10;S56z4kxsR2bMPbWGTEdMuHSDjuR6iVGK4C4S+fDjjS+9/PKHGz7jvI82M3Z8Wv8lXezrPohM3Ij1&#10;YjHWcKY3snIW4bPOOxelT3wkshGjBA1c5y3viYjn2Fsrv4w/JHO77pYvLVu6bOaMmTt2bl+7du36&#10;9e8dOnSQp1I9xlTFbtZa5EnaJmbOnHnuuedSHQdYbTfaHCuQLDpyoGflqlVvvvKSh470xBuMg5Cx&#10;4VkrmU1v2rYFz1ovr3050W80Oy06At/LQIQ5tKjAcIzpKscCOsIasnf3nq07doGOTJ0+c8r0GfB+&#10;LZ7jVEW9g7VWsBBWmUR9yFs9TNuRSL0R7tt/hh/3WFkxlFpcPM2fAneLEQgoBowoSIBZXEyoPhOr&#10;BDUdL865iXTOfe4Y87d4HZFCjDEIAQTRP/KCoAt1aG1r9bhoT8QZMYuUOUOALHf2trWjWB1h6eSv&#10;U6ZOIghKT6+xLwEjoTSOCM0tzXqvjC9O2bIgyDGIUcywy3jcSpgofKZcD/GRpQtfKsQLUd1I20x4&#10;e0/wR06sWGS1x7XnHqyAjnCsNc0H3cGmBFeBGc9e2zOFMYFJPOAHInjmfybeScSYBhrBtNARM1KJ&#10;hAkbeMr8KUQOrDdufYWOmPan8nUEnXLJUeB4FMAtANOJPd76RLZBxkqP3NyB/xD4Z9ERHQ6lH2fP&#10;mTpRUzmooa7104IKPBLYNEW2tMmeWsOk8EgZhI6wQW7YsAEH34TkMcqYdd5hW6BIYUUwvzLpAjTi&#10;bwzXQkdsdTrw8x12ShQDVCjah6aE9YucfiGCrV1HVit0EGs1CHdF+XZc1EI9csstt6CuiDUxP1ko&#10;hFEpKrslPn+ydaFcY+nvrw5i+tEU286weRRmQRw2XoWV36OGIG3dYdwtT6MGu/P58d7dKv17MDry&#10;yD34u+zqIhwiHvA8dOTSK66/4YZ5pwQHmKnY6aJKieqa5ShgKBCGjmADzYIpRXWhI+jQuVNixScN&#10;/BXoCGzJ559/zn5n2QD2TYndBXJoZLWb+/dley0mR6uiFc1wYREXywnoIsx2pKPzoFgMr2ShBeZ7&#10;QCviGJ8mHCSTDvasJc9Uao+fsWltM8hBacpmwtGRgmMtyx8atKYuDxoh3sZ82Ysc8UjEIkGvgrst&#10;z0lzMtiTp1AlZbfMjJpdtMXop7TcdMiyveBZhknSMbIp6Ahl8pMLablZBMUcAxsbr7zySjy8z507&#10;Fx5MvLEoFjYuozBRA/fl++67D9zuW9/6FvHeaCQnSnP49dIoNMlVUSkKhKEjxB3BdgT3GchjcsQd&#10;aWpYaOKOfGfhshXDbCqvWxS90ziwZSzy0rq3Hnpk5eebNjXn+xw6MkxKDi+70JEf/Wrlm+teBB2p&#10;y/avWH4GtiOzTjktH6urGakQFhBGP5j4I/0NGLRFIm+++/bqx1dv+Xyz57nKWPJ5KzaYtFmWZ0ye&#10;wl0de1nDEdOhLwhAcvYF57/9ztvr331XSpNYgbDd4uGiv7vDnPeNN35vAx5Q6Lzgkss4lZy2YMFb&#10;b7312GOrP/3sU3zxg8TMnjo9TO4h0R9MF26dli9fzmgJER/esJUr9wA6shN0ZOVKoSPZZE+isWVs&#10;oCOgZoSf2bRlC7YjeNZqSJltHe6IMYT48L3YTDvFynLNpsHLif/RH/3RIDksg2g5LfGdpfdHp7kB&#10;teTSOIQyUb7rGyZOmjx9xsy2thYWA8JZeAwyUqoosISWGFacukQYVxR8X+y+GHdPxue56srnkPcX&#10;2FePtS04o/LE+mLuidCBSRw8mD60AQ+BkrrC9Mp2hA/CPS33/MnUAt/sxRvB4ZVEitw0MUFMWBDj&#10;kqupsYk/4S6QNQsswqxoxjEXGuMReF4apXAdEMGsrNE4cAXQSG9PLxCFaVW8jipoMOi04JaCg1tW&#10;YQ8OoSPGtqOhHqQa+zuYbwzxpCitC8K/NxNExUscgSZOmjh16tRpUydNnjxx8mSAjMlTp0ydNm0a&#10;VniE7Dt1wby5c+bNAKqeOXMOV3PnkXX2LLSolWbNmTtr7pw5MNlzZ8+UbjWubNFIwo6Px9kA6ppb&#10;AGTAvTo7urCpa2rwwkIQlNo51qrYK1dLFfuPgrxBEq8wb0kcmO23vQMfIHUJKVxongtc8Z/zxUnw&#10;5uIxSc/6yzR+PD3tvMCk02aRhy5VVJokVadABdhAQwT4kwFA28/nWasAk3AfnNGeje0qrQHzn5at&#10;nCJMSis7Ni19VjpAry3IVDoJzHroJVu4XTaLAJJBRMNa9FS4FYhwjVsqlgWWCA0NNIEykMvYzPkS&#10;P0VDtZ+iaI8QFJ2H5V9LTgKVNEb+O/7rsLluDOmCksLl+UvmjmFbfQFL7bjIkK6WXifXVp/mlGR/&#10;TC0cuH/08QeYaXKwQSsRDoEpNm/eKaedtnDCxNZAmjl0xE0lR4FSCmjLsBsWqgxbtmwhWphkmuKu&#10;scODOYTJZPF071FlZxH7IMIa2BIZeUh8I1SD3c0aH9hh0l6szd3PqHgnJpPs7qyNXiOuHXPgCDZY&#10;SNimZtg2z41IA6Fr4d9MAFu0uqS25SUObp6/Y8W7zXwhCIpleGQPISZN3+pXLo/ciseLP+ACgQPB&#10;OVHelL2Tnzn8SR+sHj0xqaAZTtJ4AeAUyCfR4NncmCOm1zwvOxfNjU0iSFFCJGTM+73S/UydaGuZ&#10;N7FwAj/EjYgZFnllzc9fKU0F6rBM0rGUouTAgMd17luMTf+SJVxzRxozUuCrIDpiZ5R/X/7www+Z&#10;mciVOFHSVLopGMmhI5VdN0a6dguVScqsgwBTdP37G3fv2oXtiHk/8rn6uvikSRPxdjt5WrAWS3g7&#10;eSnwq5yJouUZjWzfueejjz8+dPhwfSTD9kSEACQeenEENLp9qlwjrnXsrQ2f7NmxPZZLxfKZ6dOm&#10;LD9rRduEydC6VtAR0G5QaHmXidXFmSgEHdnw/ge792xj0UUCMWnyBIRjp54699QF8xcsmD910lR6&#10;LfcqWsaRPCB5mzVnzo7t23fu3MkewD7HZsUqjQuX5iaAaoBtlK2N8rRRTsin8cSP3jiTc+qUaXBV&#10;H374AbJExCDskDjrZ782bma86FNG2ujtKazwKAIiVET+wBI6b948TenKzWcv+EA81tmbRk90947t&#10;mWQviEk8YfYv5JNICZA9Sm+mxt47b+6y9cOgHD56dPOWzdu2b49nzdKhnXf69OlIR5GBOKFBuRaT&#10;wcuJ//CHP7Ssp//CLxQTP1GUrajcSr0tuBo0/m8S9UaK395GQCJ+g4CwIsCzRWPMLfPhJ8tEor7g&#10;/r60ywY14EmDpIBegEMQ6iPFN7E/kKoZOxBKw1Ul5hox/MVTa74uFgGqxn8l18AfMWT2+ay5iJiL&#10;PFw4BhYDnyiupSI5HqmvizVgPBGP8qwyc7MhEW9qSPDhgp/c5JqcpvBongt+4iKztalR120tTe2t&#10;za3Njc0N9dzi09xYj/CPYie0tfAnrvlQFBkmtbfNmDaFDxcUwuNkJtsEFFxbm7lFsdzhPuXou9BC&#10;OjjwISd5qJ1mUwvtVL3kT7AlsWPBUoN4ZwofiqXlYDt8k1nlc0FmU4jXRwKjwTiYb/gUgCsvMfHE&#10;mmuBbvZWAqKdtJgDT+EEAvUrNd9G57V0tYwEBXQO9J+L/Kduq1Cm855OocYC7Is2pDqiK4NfgUJF&#10;2WartNJk5T6Bq27pTTgVuxfCpmA+gqtQ7vSkUq0TJmVykWQmN2HSlKaW1lhd/cTJU+fNmTPFSxhP&#10;wCuYNdFLwAawQSSuuQ9rRQawTN41YxI2ADPYPPZBe0dAKQ/qjoAlFa7gq0IaLGQg1IFstnALtap2&#10;vkuTtBrRFFYYc3EGZL78suvOOfvc+kQcEYJZjVk4IpmosU8O0dkcYOA0mqWHYT+pB5lsQxwmm81f&#10;lKbKICuV43JG4jUf0TL9p24Nn+S2GzduOHTocHdXD/I9o7Mcr5s39xRs2Fvbgj1Auv1rRIfJFV67&#10;FLCvBhec1fGEyZanqOzcgT/klLh06VJOiaW7c+32ukZbznoo3REEKMSGASGmI4yLnF5KEcSyTEVI&#10;g3/ThM+xwn3K9EQ8SXgADzzwFNE8KadlzKT9UJo8tMMctvgg+UeOREbcD9cnmqIRdHXj5k8cSqJ1&#10;sShnkUQm2wc7YbhCw0cAMGTRrOMMZjwHD9jXDsAqHmBA0EOvBIoyB6woRu3mu+iMLNEMqd6EfYdH&#10;MUcWUyvKZ9FYgsqSuUgmEs3gIpkK2UhwIoCBfD1KbBw9OYByDDWnJ/OUeURyMVuLzuOUr0OTkvgc&#10;vT6qvfSQLuSDZJlhdVPlW4xKRZF46RhKRge+TigI7x1mWxiOAE9q+9N9UmVtuQLREXzO0DA4SaRm&#10;siemUxDBsV41uuAMsdn2OMbc1vxkorI6vbPhw107d3Kw42iHaBof5W2tLewmk6ZO1zvlZ8wGla7m&#10;08k0px3kRNlc7MChQ6+9/kZff7IpnueohWUVk43Hqdp/ghti4102PwW0lBUxzG+899G2LZ8TcCKW&#10;y8yZPevsc85pbm1HM5ABrQnqsfkYPWvUCFjb04TTje7ae+S99z/uP3Kku6O7tan1sosvu/mGmy+5&#10;8JJzV5x70fkXLT3nrCXLlnJiJ3JqT2fXjCnTcMc/GXXlGXO2b9vZ2dFJDOH+7u6Zkyede+bSRfPn&#10;zpy/aOGiZfMXLGptn5xM57vRjua4HKufP3HqGUuXTZk+bdeBfZ9t2tR55Gi0PxXpJTJ8YuFpC88+&#10;5+wlZ55xysIFk2dNz9bFjvR29aVMxIt0T39LPLHs9MWzZs8iMlYqmk8Y+WIlUj6GUBU+IJnv+fSz&#10;97du/jSXSjfVNwHv0054BpBOlnr2Mq3wtXLOQkHeeAQi4Bl2OYkGtCneeOtNOKBsX1JquKwqqASh&#10;kQAk5jav0Zl5BV+ipZWxqfgZLLFKYsgCW1apWRjWHvGRQ0/aQcUpKhW42xALsrB6eS0DK7Uc5NCb&#10;NCw6V0oXxo67IH1LujDjL151PSJGRM3mYrh0q9R8O8nhc487CgyLAtZCnDcLORFulF955RXwhkNd&#10;HeAeoDTYY8GLzz91PlZfRpUvU/A0VbSOoUBn3zi7mHPHqlZZIEfZwqQP8B9WaqA3V/tC2PsorQcV&#10;bo/c3FE40NIELoIi6jvvvIOjedAXquPcDohy97d+4+prrmptbQAdKTh+iGQ9B4MVsvAd1ii6zGOF&#10;An50RJsXM5lJ+7N/+YdNn28+eqSjobE5n41idXbFFVfddtvtM2Ye8/Dmp4Hbv8bKjHD9KCcFrBxE&#10;F9glPPXUU2vWrOEVA2iXoBzXJbfddhsi2goqqpezz7VfFqEd8K/1+uuvo8QqB7myGpHJhc4+WvF0&#10;sNfZSmco++1nJPRXu9iKQpRgAQDFyShN9hzh50m4lpdLHevEkKio7p4jxqLeMwHkAIPmJs6NsRZB&#10;icuWYBkeK2m13bHLuM41fnBCdRVKHjCotXnQCQ1sfyoSfG61zJtqtOfTsHNTmABFuIjlANUG2ll0&#10;LrP94k/IlPkpF6MUi+wJU4xrrrlGesR2jGDVKuvxw7ZEjl/o6fvvv/+rX/2KCXnhhReyYqAMpP5a&#10;prr23zzXg2AK2H3EjjWzArP7n/3q/jdff10KmtlUf6Iudsrc2XffddeSs84rein0XoTzafjlSmOn&#10;1s+6Eo2t3/DBP/7TTw8cPDSpPovVyPe//33kmIIb5RDJjdMJU0B7gRVwCS//258//NpLz8aSnfWR&#10;1AXnnv1r3/mNabPn5aLoMp9wPaP8oPHUgmUHID86jtFY5J33Pr7vvgcO7/wMRRD0P4CfWWMRhQvP&#10;jjbW4y1mx9atD97/wLbNW+rjCXzCnHnmGcsvvWLdurWfffJxur8XjeQLzjvniksvmTZ1SnziFHY1&#10;tsyDBw6+8+47b77x5p69e5jM5yxY/PW7v7Vo+Znr3nrtoYce3rVlG47h8NJ9513fXLR4EV5cOFSn&#10;0HTOZffsI9j7tgfvuy+azvUePjp/9ty7vvWti6+8Ak1nRJwVO3UbfdAUNoAHe44++OCDLz/3Qqa7&#10;tymGXoExmmF7+va3vy0nikD1g76/ozzcx6kOlXCYGzIl8fVZl9h/5OA//+u/bNm6pWfvIUYfNRHQ&#10;EVyLE5UdKFd6QtXVgbHYmppZS4ZLfHGTQ08qX/y3VXGS3lNgsnx/0cVw84eVM9zyh0ufsudnPZIz&#10;Iqmih9FBKk769ktL/TpQ/uuyt9MV6ChQQxSwqKo0/nQC5AVpazXQCG8RgcrxRHnu2eeeveLsxYsW&#10;E5kDy1kckiJCwlUoIbyIXksGEBSlK7x02WWXXXrppZdccom9uOiii9h9ycwjCJ64DkyXX345j9ty&#10;dMFNyglM+pPqogqOqTSGWvgZmPBtSrOxfaGbVpDBYmJcTGDXV1ik7QAGixhqaHxdU8cGBTx7b/xU&#10;GgUgOY6X1/ux0TvXC0eBylLAumwqEhNXtlWudihgkQzkj0ii5Z3DsveMlzKIgTERFAeSXAorSeZV&#10;lLgpZEJ/VX55f7L2HEUXZJAPKOsbRKCI7vv1t3RfDq8MLlIAHApDGla+2mOb5G+/btqkn2qzmqSk&#10;n8RyDPxYpZaiC017kVGFmOC9fYR2D06lxLR3/C2x9BR5lcdPQB2KqdcOFkI6MEtEeAKo7B4nlKva&#10;Eo2XC1bZedM72ul0b6ttmEatPd5rbrBKfcyluRqeKq1aq0izhuHzgj9Kf1gyWV5MCzc6JnAkBrdg&#10;2gbIXVC886JL1RC77Wlfm/XTuIkyWn5GGuZhO1zA7SANx/xIyxdSNbzVTGg1vu25xgUjUUZwmE9m&#10;FAfJrBWb/uMWAu/08xctmjl9Ju6zpk6eunTJ0gWnLiBOOxmgFd74dY7m29tITbgvagCG4UHj1GHC&#10;xKmTp82cOhMnTnPnzvFcWJuwUkx278HKL/IWGDA7XyH26khMsVEt04YKYBpTsQSk6qk2eLETWmdG&#10;tWXjuLIxS+gwrjHsvn8OSLHITtBhFWUVc4ouhlXICWSunjk8eOOLQJHqabZriaNAFVJAG6Q9k2uz&#10;ZG0hMpCRwxrbXBMMiYRn7b7+3qLTuxUoyMeF8Eh/NwtndcVD8tkLhp2u9Sxt0ItsOZUwaYJ93/29&#10;oKIwUstNByd//DkYfs7jFLmDog3cQeEpG5ikCni1KpwzrkmjTwFPkEf4sYIMywP2zDln9FvianQU&#10;GHsUKHIcpD1o7HWzFnt08OBB3H2gp0/4axkQ4EITmY58k9qBk11FmNaXEBQrYQ/86YcfbIbSCz8b&#10;Y+kptS0bY8we7og4ZoKOef/j7yaL5xvUP7t0orGcj37aetUqcVb+3umnuDX/majw03hnDvgMQp+i&#10;fqnMsPxh2mYWyrIYjzi3sFMb2VSFABLsSHbv3o3Dd4yEFGnGDploUoUTGFKIq6Rt9LQKW+iaNGoU&#10;8KLGmv/0MeLek521Zm0YMI83nugoT8EbVLDbp0ZicE3U3sLSyvLquROsMX5A4NqxxPmbUzgLrI7e&#10;GMtu27aNnyyz7LDkO3D4IKsuMQ5xYgmCzWGewMDsVpTDT9AWD54zqpNkTqaT3T1dKh0lSoBvlj72&#10;tTReJvPe6duzFwSpZ5aSwS6MyXSqL9mnpdLTckBB3Ogpcvwmv5et0ou8txUXbVgjMccqUqZkIyYo&#10;ktGEKJif0lkRXzv+ya5YFelYDVbq0JHCW1Y6dqV8rf+FDBvrMHSkXHMjjIstV/nDLafoGGMfr7Z2&#10;DrdfLr+jQDVToKebyCMpjuSc6xVhkC/iB9lVSwuRUF6DLnhJR2K/GMJvvyU+Xt9hp26PrSqoc1pA&#10;hZvHRYWLMoTpSMIEwBFK94pHJMWgfBxxwp+Jb/AcagV71q7mIXNtG8MU8NARYpKZt4dDMS+ZGNkx&#10;3GXXNUeBUaOAtg+7+wyCr49ak1xFogB6DHjWQmjOlm20WydMsPHYSo/xgaHF/TfFrtg7YVL+sHKo&#10;WknAjBLrsMKheRHaDUbCzQJaY5SPC4rI0gJXpxRVzhZlf1rIp+jCr/VlWS/LXBWhJmYmEx8z6BPW&#10;X/F14oj8NvphfFRYOWH0EW5UmmAyqVr6y4oJB2+G11OQMMxHZMgiiome7qVwFKhmCpRdLiGxvBFL&#10;e+ctYYQ6GbnXoZpnQoXb5mE6agPycCTi3pwx04bNglX3888/f/bZZx999NFnnnkGZ9rrXl338ssv&#10;r1+/HtTE6B+0t7Ei8yyxufr6+zgas6s1NzWxffGT++x/FIW6ZG9/b3dXt1nGDUxyLBQH81XzU4aQ&#10;kydNYnM0y7gP5GbVx2izoPjo/R8RPf8vBnZGl5RWTDEUeezoNu2kassRbAxBh7efag3R3iouQqNg&#10;2eCTqsk9PDQKjFl0ZGjdL3+ukUZHyt/ikyuxVHXrxMoL0wU7sdLcU44CY4MCVv+oSDxkTstxfNmZ&#10;YyvX+ETw686Ib7BrkT2c647+KvoU2XLZ+4OcIvwl2yPxcE8dYeukOAD4PzlD4HrAi4XhHk2LfQdw&#10;p0MxNib5GOiFB92BiBRis3n6WQ4dGQMD67pQFRTQxqRDo4X5q6Jl474RiMul8SrZOkd6/PvbYbIM&#10;jDgEMgcmv+8p/zVWpHLVRbL3rfen0qeK3F4ptDsJf1AkgBz9lFsqfnqN4f/8ESFSVwcuS1DW7Tga&#10;ZjurllhnWZ7AyMiNwvql/LYZ9idCq8CPbV7Rhd8dmb/XYe1kRAJTQdQ10GzrUMuWr975PYbBgwlT&#10;IfQI0BffQC841yIPcx+CU4g4yep8FWgenaryRlYn6cZeqzg0ef88QLRg8GXQ0RPuqc5S9jjDNOON&#10;8AsxpY52wuW7BwMp4LlFkzdEOUfzjIFqKknbA29VxugcPKM+AXLP6kpilcZwBFAEgAR05Pnnn7/n&#10;3ntWP/bY+vfWs0EZL6OxeF9vH/ssgH+iLuFZeESxKcGqj8xPPvbYunU8/eqLL774wvPPv//B++xq&#10;nEcoFpUB1YvOAHA3RXkgSj/ZH3vsMWK8rV5NPY898MiDjzzyyEsvvYhxibwRCgIsACoVNR+x6IgR&#10;BhRkGWMBlWca0yPwMU/KUQBZobxkLOI0LBtcUzO9Vht74rtCrfY4pN1+feox1rUR7Y5lC6xcdeiU&#10;1PYm6eeINtIV7ihQoxSwr4aFMXQcbWpuYs80J3NjU2GCoOKQ22yuvuTXKwzrvj+P/9nBPWuVlhaW&#10;P+wkH9YeOYnGNQffdFnN8w7hRq3G/1QN8sM1Ogdds49PAaYnE9LbBGUVreOE46+OTzqXw1FgKBSw&#10;NovaaxzTOBSijUIeiZ4tYiErOlkbKLGV40UdoU9ra6vuyJLDXnMRZgui84U1gbXFhuW31iHKIPkn&#10;y7JEPFxzk6pte6ZMnUqQM+J1G4/rEyZg+9La1kY7rdWI39hC6hr+xqg9KjAwUZQSLA3J/kQMFviR&#10;dKw0Ubi6Ro3WLRj9Oq4tTlEGFWLpb3uneeIX4+qaeslsdVfVdwEhlrwWABuFyTbcKmgbKA7YlbAc&#10;Gq/JMNxyXP6xQYEBRbGCEzz9j++T6Z3h+bzESsNiyJSTgZdEIloPT6Z892wpBQpuEHQsNBIkE03m&#10;hMLHVJ66mn1YXU6ePIXdRLYjoCAY5wFC40oL08zPPv1sB84Mj3YY3JqwU57TaTasyZMmt7a1gnPQ&#10;+YOHDn3w/vvPPvPsykceue++e1etWgXOseaJJzZs2EA4MCYkU9Hbwkx9zFCQFaoDXOrt6V3z+OM/&#10;//nPf/rTn95///0PPPDAz//1X++7777nnnsOmbz2TSa0LDLN+2LQnIol2XcOwCLml5U9VqxN5ahY&#10;p0X5SbdbvLkzgI44c7RykHkYZVRylg+jmSOfVTJ94fxD2cyUrTSFtTQs/3DvjzwlTryGwoI15AL8&#10;NB+u7vmQK3EZHQVqmAKW47NmHxZT9HQ2u4AfYFmakT+0tNDPUh8Ofj2mUkL4bTj8z4Z5ZrAlFL3s&#10;Q/GA4c8TNiQUq2zWaoT+ejBJ4LLsTh01PLfHUtPlzNc7J3serb2+cV4eS310fXEUqCwF/Fj+EBn1&#10;yjZ4PNQuH1YMjQTQCgwrqMCiAgADAA8k/kSa5yV7zcWMkES02Glemj59urLM9FJY/lleUh4eIelx&#10;lcCf5syZM3/+/AULFixcuJDAsytWnHXWWea/5cvPJJ1xxjIlW1dRRbY0m0E1UmBgopbTShI3T11w&#10;auAnrJy5Xpo9e7b6BaJDImxvGCpDNwMTj1v6iEpK4EMkAUX+a0YQdIRhhdvEvkYwA3YtSMp0H96s&#10;yt9EsBDa7EdEHLA6HtalwD4WzjuFGOrHzOtPnCBfjILAcUwHFmtKVasy+xOnyGg8WdCr9exGvLOh&#10;d6GIGjWVrDNCtkiComsbBWPjAiSbHZMVnkOxNrKJkyaCZ3C6YMudPWf2irNXAFUYWM6G58zlZCi5&#10;b//+I0ePYFxCzBJMIz38vokHAUUQtnvrtrEIZO+GdlRHhkzarJMqSggfG4FCuEurAHzEYH4VD/Di&#10;MxSxfrZrasyDGyvUSkitUUAYiBErSYvEPmMDB6qVwYrKtZmHe3/Bbahfch2YoaiHbthqZchdOx0F&#10;HAVqiwLaGjG2feihh7CYNf4r+nsykbpIQ+t5F1/+ja9/feEpU/PJVCNuReP1w+qatda0aIfVeAos&#10;p1z+E3RmKMVTub9p06af/OQn6MvQTZxcwKLBul100UXf+MY34BTVKtg4eDtOueVqz7CI5jKPWwoI&#10;jKT7TFQp+3AHPa+/+C9/1NnZBbS3d89+zhezZs4988yzfu93fztmPP265CjgKDAkCrAfcSxXcG89&#10;wK73t3/7t3v37uVFY7VXcIsbb7zxhhtuQKDg1v8hkXXEMrEFo9z64x//GJfoVIL0HHk64hgQiC9/&#10;+cuLFy8mg4aSrZwRJENgW6QPwWhaWwdJB2xYi6KnFKi2NMEq8KAMLORSiTz8nDl/ivcTpVsE5cZU&#10;3TvvsoI3y9UOd8hgHG719xv13KQxyzCmIY0m3kZdvBCnZOfBfQbkaWvHh6Lx09XXDxRuLBJSRsfW&#10;07A7pmNn5KR15mTN40iWTOR3L3oHLcxGjnqbiHnAGAAbWyg+uWSn8SwK0Wi5hPh8Q4QwgT7UDqQD&#10;MrLA+2FmE4jeAvPvOnB0166dr72ybvuWTRNam6ORXE9nR32i7srrb7ntttvAcuQKteLHf3HIWg20&#10;RzM6zEkcxcBPfvvb37711lsZphF7D1zB1UUB5oPmpDYULnipERY/sGrNK+vW8c7ls+lssq+pIbFw&#10;wanf/e63T1u6IrAD4RPbCLExdM9GYrlIbMPGj378k58dOHiwPtUHGHrHHXdcfPHF/tqrizq10xo7&#10;jpbf5gIXUv/zV6s+eOeNWKoz1XX4nBVnfu+3fzBl9inZPIFfaqRv8pbiaU91dHXmY9HGlmZcO977&#10;L7/g5Ltr1y4vqqgJY8PsZcvAjgRSgJewsLO+cRy++eabwctbJ0395JNPHl/9OE63DLLiuUWcNHlS&#10;ps8E72S7YbPiDngJyPeiRYsuvfCicy68oHXSpK5M3xtvvPHYQ49s3vgJqMvhzg5rF0ilclDhGeUY&#10;cxPg/KuvvpoprW3CvlMVoHU+k0zno/WJvlzkoQdXP/X4qmTnobbGRE/SbJEwhNddd93Xv/51LiAU&#10;3a/4xjREEiX7TGv7kv1Y2qbyWSQj/+X//K9btm7Nd/Yy3IaFqKuDt/nhD3/IONZQv4bY/erMdgwd&#10;scr7aqhDR6pzwFyrHAUcBcYbBUrRkZ6Ow5loItbYfuFlV37zW986fd6UeC4fj7KtBp8A/RpMpRwD&#10;5ds1X7QNO0kqZ2kKu++vy3+t077u2PtcwHht3rz5Zz/7GWE/YdcQgsDe0RhkYQ4dGW/Tvgr7G4aO&#10;/Mmf/mFHRydyuQMHDiXqGmbOnLP8zBW/93vf84fJqcLuuCY5ClQVBcLQkT179vAnoSNIhG+66SZ2&#10;BMwUnPO6yg6f0JF/+qd/eu+992gJIglGB7nMVVddBTqCOIbxQrzCzk4YDDIzZIENRuClE6jfmJWf&#10;YahAGL8hKxbLz1CCUJYjPUesUyywELweqhm4VS/Y+UlH0OjioltbkLHhgSlt/K4b5EP5m9tN6Fo0&#10;Ozo6u1nwufbMYtqyvcmCTq3wkQHPL8mUcWkiT1b1Cb8p4TFnwrlIIXgJLZ/QNEHqwzYcuiT+YfwY&#10;VA2kJzQf1n3Z/ZSmQ139mzZ9/vQTaz58/72GRDySQ+zWhVO0i6+87vbbb0cQXD0aKrYl2qOZhMzJ&#10;lStXgo782q/9GrNRGv3V0+DKvrlju/YwdOQX9z/y2iuvxCI5cL58JtXS1LDotAXf/e535i1cGkgQ&#10;h45Udp6EoSM/+uXK9W++Ekt25vu7Ljz/3O/99u+0T5uVyUXrBkKdV7bZx6+d5Z9QhXVmbU+mUwAg&#10;bDD96eQHb7/7/vvvA+ty8rUahAJI9u3bx06EfQmmlmyv11xzDZtpf5bA7Mm33npr7bq1+N0SdNTb&#10;15vw9hQ5TgRoZ+8744wzwFTOWX5W88T2ZDSfiRqXg2+ue/XZ1U/s3b6zJ9Uv35iCz6UZQL1UBwZz&#10;3nnnXXDBBVguVh4Iz2f6ktl4Y0NvNvLgg489vXpVsgt0pK4vbeyK4T2EjnDh17A5/nBUPAc2OjEj&#10;jUc9JEl89nzuz//yv2zesqU+aXQjhI6Ajf3xH/+xQ0dGbawMu+bfAMKYzlFrkKvIUcBRwFHAUWBw&#10;Coh9MU4tPL8WZJbBrD+ipv+6SOhgC/eLJKzyCBdhUVItiF504S+/qK4i3F1V66Rq3YVZIxLxAQW1&#10;zQFFSycCc69DlVMAaZhiISBcM9PVxFp0bt+qfNBc82qPAlIU8IPrtdeHsdViy0LYjZvtW2E22OKt&#10;niMCC6Q5/thm/mvF5CDeBiIAhSERexAWV8MGzCi6EP8gC9G66QAA//RJREFUjkiWKGIe2lomtTRN&#10;aKxvrYs1RiMY/yGWMh8sOsiMCciBAwe279ixZTMSic1bt299+53169a99syzTz/22KqHHn7g/vvv&#10;ve++e/j+5a/+7ac/++e//n/++v/6b//1r/6v//Y3/89f/d3/+Jsf/d3fPr5m9RNrVj/15Jqnnn7i&#10;6aeefPKpNWueWP34mseIi4ux79tvv/3hhx9+9tmWLVt3bN26c8uWHR2dfd09aPoa85IYxi11zU0N&#10;bbTQY+RiQCnGQKWtDVKoO2F0s4FMii7C6BNWTlj+qVPa8btF1BTj6ZQICthnEM7XeKs3yT+Rq22/&#10;E29pffHRcTXYudUaW8vP8HqT9CzDMNZiumLxpCMPJ6jhleJyVwEFEH/LQk7xq7iotiXoOETynFaR&#10;LPK9/8B+VAOxHWEzwtpDZnnav7Q+a7ryE40E9EXMs/FIS0sDNpoA1SzUGHksXbp05oyZAjkEtHOW&#10;x+kC1py4jpwwabKxg/SsQ1oaWvBW2T6hndfBbh8KD8a3fDayueO8gcLxhCndlIqvn1rGgZYMH2g4&#10;QbOyW5mD2Abt/lUwSYfchIFwI5rGUJlRY4b7xSz8KVCWMuQ6XMbhUSAOGGWf8GsQCzKxy81xR6VW&#10;LJiGRx6X21HAUcBRoAoowFKMb4qPPvoIowrDIcEYRON5fPjMnrtkyZLJE5rT/clElBsmqltpUg/8&#10;K7zETKXAg5b6wEIGYTiksFmajrsv6BGdXfnmGvt3pAmYEvMs7C+MGnwh+jIov8ipEUkKgOaE4wJf&#10;V8HkHD9NsO47/EptcLFr177Q29uHVjLaV3ETwrBh0qTJl1x8kYs8Mn7mhuvpyVNAWxLLuxUZsOvh&#10;AgLndUaQ7J3P+ea4jl2CdbR48vW6Ek6MAgwKLozeffddBDoMHD+BNxhEglswRghW5NuKPzFwyhBY&#10;kX8fF0tg5dqBF3I2VZqsPxCeMg6vvGMsLQQn4QKRUXd36uBBvEXt2+ahFO9/8M57Gza89eZbr732&#10;+quvvvLqa6+96qU333zj7bffevudt9avf2fDhvc++PD9jR99uHHjhzt3bt+6ZfPe3bsOHdiPX/cO&#10;4uYeOrh/394NG9aT4aOPNvLZuJHguO9/YL42vPP2+vc38P/38XxCeczk16jitVc3fvjp+nfe+/CD&#10;jz79bDMt2b17/969B/ftPdjb00EkXkRaNF6znZ4G8mmWowvku8LoMwi/FFgO/okOHjj8wfsbtm/f&#10;ls9mTFCtXA7bkcnTZsJ2osfq58GOy+yd2Bwb4lO2Jdqj+Yn+9ccffww9V6xYgQBREjRnOzJEetZ6&#10;Ns1G++4w7pgTvfPeBzt37cBNnonXkM+hWjZpwoTlZ53ZPmlqYH/Dp7RZe4Bf85Eon30HDr7z7nqz&#10;zmQzRAPi1UDj3l97rROzgu23okh7wfL4zsbPt276NNvf01AXPX3hgvPOvyBW30hodkTjFWzqMKpm&#10;GzRRUpg7UY6+qFTt2b+XrWH1yke3bNmC/Qfrv0Borf9wQZyCwS34hhfauXMnCPrZZ5+9e9/BDe9/&#10;wMZF6PVNmzex1mFNyLqHyzjttjzOIRrS8axRNYjG2iZOiERjew/tX79h/evrXvn840+zqXSnF8FU&#10;SyiZ5ZSS+cy3dB3QbIDd0h5RUeAhl0xlMKXpz0Q2bvxo02efZJK99XggixvQCIrBdQACQb3aEw7I&#10;YBXi53OoIbz08kuHjxxpjBlbWAZFqh7XXnsto1BR+g9jjtd61mNLSRFLWusdc+13FHAUcBQYqxQw&#10;CiGeGSz/wabjSVs6FGFJcgT91R6DIY4KkUzBL7kI0zEcXGZR+ldLf4Efqkt8mCQgtmG6kDMN+DmY&#10;PBIaNFyHOcseq4Pr+lVzFOCsgjiLM7dEcqi19fb29MHCu+Qo4Chw0hTQ3sSbxZahTSRMzn7SVbkC&#10;hkGBMFtSipAgnvXQr8sZpnUhfkAVU6bEAXo2MElfuDQxPUywEM/6RCIeYxSyffsbb2x46cXX16x5&#10;+pFHHnnggQcefOCBhx5+eOWqVStXrnryiSfXvbIO6dLnn3++fds2tE9Ie/fsOnRof29PVzYHGhch&#10;fEg0RvOyO7dt2btrx+GD+/v4U6qfT293Z8fhg0kch/f39vV39/Z19fZ2c0Fw3GSqF7kSqul9/X37&#10;9u5DLxj05AMPNnnhhReee/75p5955oknnnhs9eqVjzxCSLkHHnyQOBmPP/74U089hdEJIA1Ii+Ri&#10;YXQLo38YfcLKCaNzNme8pcEjwqjBIMKbpdIpfLlUgxJx0TS1gmxNJM0f2TMJapJQyYmWhvF6j7ms&#10;vIz8MwrmXqBjjiIsEX29wcGQxlzvx06HCN/E+84I6q3XCbGy6Oxwicvp1zhj9CKL8CzmIBs/3GgA&#10;tnhchoP0jvMviSmKsiBbG7AQGegsR2Py66/PPfvcM88+w08wlR3bd+zctfPwkcPaOnXEpnDys++w&#10;uXz08cfYW3AHf4PPPffcunXriOhWn6iX1aY2Gh7kca451LDgg9YA27A/UohMOcOChw2XAi5/EQWg&#10;tjeNC5sXzkEC93dHt9GhwBeAVr/CzuhU72pxFHAUcBRwFBguBWBc4GZIxhK2pQWP0NjCol0Qdlou&#10;OhXr3GiPjuKlhsJchp2ibYFFF7ZfVt6hStVO8WHWj5YnYjbuNdGPEK9mPWMMlz4uv6PAaFLAqroj&#10;h8FxPeKk/v4kyONotsHV5SgwVilgRedcCEcfqz2trX5ZfoNm+9UdrEKD9XQh7iLMY6dV2ijqfhi/&#10;EUYlmRMhTgKBWLVqFQHM/v7v//6v//qv//HHf/eTn/7Pn//ip/fd/8vVjz/ywkvPvPHmunfXv7F3&#10;756Dhw52d3Wb8O/iSDxGKJnqS2eShCYAjwMX4RtohJ/z586eOXXKhJbmJpxh1SfampsmtbdNnYjH&#10;MPRVCOmOtKqrp7cLpCSV7sc9hheH3URi54sA7/BqE9onoF3e0Aj8k01nejs6DuzavfWzzzd+8AHa&#10;528AltDse++991+99Oijj2L9wGwPo9tw6RNWThg9cftFPHl5cJU/ljQd66drBUdVRZhE9cxeMZya&#10;fkpD4W+rp/2uJSNBgQJKRrxrZMdI1XlvU6l+z77NpRqigDkeJkxgDDzZsiKx7KI0IRi+NhKwBSCu&#10;r8E0HhDdhKfyjr18A5DgLAtjiGXLlhH5gwv2NTnU4q9Ebn/99dfRiwT7x90Cth1Y8jU1NzU2mEP0&#10;1q1byQmmoqAjLIPAKtzRFnW06yhPYWJCUVCSFZ56yab47aAgsvikFuKOcI2pyu7du80W6aXKcl8a&#10;ZfyIa0mXHMHqZVpAqLa0Z9AbtYSlQ2xaEs84dKSCr3OBY7DaxBYgqWCbXNWOAo4CjgKOAoNQQFwU&#10;TA9sAexLNo96SA/H1jB0BP4Jq1u4JRRMZJDBUzBDVqIhN5dohYg9CtMx5MHAFHbqlr0IFfkLpw2q&#10;Xcnar5ATTUn+ylP0Ts5PES84dT/3LlQ5BaTSjshIAjYkhUgLFQrIJUcBR4GTpEApOlJbp9+T7H7V&#10;Pi5+g+YVQSPSeFWzJblQ3O+wOCIqQYX4RzbMVnVwKT/GH2jFYiZCevbZZ/FntXPXpv0Hd/b0HkaY&#10;1tKamDylZdr09ukzJra2trU0t+AqCgmRMf0zEhfzmTFj2rRpUyZNnjBhYtvESe1Tp06eOXP6nDmz&#10;csbwNZlK9iX7+1KpPu+it6+ve85cfInNmD59KjmnTJ00bfoUfpK/q7sLmZe8OYGP8DFIQ7yuviFS&#10;3xipb8jX1efqEtlYXSYaz9A2hV2BpLBqn3766ZtvvklocYxOwujmP7n7r8PoE1ZOmK0w4yLuyxj5&#10;emMD9s8di45U7cxUyzWdNIsk1KusaK+ayTUe2lZAYVHQHuitFp3x0Pex1MdGgwIY1JkFm42mq8sI&#10;9GuK3TarqH9EpFZosDrvFE+cj6uvvpoA49/85jdvv/32r33ta1/96ldxpcUCLmdZGIts27aNrQGY&#10;5MjhIwcOHuAOf50zZ870adPZjQg0Qpo+fTqHaC37UuFSvVTESsheI1xEEVzICXJPYhvitQBQ0V5s&#10;QHGvUjWYRyo4lwroSNygI2zZAsAtn2A3ptpa58VEDbBSOFwTO/SFdcmh+6M864wbkyJoRHwqL4Cf&#10;VZVWzSDD40ZulEfOVeco4CgwTiigpRhmCPcLBPmEp8nDq2Sjfbn4srPOvenmm2dPndR7dH8ikuno&#10;KXAwRZRhPTcqCV6SnwHp06GfonOjPU7Ly5blhIrKQT8lkOY2IkjgX4tkHNpfxA0MKH8UNhdUVHCF&#10;sXLlShAa1GFAdMBIyHPDDTd84xvfsI7m4e3gjCV0GCdzwHWzGijAa6KpzpQWm84dHAH/1//zT7dt&#10;3VZf35QHH4nGMV4/feHiP/jDP2xqdvOzGsbNtaE2KMDuw/aEpENxVknsen/7t3+LqiPvFWs+2Dnv&#10;3Y033ojgAFF0bfRqTLcSFdQf//jH69evp5doV+DfHKnKueeee9dddxEh1nZdK2eYzKJc+7gOs4Rn&#10;w4sITaJYUA7mUjrWiz4uKIhRlU2gVsLSjTwi39o8FfkP/3BxwrzyJFRG5BKJJlHL5R/rPL9R5QXZ&#10;MN66uvvIhiUFtiBG2JSP4GmKrsWbG/mfp/ORzOP+3vMSDqfV01nw5C6eCrAExsbopqQPwoihJWyM&#10;SoyysBcKAeAhY/giHmeef/bZZ4qZcd1111100UWBk2i4dAujf9j5nbjAH330+f333fPGq+vi0Twe&#10;3iP57MT29lOXLEdgR9vsPmgvKjXZGXf1QswhF5988skvfvELHKbdfffdN998M39lyCC+BIKVaqer&#10;dxQoYCeDNhTNClTEfvrL+958/fX6ulhdLJJJ9TOf582dffddd511/iWBrQqXaxmNL/i9bCSWi8Q2&#10;bPzoxz/52YGDB+tTfej433HHHRdffDEF2tpHoctjsgo7jv51hrVxzbr3nnj0oVTH/kQueebSxXd8&#10;9WtzTj29dcKkmlFHAqilrVHAWnPeZifYsPEDTAZ3btrCbjJjxgygkWuuuUbHbfZTVi2CeIH0Y1Co&#10;gO2zZ8/+1re+Falr5A5bcFt7W29P73nnn3flFVeCrE9oMdsKOfGgxW4IcAIB2ZK+etsdX/nWN1jV&#10;f/HgPU8++eTR/Qdb6uqntk1cetaZmIkApXDopnDeFAxN+H755Zf5CdZy5ZVX0h6ivlsr+crMt3wm&#10;mc5H6xN9uchDD65+6vFVyc5DbY2JnqSJQ4Y0g70SzpALKCY9g8q0c7i1godEzXIBC5LMpfEb++f/&#10;5S82b9ncmq9jPogzYdv64Q9/yJQY7qY/3La4/KJAAR2R9Eo4ocRVYdKumpltboQdBRwFHAXGCgXY&#10;+4lVvmbNmg8//NAo+sU8PxAcwo1nqsLRnfN2PmW2UmtzapFvlnfBCcgv2GgRYbATw0Up0hp/lSNp&#10;7cGkdMQ4RTX8m+ca1SRvv6iPFtQ0pGxo1TzhRbSDsHNLo0egixVyWRSkgLLjC8wrW1oSxqu1l3Zu&#10;2UYGaVAaaYInCwMgufDCC++8805CHfoP4ZZ1HiuD7PpR7RSwx107Dwun7p/9z/Xr38PRHQbf+Glv&#10;bWk/++xzf/CDH9QRtjMoOT6q2kfata8SFNCGhZRZ2ou8JoDlf/Znf4Z3bLYqJMtS2zrnnHO+//3v&#10;c56vRBtdnV+gADIUi46wZbNZI81hv/7t3/5tq0shaISlUkdL4GQ8X8FsAKLALVhx9slTNp3K47bz&#10;o48++5//8x+2bt1y/Q033HrLLVOnTovFQ12x0QwWc6aclDYkWKed/BSHY9VKYEU0P0vPy5kQYXs0&#10;jSQqpjJ5CspQGnM7zHW7lFTIQ+a1a9f+6le/YpKzj5x//vkV2Ud6MhFisfzkH/9h0+ef4kyMaCtt&#10;LU3YAs9ffCayOYavengwC6lqj+YbeOmXv/wlfvORlxHPFpZS7K7G9+QnmyuhaikQho78/N6H1617&#10;OZrLAo/Gcpmmxvr5c+fcdde3zjjnwmG+X6h1m+OR8bgXibz8yluPrl6zfceO1mgSrf9bb731sssu&#10;0yuvo5BD405sqoShI4+tfeXpx1Ynj3TU53LnrDjz69/62sxT5iQaG6IRs9JWf+ruOtjS2oYeVQYc&#10;Pp3lCP/BJ5/9/Oe/3PP5x+wR2HwAsIFGSAwrjogLjCBB/QF9uSb2+FVXXcU+8vzzzxOeipUN71uc&#10;kUGsKUFTjmUQ9snEuHruOZASAJVrr7zqptu+nIzlf37Pr0BHug8fnT9j9rKFi279xldBPgDrTXWe&#10;rsCWrVveeeede37+C+1fbEAYr4D8VXjlHEBHulORlStXv/TcU71H9seyyZ4k4cHiWL186Utfop1Q&#10;o9aASbOeGAlKLJbJRzZt2fnEU888/8ILE8w+ZroG2VlY6Bp6ElZFr/rneU238AvmIBJgDT77rbit&#10;6KKmqeAa7yjgKOAoUIUU0DlcDdO5DobJ+LL2nJOi1WhChWaJPprq6yMQdO+hQ4fgh/bt24c4Ce0P&#10;LlAb4Q4iDJv4yU3UEpXfuttCZoESCoa6OC3dvXsPZhz61pX5/57daPIqocyL/wockpKfxIPk4EE0&#10;9Ux00+3bqYKSqZQ/cU1jlNSkXbvIbv7jDg3dy13vD8gCYOlomFql+O1sSYgtpDFh8ZgqHCzXpDFP&#10;gUDuSBIzGWChQSzrK+/mmKeH66CjQDkpYEF0u9TrLSr1/GMjW5SzelfW8Cmgk6CeMxobXgpc+wSN&#10;MHBosxJ1/KWXXuKCpwQelCkVgvQi/SY0W3tbO4ogimQWmGRTS6vQzAXLAdrRZJOfE+uHyji4D7I2&#10;OLYdGC2PgA8P2t5RAo2BeQPkC2sPGdB75dsm+RctE3GGXYz0Y0qFAscVFAy7JveAo8DIU8DYg6GJ&#10;ZezFCjAnd/CWd2I1F69yhVId23di5BzGU0aZz5yLjWWelxAfD+PximdtbWvX3mFODt7uybkBM0TU&#10;C4w4PJMx0UGOHmWuis8xCovpNCd3DuzyUSmbdbmCYIvhm6J0XuYncd3ZQaz/bUF0PMi5xLBSGYwT&#10;DOm8gFI4eqybNm0qlxTb1YPX635yUS8eJC0bpopos40+UlkaehafNlnR9XHE15Vt83FrN5qjXkgV&#10;j/Uw/x33EZdh5ChgNF78oIje2EEAktJTiu6MXBNdyY4CjgKOAuOTAvAiFh2RWUbBmbLRS8obDiaZ&#10;7Onp7ezqhJc6cuSwRLTwWAAMJFRLYInIZuS2XoQPz0lrl0AR/iodE07skiBYsw9jMTJgPDJgP2Lu&#10;iEmS1EBOSxUfnjM8p3qwDRLGufxUvBAEAUpweyTbKtpgfEx4t00rwXZwN9Hfr1tkk54p7VHDKFNS&#10;BnsgcbLn8flGVLbXpazRwDxE8cdzT4c/34xnU+XOyJUdKld7bVKAV6wQ6qAAMRp0PPDc4baAio8w&#10;QyADCykxCB0Ri2L5Fv+uzTUbPeoUmMCSuLDhScrSl5jnyFBlAitMmoQXqPb6+oJPUXkW9SfYGDvf&#10;eAR1DTUMvVrSU0899fRAeuaZZ3BsgvHu4wNJ1/p++mlyBnwIsY5u77vvvovKiOxFxD59QZzj+2GN&#10;d2F7bITeCjozARIiCssXABJvZxtch7IsQ+kKcRQoOwXQYUEaXZBxDdiHpTMniI7Y5mkB5M0YUIv5&#10;gmqMe1nKPo461TKQ+COUp+gaJfIxuyJvBnHUBdVgg+B8jIohfrHQQUTTERVDVBK5YLcFyMenKL1m&#10;Q1HodZkXyCuDpASW4FLV0l951riUlBcI73DNIZ26eG7qlGlYvXO/raUN95O4eOSv0hsQbalOfiBo&#10;pOCZSiVxfbzEete8vvgitAdA+ZVq6YnXy4yWlOXEi3BPnjQFBvieAf5Mr80gC00YV3fSLXEFOAo4&#10;CjgKOAp8gQLWxSQLL+d81BthU+CHjPlIwWG1CbZmuB8vkgjcldxSKQgb35YHEp4h3AKuQjopfvTC&#10;QimwHQas6PcgC/N/e+3hGBbMGIisjkxYvlCpC4yENtBaSoalE68m+IT7HPilgcKJ24Q/xfgXuMX4&#10;B/M0JRLGyQb/w0IWFpBHBMPwOB0Xc2ZlLlzUKEPspnjtUiAQHWEqerNafldwYM/MjvNf7XbTtdxR&#10;oIIUsGaCWuSLpMN6B93iX8EBslVLQmE3ZaEj0lT1oyM2P5kZXClVSK9CUEq5+mLiiRBjIG28kMM5&#10;UMNxoQU1mKcQRQGBEPMM7yW4tCL927/92z1e4sLe8d/kWj8fePDB4M8DJt13333Eh3/ttdckV6LX&#10;g/RXEh9RtWCPWDlpFIQx4Ihijh5Tzy4gYf7XsIyDWK7J4MpxFCiigAfdHkuesvYJGR14ui8Dr6oM&#10;UUzSumfltsrgUtkpIKE/OK1nN1IABspey4gWyKkZ8xeDUtR5QnBE/NEY52gOzoD0b7755mOPPcbG&#10;od3nRz/6EVFJ8KzFmZq+oz4oNw9kNuHoPSdanMu5A5rCn0BWBK7gVxBVSBPQwjPoNEaQ3jlFj/Am&#10;mMN7d88HGz/YvXf30c6jh48c7ujq2Hdg36bNm3bu2OFhJwV/ktolJVgYUcoMpfAcKKfvRdMm7pdd&#10;19irN7B22L57UvgTWpqGQj6XZwgU+ILtiB/5CHu2VPtGd4ZQl8viKOAo4CjgKDAMCghLEHODwsgp&#10;p5wCTmB2Ui9Qh8cBmJOqYRE9vt/ECvSScA0P1jCJErjmr+S0OokCM7w4pUaZkWbxV4Eohm8ysIVN&#10;hWvL/RddSLdXRsFWpCXFE4E08k1BHs/YpafPGLZ4H/3P/DP/p2r5lOBBY03iOaCfOXMmsVUVyN0e&#10;wmuM+xnGmLus1UsBK5O1FzoVA1WaOW5ne4LXFg8tZZP6VS9FXMscBcpNAb1c2uC0Jen0W5QcQFJu&#10;wpetPIuOaHlUuYwXshg4AetXis2dn2V31uExI7I8MgHVUqljUssivkXiHhqGX0/crBPq4/XXX8fU&#10;A+efyJiQKylxLX+kKKZ4Rrom6Vo/D5E36AMPw1N4iqdwSt6wYQN3NLcDE3+y5OJC6Eh5zWuGNca8&#10;h9K7KQgH9DAaACU6lI4fGxZhXeaKUAClskSBUzOzmv845XBAGXZjBiBML25iKDoy7GLdA+OFAuYI&#10;z+paFysgDbgKA4dmZ+QIzJoPQILbyfXr1xNtFFCEvePjjz9mo9EhndWXrZPg7UgD8NaAHiHLL4+w&#10;f91///3EacdmEYtGwH4g+c2bN3PiLqB32Zzf/S87C2Xy4L/96t/uveeee++59xe//AVRxH720589&#10;vvrxd99dT2Yd6hEdaOdSAyo+Skb8MRD31OpkFAEkFW/k0Btg9CC8JFapIEtxPpmGTsERyFmY5aUW&#10;ISNQlyvSUcBRwFHAUWB4FNCWzzOwQURFW+4lOaqSq6q+vl7PzMOYeFhjEb9nBhlwwAl1dHT4I7bJ&#10;eNZuxhZZIadxwmViKNhUuJYxh+eUu2DOrObJmJcG4AsVo2AuuAmeId9fQmi4gKWhMQWXXPjl8gKo&#10;mBAqnu0IZdIG1GHg2GgqmQFFiD5HhEOZEpuD+YCoxekqDm8audwjQwGdOjhiC0iUu1heCk47vJUj&#10;U6cr1VFg7FNAS7116aAOO8ORqhp47f5WXOLXnraqnX65uYZPrAhJthRlR7k8pUtcpxtowXNQb9yH&#10;BiYRE3YFHVuCeMN4CJCwpi1+IIebiguiZGOEcO0t+wEfZi+F01PwlU8//RSMhNhs1DhIe0RMI7r1&#10;XJr44aWKDL1n5lsEjhQCzPjb49CRioyOq3RYFJBVfeG18kzWAP9OQBdes13Irw8gKaCeemf9qPCw&#10;GukyH5cCUrZjmTe7zDFNweM+Vz0ZzJHZ7pv4CKNHuEzQvsN9geLaQ9lBuDngBcv8iU2KTefUU09l&#10;e2Kb4Cc7KTg9QAjQPojIyy+//Oqrr7711lt4icT7FsdwHdtxImce97Qt+cnURYhw4OABHD+uX/8e&#10;Tz315JNPPPHE2nVrt23bSmZt0IprIvF9BaF6DZ5eKzPssh3xXBjb/bQUtq+eIR+kJdZShM7JaZg3&#10;r13EikqO3hcwwKHYjlSysa5uRwFHAUeBcUYBlmUZ58EBzJs37/LLL//qV7969dXXXH311VddfdWV&#10;V155xRVXXHb55UAIl1522bXXXvulL33phhtuuNFL119//TXXmJznnHPO3LlzYbCsQq4nyU3A68Bt&#10;KIwbzqxIsGjAMFOn8G+q+W9K4T/dwYwDjRUSuAV/J+kpdFi4M2vWLDIQI4SmgpGgjyklCHgsaqEK&#10;0J2LLrqIVt1440033kgzb7j+hutp8HVfuu46mn7ttZdeeum55567YsUKLm655ZbbbruN9nOHZzXs&#10;znZknE3/au/uwDHYU/qxQYm9I01Xd1e1t961z1GgmihQdCBk7xM6YhXtB3TsPD0757ek0mMn5kQn&#10;x4J2qneqF5tROkA2JyyBFyTWCCjLiI547kIjNAkORA3gkghog9MJhyTvvfceuAWTTZwGfJFVm7Vh&#10;22wIN6nT6n7hguugD7uAnI7SHmxQqAUVYO4MZdwENamWoeQfoTxfVMiNShpcOmTuZRwh+rtiy0gB&#10;kBCmLsuT1h8vdoUxTxx+FQV0hAcFlJgSBjxrVRzRHH53auwJyevBwJGRM4g1yQwMOCoErKAns2fN&#10;4tirsJ1C3zlcz5kzZ/bs2TpZc8SWx2mSgq6TZ/r06RiOSFtRmovy1mAUHL0EZaCVOdF7R3WjPdlQ&#10;zyMURbGUqccbGg2LhcsJtm6UFdGtNNE+PeiF9tAGEhf8rJK5bRgMOc/womAds2485v6xlqa04aI8&#10;pVM8/ZnI7J56R2FVqaV+jKm2Go5WHRI7K1Z1EG41TGPXOdcaU/PCdcZRwFGgCiiAqQeMSumC7AkB&#10;IjmYQ481lCjC3Ok/FjDNCpJYtHfu3IneIodz1BhVmmw4QE3gtGCV+JbOe0F+kYgXnLub3N4T3lem&#10;z+izqGS7ZVAaHCrqLXBaFIv5CA5PsQvGBarQER6FmcMtGIYgZ5xxBpxWJBFXgZ7iVcFRGFvQnOkz&#10;eBxxAPltoBFJXiTvgCDUQo1SqKmCIXJNGI8UYCrqPULUhV7wIyvvffXV1+IxONz6fA55XPO8eafc&#10;ddfdi5ecGkidMgoExyP1XZ/HKAVY+dmG1DlWeA72fP/t3/7tSy+9xFkds0Kt+Wxb3/ve9xANnIDa&#10;7xilXMW6dfjwYXxx4ANEQ8buzB69bNmyH/zgB8h0xE7AAzCU8rrJBaOJ9w/G7t/9u3+HtgSiHO31&#10;J5/wIdrUWPfGG+/88pe/7Orq/trXvooeBiayg3jwRoSEsi1xQdCfFWuBVocUe2Ugyx0BFWq8BerU&#10;Wq3ksYZg5zztTS2oiVAUXBysF+WgzoJ2y+LFi8P2BVgmqQMTzv0nP/kJNUKlq666qiL7CLDMnj0H&#10;f/wPP/r0k48a4tHuzo6W5ga0mpeefcE3v/lN2DnbKv+be/LjeAIl2FnENGPg+MYYiGmAVdDXv/51&#10;NG+YY6whVspxAlW4R2qFApY902Sg2bzmrFQrn3j2heefS/b2ZNPJXCbV2tSwcMGp3/72ry07+4Jh&#10;vV+5TJrVAWw0Ek8AsLy09rVHVz++fcfORKqDY87tt9/Oay5RspOMncycsePIqisQiwtW1MfWvvL0&#10;Y6uTRzpYjs9ZcebXv/W1mafMSTQ2RCPHApKfTL0j/6zxgB2vS+Si8VQ2j7s31AS27953ZMdWOYWg&#10;4zJPZCPgp6Yxc1ghPPHEALDB8suUfvjhhznay0kDT8lLhGxQmHsS2PIIpZnz/vIV1954Pav686+9&#10;zFMHd+/tOng4ls4d7O2UNQaPELkUHgyXFF2dnVMnTEIVEqXMCy+8EIVFvUf+qO8jT6gv1pBHApGN&#10;NTbsO9xPhLBXX3o+3XOkgTBnMWMQBgjEOs/bJ+9klpMc7UaeSH0MkxGy8D8MRrbu2PfEU888//wL&#10;zRHjFF0KKIwCnAP8Uq117UTIUQ3PGD+wMkqyrRHzN9w13Z32q2E4XRscBRwFHAVKKXDw0K4nnnjy&#10;pZfWdXf14mcrnUJa0TRl8pRvfPMb5513Lt6/YfQT9QgCAFoyXty24NP+UNZ5tnMFOEUIcqjzaPuE&#10;CaY9+ciZy8+87ctfPvucc/C1Wvmwbm6WOAoMnwKcDXTYhkfSBQJBc+peuRLvwNbwHC2tBQsWfO1r&#10;Xzv99NOHX4l7wlFg/FJAchDO+bxNvGKIOHGijfya+xx6ed24j7D4G9/4xvz588cvmaqj5wwK2DBh&#10;zJ966ikFCdNhfuHChUjPUYa1Ui3bXkYQ3oBgswgvvvOd7yDOGO5hc5CuS4qEFgi4AkK0u+66C/tU&#10;ygdXQ0IE9yJpkQ68Er0hJMJFOxFBJF4nA7In/oSqLN2Regc/+SuoT6LJxGlrbWuVyi3ypGQqiQvS&#10;RmOIazR2Ozo6KVhSeBrA36la6AjFUhpuUTH2/cpXvkJmarewkBXjcqEWvvLKK/SC9tx9990333xz&#10;YK+Hwo8VPagjv2jup0Zg+cjRtm3f+ujKVWtfeimSyRFAOJfO4OTltDOW8AIinqMEAWACdSo2K/Mp&#10;NHQidfWRaDyXj+ajkcMdPa+8+trD9/yczmJ/jBUyA8r2DcFPyFagYj1zFZ8ABexstPOToQeefOix&#10;p55//tn+nm6hI+0tTaeftuA73/n2ojPPYQ4XycEGwzby2UgUoWw+jYZaNPbm2+sfWfXoRx9/Mqk+&#10;ByTM28o7rlebMkvXwBPo0fh8xL8qSlDJHdbVR1546bk1T2Q6uxO57FlnLP3aN782Z8G8huamWkFH&#10;kvlsPGpWy1Q6BbyeYOHyEicKRfhgNgJvWPk+ewc7iPYsucni2nhlyGeJztnZ1dlx9CgbDZqSMiLp&#10;PHjYRA/1LKVYlnlW696k6VPb2yZQaV9/Hxvbtm3bdu7chTUJiAjqjux1mvP19Q1Yk1BOX0cXy6ai&#10;m7CpqZG2MRWYkzlMvSLJSG7XwX2IF1546pkDO3e3NzQ3trXgFZN2stTjRQO9GYVT1Sar9EUjyOC2&#10;szmKAqO9l+UykRjzIZrM5LKR2J59B55+9vknn3oatJVRBiSD30Cp9KabbgIdqQDZx2WVJkyu3w7a&#10;6gWPS2q4TjsKOAo4CoxBCshEwyhA5o1F6oDbi4Lh4Mh1WD4ugFv4z7uKcz1y1bmSHQVGlAI6ofll&#10;Unqr7H39SbLdIjdBI9owV7ijwBimgH3jhnjKHcOkqKquWdFD6UVRO62XghFtv+aJPLOzJssc1kid&#10;PDkRFzrtqg3IHZAoEZMWgEdQnLAQmBY0bRctWoQL0G9/+9vf//73f//3f/8P/uAP/vRP//TP/uzP&#10;/uAP/+D3/9ff/63f+q1f//Vf/83f/M3f+Z3f+f3/+Pvf/e53QIO+9rWv33XXt7773V/nAzADfnDB&#10;BRegS06BciJP4XjxAkfHslaSem7Kt7tUg7nwz3BtK2WU1FCFX/RTkx5phjOBRD1/ctDIcOg31vLK&#10;EF6vlc4lWrjK0c9ylVOOtoz1MoxDJY/edt+prR4Dq6vBXhhPA42ks+n9B/axO5D27t1LsBAucPmA&#10;AwZcPvKThG9GGSDqWbNnJRLtbe1zZ88984zlF1xw4QXnn3/W8uUYJrJzYb2EtQc2H2DYeLRGlYQ4&#10;JcAnPIipyoS2CZMnTTn3nPNuuvmmm2646corrrrm6muuMx6ur7vq6qsvufSS8847b8VZK84///yl&#10;S5diPoK9iHZVHhdOU1VJvruhJRAOcI48YdBCdlgvrqnxWmUPboOwIorbajdcycNHgXWxPmIF0WrD&#10;8ixXjdTEiuUt61JVxB+rjTEqWpb0pf5Sxmq3Xb8cBRwFHAXGEQUMNuJ5hzDigQGnWCMOjhjmjy2+&#10;cMg3fjUdOjKOJt3Y66r4Zv+J2qEgY2+UXY+qkALeDmaU/Sug2VeF5KiOJvkVM4/JHAfu+ts4CiIG&#10;qpPsGyhCaAfCEdoC1yNZifwi2FYhUiFS+ieffIIrLZrHswqFgnjly1/+8p133okjC7Q1ifSGkAic&#10;w5M0LVl+5tLly5eetXwZHy74eeYZSy655IKLL0at80IiwHmR3i674YZrsVcgphquRFH8lMUGkhdi&#10;537wwQfr1q07cOCAWoKmsC4ke7JAu/x6yad8uUabDlp4QPr1ZYReytXIMpZj4SV1c2x3tox0G6tF&#10;FYARCR+N6FHKW8NHR44dnSSjL4AtY5VuVdevQpi/KACXIK5BfCdWXeM5QXjBJcxRIkIkp9zRjiPv&#10;v//+y2vX4uDx0UcfxZZxzZo1fD/22GP8JHGBeTp/xUYTY0f2DvYpdhMeN+61c9mUCeKeZCvBI5YJ&#10;tH7gAFAKRu18Y1SBtU0B9W9to9JMNnPk6OGevp7DR02GPh7Sp6+3p7eXzEcOH96/f/+ePbspSg67&#10;eFcg8uhABScwXjTPhl2hnbL1NLabvqQIYYpSY2LThydR0t/xE2jSMB8pLCgGGokZVQl1R1oddEeN&#10;dfp2w6TqSWU3ihV+XUjh6o6HOCmiuocdBRwFHAWqiQJWpV0CAgxIPNZs+KeCYXYKVQyOIbJrlTrE&#10;MAtw2R0FqogCRVYjtEygo2VerQBX3G0VNd01xVGgZilgRboWHSmTwm/NUqRqGl6qfF1BfV7NCklA&#10;ZDuiJVrzR9CIwAZWbAxHkDQRboQLbpINnyH4M8EtGK7bzj77bCnJ6jhcqraJJ6ee3iSipwMHjiga&#10;PIqrBNXFo4kGp74hgR8tdG9xtiONVDJQJhUpPLuwCuxUaIykXR5TVuDK/HYP5Rpt/5Yk5KBcJVdn&#10;OdYxhmWAq7OdrlWjRgEr4xI4cjL7iMxO+Mg6fsy/TaM2RkOsSKAUEsyaM9vBubTtY09P7+YtW159&#10;5ZWnnnzqhRdewGHUyy+/zPeLL77IN/4VsTXEs+jatWvxSCmwhGucV2NHAmTyq1/+8u9/9Pd/9Vd/&#10;9d//+1/9/d//6F/++Z//bSA98MADZAZo4UEKYadL1JkNEXuUdete4dl777nnFz//+U9/9jMe/r//&#10;6q/+b/PfX/33v/rvf/M3f/M//sf/+Lu/+7tf/OIXgDRsVUAFEtlXp/mCNlBWe9rJNfMBxQha67ca&#10;lJ6Bkk5nYUnPSjthiFPxJLP5bEdMSQMWj6apsh2BpXHoyEkSebiPm7hzGgCbyqurMtwGufyOAo4C&#10;jgKOAuWlgAeBx9BUMaiIMUo2DD1sZXlrKS2tLsHmouDrRilyFGoc6R658h0FSikgplwe6mHNYaIQ&#10;dZUr1LAjuKPAOKeAFW4KHZFK3TinSZV0XzY9RckPmchqpLJSFTWPZlh5B6IlfGqhsYuaLa1luZaG&#10;LN69zz33XH5aPU3ZfBSEFNlId3f/rl37NmzYiAzrySefRKuXuDiIsT7++FNPhASfA/SS7+zsI8Yb&#10;WAhYC65OJk2aJMVVisKNONYqACTE1KFJ1M7egZZukSxGYtzySl3tlkRn6aAcklTJRBqJZmhTtjZD&#10;o+YpZST64so8eQqgyWKOP0Z537M5MCcTVMVO4BUoPGJeUnOY8hJa3y6NCgXEZpsxLDgmgPK1yg+w&#10;Rh06eHDb9u1btmxmB2FN5g7fhLliUwCwN1Yh3vmCm5h6sGu86yU2rxdfevF5EJXnn3/55bWvv/4G&#10;N9lWSITRWr9+/dtvv/3mm2+Cr7BVgY5s3Lixu6ero6tj69Yt7777zquvvPr6G2+89fbbb735pnmG&#10;B9bz+PoPPngfe8rNmzfTpOeffx4zR/xAYvKorao6+S7MRLD2gFyYy+AnE3LRWhQdNBm1+/udJFk7&#10;kqIL/+S1HIs17hyVqf2FSjy5jbEdKXj98Fm+jn5jxluNBa+LdsZXUOtnvJHe9ddRwFHAUWB0KCA9&#10;CO21JhlOfjQsOaRO5Vmr5Az36om0+DE6vXa1OAqUlwJ+WZK4JsmwrPRNx7ZqPkiUlyCuNEeBUaCA&#10;/4SivUyHxlGo2lUxCAUkdy5KiN2tGMUO3OgMlmrRDJFJn5ZidYGFWoYjiJwISIsICYAEkZMsKngE&#10;B+vLli3DamTatGkCEpCzgGQgkEJ7FyXcf/qnf/rRj370N//v3/z1X//13//93//85z9/ZKXxdvKL&#10;X/7ykUcefv311zs6e3kqkYi2tzdNmGDC2M6ZM+ess86aN28ezUB8g6hFeqCInxBJIQJTCy19ighV&#10;doGU/IpAHGAhfHzRjDE8ww3nOQCM0U0rJhvDXXZdG4QCXtQhDOe9jcMnMx0u0Yp2HgtkDrccl/9k&#10;KADrrWCWZoWvNXDEnoLpANOSLjQ1mf2CfYcQ6GxAhBZXOHQ8PTJVtXkZb1rePoL9B6BFX2+v8dlI&#10;3HWMEglKH412dXfv37cfEIVtS4n4JWRmtWevASwGYyEP9/fs3YNfrc6OThQFtE4WprExmIhyYGen&#10;oDo2LCAH0BG51apOAymZg7BZY1IDFMRO/fTTTz/77LPPPfccdjNs0NzBjAZzmYceegiTGn4GJtQd&#10;AJPYx1999VXI29nZyYhYlOVk5urgz1pVHy0sHu1NELQiZkAYycg1w5Xsp4ARXUmLxHpkGx0u1g2D&#10;o4CjgKOAo8DoUMCzCISTHAgBwlWd0cAd6dp17PeOJIb9MptNJI/b05Gu15XvKDASFBBv6he4yHab&#10;U4QV2oqFla+tkWiDK9NRYLxRQAJue4APc3Y03shS8f76/XrbaxbAUpn+6Jwrpe+JgIkZwpFWrsOl&#10;2C3Rj2YRoiJkH6jTygEXd8BIcHt1+umn4wuL6LXCS/C4haDkvvvu+8lPfvLP//zPXDyx5gmkJ4hg&#10;evt6m1uaZ0yfMXfuXJCPdCr9yaefInDBNfwbb76LcQnmI5TAFkCxhB7BfGTq1KlsE7QKKRWNQfJC&#10;G9DtpRZMTAgkq9G0vt21y5SdbnLnRbE4WkGEhH7xGN6nNA+1R0NboaoWLav46+MaMMoUQNDlhV00&#10;yti8AuZYwu+TEDhKrGkMSAaWl1Hu0fisTviWeZMLS3vtWZLaVcgDLJKczNvaTVAQsJBFixZdcskl&#10;1157LTHSr7766iuuuIKoV6eccoq2D+0RwBUA/NhJHDp46OiRo+wpzGdikLe2tLS1tbIl4c4RcAW3&#10;jRxMtKewqXlKkWYlxKQOma9nFmkCkfMeeNcNDY2NZOlP9hO1ZPeuXWxePCtQX9xXZW1Aw2Y7O77c&#10;YBLHHmMXUJB77rnnV7/61f333//ggw+CiCigy+rVq9mjn3jiCTkoK01s8TwCfII9KO7Ltm7dejKL&#10;w3DezQK4B/+SzRnXoDo/igHQNNeEKQhShlO0y3tiFDAezUoZ3Op8AU6sh+4pRwFHAUeBcU6BAQ8N&#10;4uIHYhOOvGctCSPMKcQ75nsfcyAZ58Phul+jFJCWtF9iJc6Vc4sAEgme4G4RQsm+2yVHAUeBMlLA&#10;yjfLLjguYyPHSVGBtiNCR/wUGLWRUkVyOC7bkdLDLDcRLaFOi/8QuRcXjoKKKEIl0A5K4A4atRiX&#10;oHyKSAV1VMQuFHXllVfececdv/uD3/2jP/qjv/zLv/zhn/zw//hP/8fv/OB3vvGNbyxYsABx1VNP&#10;Prn6scfI/8GHHx482CGnHJMnT0a2NXPmTCRf8tkl+hD5FusNShattF+IXSowTuUGSCiP2iUgo16w&#10;GYhQQc8hI/2aWL/z0gTSz+pUfx5pUrjyoUCBfxuwKCoAJCfir+YLZote9JEatF+o3Tkh92gie23i&#10;ndbaBfsPjDnMIpzPYzJy2mmnXXTRRbfccss3v/nNX/u1X7v77rvvuuuu733veyAl7CBMYAwfwUKw&#10;52ABb2lpJZRVS2vL9GnTzjzzzBtvvPE3f/M3/z//2/9255133nTTTZdffjlgPzAJyIH0FJP9SUJy&#10;mS2yrq6ltRUDFfY79qabbrzp1lu/zNb2lTvvvPXWW665+mrwmOXLz6IWEkA+z2oJ1dGm2iYOBNGu&#10;yubOxg1oZHCjQ4eAN7Zv375nzx6u8b7FDiu0gx4FJvKIsFiLoj2A2Q0x7UcBIPHZjpjNv2A5ApI7&#10;YNPj1+1w8vnRmX5GVibNR1hDkmLHcZN3Va7uhDrW7ho0OnR0tTgKVC0F5F9YSgdFyZ5aSyM+Sf15&#10;4HRW/H8d3orKlBfjwFS1xBljDdOiXSqM8NZ5Y3yKLJcMMBOkvv6+SDSVj6TgNDNZlnrO5HW5LDyQ&#10;0SUJTIp3Wro9w7Hp7MHGAReFZ22OoCieRPMJw1Zh+NvYHo83pJkguXhjQ8Ef6Bgj/ih0J+z9Chuv&#10;sCaJ/SqAVkNwUKN6R6GDVV4FDJJ0b5nkUrnlneJVQv+XP/EWCCYhD3pb0mYqSwobd7++9lAGKGwc&#10;3bpdlmEatUKGO15h+Ydbzih00E5jXcjdtg7kOp/LwTQzfxRsH0ehvzVdheKX8t3S0iK5P3sKP7Uf&#10;0TV7cmSwGFDGUeYa5LHnzTJSQFOCBVlNog1WlCMWRfMH2AP7DzIIF+EO+THvOP/883GupTMvGdAe&#10;BTwgEsl3vvOdP/7jP/6v//W//qff/4+/+e1f/9JVVy87ffHsadPnTJ962rzZyxYuuODCs3/91+/+&#10;99/7XxaePv/d9W/ee98v16xZ9c67rx853IWWM2zPqfNPv+7am9paJ+3ZfWDK5Bk0homNLGbLli3E&#10;vEWgQ8NEN0nwxUppkitae1kSwwFXRlG8QVAGClA+8qBBCjf2xjI5NnrHhWv/PiKkp8IGGdH6SKK5&#10;r58dmdh6OQa1JRHN93dBOsR/GAOJhlpSRkHaVZbBcoWcMAX8s9Fe87JLyGis5geiLntK2QWNbD8H&#10;JX2ysAZYFX6WioF5ZeaWDtqUM6COZkpwaNwJj2PYg5hZsEiapbuvX2umR+SaOaHUmbmSZq+i0U0s&#10;yHXxTDwaaTRHCVxpLV26FJxeFpCSzbJQ62jPXwlhpb3DoB3dPf1dPU3xxJmLl15/1TU3XHPd5Rdd&#10;cuHZ5y654Jwbv3bH1TffcOqSRTPmGHSkv68vk8IHVwylLR5sbGrKpDNdXZ0zZ8366le/+oPf+cFv&#10;/eZv/dpdv/atb97FZsedxUsWIx9gqaR27Bohr2KiQG0ZVlYkZZKGqYhFYrms+STqmhPxJu+1Nkm7&#10;kl+mDblovJgTuiBRGBur3lO/HIMHDfKUyxzoOJLOZ7Gn6UCH4uChumw+no9FgFSKP/lIhk82+INQ&#10;JfCT7I6keiLp3ki2L5JLRvIpffpzdZlIFAldvI5ORfp7OlM9RxsiRrcDWQrfTAwuULOQ5kdFiD/e&#10;Kg1d/WsUjx1v4+f66ygQSAH/ui9ZXuCSahnH0jWX/J4wPTjpVKmdRkdiK8JwI1JBCkhaUXpSxZCW&#10;McJohL9iP8vHaE3Gj8WOhgfSDPEr2VnNO78KnlW+Ez9BYgLo8MlME+ckNkXWoCWpguQZs1UPFzWx&#10;aMqAlorxrCmpkH9YuSOXm44fGHzqlKIOQ8EqTn462hfTWl6rzFKDYN1x43jyNB/NEsqFXoTt46PZ&#10;l5Opq0jaVTTbT6Zk9+xJUqAICJFYUDp2pSXDJxRxlSdZe9jjRRgb2YRVc18hZxF9IGOindzhW+Yd&#10;xAiBEWKdROEUaIQwtYAlX/nKV2677bYlS5YgavEcxMMjRRFh0L10Cr4XC5U8D+KVC3AFnd/bb7+d&#10;zGit4tnj8ccff/nlV5FkLVgw78wzz0CTd/78+dRLLbJZQcUVNVWapAAklndSq6StWN6tREcDywCU&#10;7lzFJEWQJ6mjZ/ura7ogAbEd5fI2crizokiuLcRuFPzFD7edLn9lKeBBGZ7ZgReYfSCdgLSxsLjp&#10;nfAOQeYcpAKLlr7/P3v/HR3XleX3o5VQyBkkABLMOZOiJCpndUtqqdXqbnWcDjPzZuyxl//x8h9e&#10;82a8xm+t97zeWx4v/7zWz2N7PO2Z6axWzjkySKSYcyYBgiRA5FS56n3O/RaOrgpVIACCBEjVZal0&#10;cevec8/ZJ+29vzuMNCabWiLcAG9Hsy8B0xj2OWGI0EFcX4nZCeGgVSuEst7Jux4KGa09hlY4OsiP&#10;UKYhBswoKgLVZlnjCjewWQgTEsjNdcI2av9Ch87N1ZVVBV6jB+D+EFEgnQTvPGg8JQMFzs7FAm62&#10;ocaGhsWLFvX0docioXgynnDCYFMtlAPFRcXWIV4rqqCaKQTCmVsavYI5TSgMEwnDQP5O8HBjl4n/&#10;DU42fAMjyVht5IHtGju+croQfAz4hBLgEPDCoTg0W9CNVziupQWOj5KWDPfH66EyjMBsH2TprB8P&#10;ehI0JNhw+PxKwqpj2JjEaZrHU1FeUVdbRxOsVC7IJ4+zXsu1azR0ZPqwPteSIvl35SlwA1DAvYym&#10;NxJnLRaGkfWwbgHSd8uDEvAj68E+xDbJdiKtOq9jB2KPuQFIdwM0gb6j14x3SCgkk5Oos9+zYTu5&#10;4NImNvwPnonDsGiYljgIitgyh1vLcriJo3GVoQoR56QnjbbdiNSOWG2CaqXl6xuAwtOtCSNxLBtE&#10;4gsZ0HUG26egIu5DKi13t7ot4DKafHmtynSj0dWvj1uXzduuvcLIIlu5xsPVp0H+DXkKTD4FtK1o&#10;Qrn5mcl/U77E8VBASna7F6hrWHysOY610+ceyxvAaWj3UXDt8bzw8vfayrh3KKugBIognBR+IXJy&#10;1YhCpUJcLLKDoDThCkG3Pvjgg127dsEAr1+/npAmKJ5kggq3q2Rt6OLQimCQygdzFOdKknvI6P6N&#10;b3wDjAT7X3jjDz/86KWXXj548BA3oMBasmQpLxocGlLzeRcgDb4jwDDkh+ceqVa1jHNuE6hcvtlj&#10;u8PSxDqPqvtGeTodD1UMnGKjplKwi7Ijtg9e+83OXecMBbQG4ST63IyNuvm7pj0FNNSdiExp0YXF&#10;avy22FZLayIFJ4wximNEZNBWaxNmN6y8r9KkDwsllJLAwg5Cngy00ZP+lqtbYMrxWHI2DoldDCB2&#10;IppDynSCNBLWiZBQRHkCyydJ+LFjx9gsWHWFTGvFY8fhEfQw7CZu0MLnSQN+jEYltaqqNFAAu57Z&#10;cRmp/HMs4oBkKLaqsrq4sDjgC/i9fvYDs7anklgyCJt3b9Oylru6lMldup138mF0fBqNPyMVZkhA&#10;BNwEydTy7W9/m6BkHP86x/EXf/EX//Jf/st/8S/+xZ/92Z8RtexP/uRP/tg5Nm3aRGQz8BKDBjlW&#10;pNgVU51YJII5cDzKJ5qI8YlhE5GEhpFo1k/Aj+1plk8K+8M4vo1JPiZaRzQRx4klGg8U4NeSGgpF&#10;cX/ErXRgcKC3r7eru4tGZfiiTSE0NVWdPlXvHZPviJX5p6qW+ffmKZCnwAQokCEzsM7mwtJlIyDe&#10;zsq3NuCewu65D1UmY6XOL9wT6KOr8YiwK1lDyJsEsRbMy6AkDtiFRzJcFhw9NyjSgowvJJDzJ99Z&#10;j1yytGRjSfWcgLiAzRiLHpP7TWyY+TgGFfmkI1ejz7OXaU1EM07GWAOLlMg/LEMXNsZCvgq3ZeAi&#10;VjC+2m3XezO6ZiyKKj1lPYeudj3z5U+MAhKbRx7jLe0K14Hxvm7S75ceRAM7q33upL8xX+BYKGB3&#10;BHGDdr+w1jlaYex6KPc1QAi8Kziw7qRPJ1d76F6KLRggDAatEzG1yIVOJCu4HRNvxMFIiJ0FNIJa&#10;hHtQQpE1BHSEXx966CGy43JiGRu4m7a2rgMHwDP2nzhxhpDsGIGgLNINjFL4KEojaDsYCdqZmtoa&#10;sJZ9+/e1tXXCBC1YMJ8XYRkqLRWv4ykCW6H/Qhcmgmt426EuKGIsfTGWeyxxLDpy2c3C8RdxsJEv&#10;FAFGXyatjX2pJdFYqjHp94wUPSZ9XE16nfMFTh0FXDuqMT/PqQfLVUOe0U/CDJ1l0PDIGeZEkoYy&#10;xPCpa/WN82aU+5AdtTg4F4IlnhDQ/3pqHvtFyowWcHXEc7YYvhlAeBmC3H/00UdkEVd6cPKE//a3&#10;vyX3FTsXv7JbIZjzDR4AqsHQYisBWd++ffsLL7xAKnK8Fdm8Xnn95Xc+eOeDDz/kqdbz58mxMTg0&#10;iM4dKY4381KnnKJoLIrb4ltvvf3+B++/+/67b7/z9utvvv7qq6++8847n3/++cmTp0bGFOGNk27Q&#10;MI6OG3a3cKwInASq5n+GM5TJBa6Zt99++8MPP0yGsHvuuYcMLlmPm5wDX092am4AFNFx/333w5YA&#10;ODGt0VaAuaArAfwsKCoM8IHyhUFQd3+wwMcHEwddH/HBFCTrxxsIeguwpyjk4w8W+QuLAoBShcWM&#10;A2wsSoqDxUUMhoLKikpjilFYZPdZaxJkWZpxEC1/64QoMBo64sbAxd3mV/kJETn/UJ4C15oC8vzI&#10;wPkVNIlDIXRsnaTydmvZ7JVc9ZY3q5xLEN4k7E2ulHutSXZDvI9eyFilLd8gBRM9LUW3I/B6cLbl&#10;oOn0oC7Sm25V+EitesY40Q3ShlC+xpj8kHjjsImKLKuGgZLrio+9LsZFLu1nrus2ZFa6S5zprBlt&#10;rZPcq4TFTa3aK8+luQfGSJXctaGP+peaWLFcXiO5ImvZOrv1mAqplz9uAArkGodZHcjsXJ7+Dbfo&#10;CA2k2hmWktO//l+1GlrUJGMZpB9RPaxYseJB58DBQsGjJpE+I6cAhaNRIr0quMihQ4cuXbrEPbxU&#10;ih7Ca6AQIekINcFQd8uWLaAj2HagPSGgFvGyxOtyMzvj1q2fvvHG67/+9a9+8Yt/4Pu5559/2Ryv&#10;gLvAQdmGYJsCRkIcrbvvuru6uup863kwEgxRly9fTLGkz+VmJYllJFMy6dlRinG4XW3EUYuTnyz6&#10;aMq7SSS2LVf5bkwk46nJqtKklONeyqinTIknEVWalErmC5kGFHCG+rC4O2xXMm6BRFNmGGO5jnOD&#10;T4Me+SpWgYEn/SqNZ9coCJKeM8WmwB6EPE4+cMCJzz77bOfOncAb+/fvZ2tgj5DFIY848bHNvilk&#10;hU2EYFw4IL7rHB9//PEbb74p98dz51ooVgavADJlpWXGZdMRxrnI1tPaeu6z7Z/98y//+Z/+8Z9+&#10;9atfPvfcc2+//fbOz3e2XWyjdtSKSup16idOJjGf4mT1PZs4tVL8Eg4RlsrnioFh/W+kB5O3K80k&#10;kCasAk9BaoAR40NDNlaStTgOI84njsmncRtxPoo0OfLDc1k/A4OhwaHwUDgajtIDpuykx0uoP4Jz&#10;EivOJH51Dmlgcm2+bt3dZBEwX85ICuRER0ZCI9dG2s93Up4CeQpcOQWYv3ITsYiILdMqRu0VxVi0&#10;6LT7JFdNtJfIuUTxtfLZoq681668hJGxKYV5KAwCPIDTX0VOjjKsG74IqqABIJbCYmMjFQ25tGwZ&#10;Arb2b8NRDYfWsvG1hMrkj8mlQK5+yYidZf+kv6RGt1cUa0uLhuJ+SCM5sp72Yr4nLXGmCh1RJ45U&#10;c+v6yCOjN60J5eSOxnxpU0WBqRqHV7u9VqvLi+xal19/rjbZL1u+249nWOVokBGZ5ljVA+Vo1xCU&#10;i8uIAAnpWRTMc1KOrONfJQNgAI2AUigqi4nHEg6jSSEWx5o1a1CLEMYEC1zuwbPklltu2bBhAwm9&#10;2Qe1J6IuOXjwICa97733HrG5UDyRmOTNN954/vkXMPL9r//1v/7yl7/kCjos2YXgREKAjvnz5+Eo&#10;097edmIY+aivb1i9ehVRtiAdFRDaxxsJ+YUuDHNg1dbSUNz4pBBHhVitnDpFe0Su8ocVNF8gKtIs&#10;i0NwsweTXs8JN1kcrHVamnA5+QdvPAqYRQidbzpTSMKEGMJ+Pjru4H7ii83q5zBf4qOZE9Yayc41&#10;3XbjUXJqW1TgJM9glrNAIamALtATU1ulcb3dLLvDtqoMD0AL9Pvl5WXC7NmhwM45lFaEBQ1on62B&#10;A+yEzYhIj6DsOEnwkwJFcJEdDeAfHIV9ih2Hc7YVfPyID2WibxUVM0BxWDHRtIZCBG7ClYShj29E&#10;X29vx6UO9seLbeapjkuXunu68ZwoLSujAoqjNV3Uv8O6A0erQWscXxiHCNrLJL1q9wQdzxUDQ2Kv&#10;1XLrWa6QPEh8Cw8KbnECb3j9gYLhD+HHAj6Spzsfk5c926cwSGCuLJ+i0pKikuLCokIzYonZhRKG&#10;YWzgLjKZef3OOkFkLbAu+npocEjCHfWx5m55pndcE+1Kbr5M3hFbtGU6r+Rl+WfzFMhT4NpQwM2Q&#10;4bmPTIjnPmsub5cxGlup1llZxnHCjqJzd1xLa1qecSJ/EVnAUT6bN1ck+uaPKaSA7XfxB0r+wd7P&#10;AOjo6IQZChZg+mGCaNHLcFpCuagw3IBUpWIIcmnb2bNhuZQXTjExBaXI9cQaOSostVg30ruZyL58&#10;2eN64mOnsDPH8epcyYQ0nUceul8uPllfo9VAQ0gznRM9wk9ShYyiVRlH1W+IW93Cg1tDdy0bZxdw&#10;uimX74jWbTtzr2X18u+aAAVy7b+5isqFjlzvqEkGOqKVJy8oTmBETe4jFh1xm1aw+MiZmBXJ6uLV&#10;g9YtVTyG2M5JjNRhh0TGCfOI6FVEzYJT1UulASGNrXAaeBNijIB5wNgsWbKEmFpooDTGCEvCT4Ai&#10;b775JrnW0TTdffc9pGoncAdJRGpqqisrK3bv3k00EgxvMd0lozsPSlNTW1vX2Ng4MDB45PDhixcv&#10;cB11KrlJ7rjjDqAXDWNezYpNdBQSkKCiUh44kYVv2cNOYq/J6MGaQ11+H0/vbemscUrMLs2RW8rI&#10;akgxidUee1HUyhpvjf2p/J1fBQo4JmDGJN4wSwlCDTve0hNFZ41S1eQFR7mJGIXcFEwbfTtTBnpq&#10;UuT55EkfWhJX5d3OVkIMIgTMSX/LNSiQUWKyXi1cSJSnO++8kwQhZAsHqmfX4Ju83IDrCkSJnyUH&#10;QD7BHtmevva1r+F8yQ2QQlyioUNREQRhBzG5xNHtKJ6HE9HBCOLkGw9HSDze1DSb3aeuthb8vrys&#10;rLyiQlHTS4pNLG7WTzMrHNUBKD4Zzjm4kSnD5ojsP4V6HidRizkAxgwEbtBIvgy/QZUZEtRfTWB7&#10;wkAhF9/rjpGgRUBBUBxWJAUpSkvMntvZ0QnadO70afKNhGORoUioPzTYO9jX3dfT2dPV0d3Z0TWU&#10;9dPe3pP1A5pHZPFYwhONe8KxVCiaHIokhsKJSJSRbJKZ9Q+EOjo6ULOA+dBT1rNWNs12ebkGIzP/&#10;Cm+ugZ7BXNo/cy3004c3yndqngJ5CrDWa6e8ePEifpp8M9Plg6lM3ZzoT3mgc24jERsRzlF95jIe&#10;5wZ2dIlG2lqY/nIiwZwhK/Hz68O1GZNYIMIboQIAw6BnxSXANsXiA59/vvPkyTOFQSKcFvZ098FO&#10;AJMsW74AM0nYLwYMbBaDhMFAv+dSWMjCgjvhPHQoCiqDRyYbGnXEpkCVgB1l0hek6zHP4jaUAg8/&#10;9PDKlSvQCaRDvF0botxAb8mlEESxkrWVufZrukmKLXWonezGIMfBRTKAUt0pgxodNxBRx9cULa1a&#10;+hQs+PTp05gPs8yCE+snriPDkJsX9dn4Ss9xd65+17qq/hJ2JfgqF19nbazU49Z+ipP8uj0pPTW5&#10;hTDYshao7FAjj1z9nqscJZ0aeUzhfi3Tewa8BH5s+V966SX2NewwxJkgqN93332ElkY1kDfLndzx&#10;NoHS2OXfeOON999/XyE66T6YQ+JKffe738X9wirf6dBcg0ogygRenXX8UwFy2D7//PNwMo899tj9&#10;99+PygnsgQBYBBuBO5KZLSseeihyjQByoJai8sRt//DDD7HhRVH1xBNPsJIzyygNU1wexLGDljY2&#10;zOH+r3/967Nmzezu7j9+/ERHxyUG6oWLLahRwDbmzJmD6opQ5sws4xOTCnzwwYe/+/3vUDv9/Oc/&#10;J6YWjS0vL/585+cEMCF8Cg1nkPN2XofG6jvf+Q4qMHRSjHaiz8NEVVZWkmMWS+HJnae0BT8YYrCs&#10;Xbv2pz/9KfqvrOWHPYmzZ86++tLLmz/6GPvVwkBBEmPkwsLFq1bQv4QOs303iZ04gZGgt0uQsY8D&#10;aBGyH6oyDOgRrus2rTATeEv+keuFAiOHJdwR1oHPvfrW5o8/JqGAB7+RSKgg4JvdUP/009+95c77&#10;LNBr2zjKkpVKxLE2B/7AHhDzov2HTrz86utHjx2P9VwAcCXnEKmhc+3R1wsNp0M9WVrFmnKiDuKE&#10;tfHtHZ+/9dIr4a7uIo9344a13/ned+pmzSAbhNeTnS+aDm35Uh1Q8jtxq9gUGT/8dbGrnQQh4Uvd&#10;EsfUZDHznCuwFX9ywoLGLsOfiBsodhD9EEDYW9nO+FWxpMIFHpxFgDJi4WhZcUmhP1A/c+b6deuL&#10;qypqqmv6BvrYXE6eONnR2YHjCHKAqUwyVVJaQvJ2YHBSlIDis28Gkp6ZM2ciuYPK8EZZyLG/TxV/&#10;GA8l/cU+EIyzbW1sXts+2nyppbXA4ysqD7L4Y9DA1ozkBYvIIi+YfIxdL+DhZGvzO2+9vW/P3v6e&#10;XtKtN86sX7xoUWlxSXcqAn3wLPkCpTApXJLVFU1Zy6+vrsi+n1JGypSSNnsy8JUpx+9NgcfQfU6y&#10;kygjHGtmjopio70BlOJ+duonn3ySb8luY2xX/rYJU8AL3TXQZeNjD1kcW8MfKU2E047yMt3DDXp2&#10;wtXKP5inQJ4CV0IBcYfIhEitxKNEJmRiKg5v1nmtiT9yHWA71P1y8dM3V1i+tf1IgFTMZWzckEMQ&#10;5JCNKUrawytpRf7ZXBQQbelTOkIp3bgTVglYAnUS26qCqvEr2yr9wv0yGJc+VLpvHmcn5nHYHe6X&#10;PQU3cL94MjtU7PBgCElmEO5C7wt9QYbXlq8XMd4Q+Lk57jGsnkFcAv5Nt25C6TB/fhMRNosDOUNd&#10;5zt9dAoIxRS7TI+jCWKC9wwNmE7xMkOHZ6kzT4uLK7JydeHIwPB+r0DkclROmZitjsUbHewUmP6r&#10;s7O3rrYOdSQGTZjWYsqELzAPjpX3vIE6leEtuVeziW9Uty+/AjpyClCypBibI8Q0cOI7H330scZZ&#10;NVmbPl7pgpdaa2sMi86ePYspNL0vd8CRhzUQ1nJtubtcXDUO9ZIlFGBNgVO4wsqwaNEik0m4wrD7&#10;cghj7I23/jdQ/1+VplgG222RwNCCzoi+WKxjwC75TXsuf6qz+OZZu7zLUkF6BKvu4Yq6T8y5tafj&#10;nP6lKIUgYA1HEkZfzM2jo3FXhQQjCtX8YjtDjUv0bWmQpTsA0VdOiGtTk6v9FmMAmUgIuWTLRnMd&#10;ThplkNgt3q4b+K6umpG1MtHBPnfPWkEsmcBRwDxhJTv9wc5PL7Pa81IBuhM7eBFrEXlcYTw4l10F&#10;6wOZRZ566ilUKmqX6nYNFo3ewUhpaeGhQ8f+/n//fXdX93e++50H7n+AWn303lt4dRw4cIABD24B&#10;kakkbCpQB3sZ9WSK/cM//APfDzzwAPAGGihqS+XxGnnllVdIRsJTgAFgLVj1opwSx6XQWDSQE9AO&#10;XsEEJNErKWHZJZlT/EoYrrfeeouMJuiY4H+k2MK/BIrhbsJ1bqNW4qJRqq5fvx7PEt4O5gQ6Qu+A&#10;1vBeherS1iMegMIjBUXoSaymhOmNXWoinigsVJQOc2CsCjdn4v/4PMGY/GZMBV597dW9e/Ywlf7o&#10;j/6oojI7SjoQTTU3n3391Ve2bv7Yl4wHC/yJWIQwLrMWLP3e974H+qVOV5WmUGUjf3dBI+KN2SWh&#10;PH2H0vDHP/4xuxg1lDXDFNaTIDWOMbfpDmdem7Tel7UWUndzvzZl00ajUHVmlfkaPkGNE0+nkLRT&#10;XruAjJ+4KIFOU35qSTGxBWeMT9nVxg2TMOt/8avfv/fuu4QXKiks8CbjKCXnzW362U9/unztxqwl&#10;51yyknG8wFiSUz5/ymvQkedffPnAwUNlkf6GWY1ff+SRO+65i6jTKR8dHYh7MBn300tkG3CCGnt8&#10;6d5jbpot3urZbB1MMKNsRzQeNfuCyeb9JfUaGSSswk0qdW0f12DJHWOPTOy2jF1DbBLHL1957f03&#10;30r2D5T4/TetWwM6MnNOA7T2etLpMSb2ugk/ZU2mKIEtQBu32bJ9sGeaoOlZr+1YC7I5MbELzXkK&#10;l4I44ynqpBrnywhfPm96aecu4/M04kCZzqtMavpkgqmNpaojuXtT0RiLISwTdRBUwHXEN8YVaS8M&#10;6xgo6OzqRFznbb09vYVBwmiVcScLDBp7mkPJZg2JR7Rj2jfLHHZy3RnHQfZ4JJL0eYMFbT1R1vad&#10;n26O9nclIoOIXNQZYBKjmbvuuos1X1yunRRjfMXJto5XXn5pz66d0fAQ6ClaioDfO9DfFygoc7PN&#10;lpuyM9de0YxjDmafvw5/7n5cC7XYCb2CzoLIWvMhPtfpR66Lf4A9YAnpGRygC1G+ZKwDCYdvzLg4&#10;StuBXYyRXEE6qJe9Ez8W59zxtBvDcUPqAbwMKbuAWhWY+sm9alvhbXQbwzw6MoaBlL8lT4FrQQFW&#10;WDQLyGwk9WL+svOxboKGZn231YZrsdY9nAg9tUuB1bJxIt2N8UuIxVCvcM4milEn6AgCp/SG11Iw&#10;vhY0nX7vkIOIzA/RU7z22mvoalGvIAshAkl6lzqAunMbOyt9rUjf3KMbOFfPus/du7jdGqwNMlfc&#10;gJk2CO3oYsVEqmBpBbG8wpEwu6xJc/rE48uWLuJ9edDsSoaSxFo6EbshzFoxQR2KRaQAczhr8z91&#10;WVHQcHWSKLB8kSuy4RoD8Jjpme1s92l0hPhnsEOZXe/xYFRk2KSUh2UEXfmtm25duHAeF25Irmj0&#10;rsmKjrz2+vPHj5/s7urBJxvWqSBQdNttd+A70jRnZtbS7Bo7rmGgHic4/t69e0G+WZxz2fxa7XbG&#10;iZQsIw+BbaqVneycIGZg74zhLdol7tHjU6hdGhe5rq+b0xNzOFcnf7KBksmAcEAs6fgCaoGVyMef&#10;siDj3C1Q0V92v3ajI4K1nJmePnTOzYrDpq0cfTGqWAQwYg1N4ridWEdolSOTNr4jQkfYsIQRCh1h&#10;TE6s5OnzlOWRVCX6AhcEvNC2fb7d6b4v0BGFkRgazB4iv6osjXDYXlaBXmenNfPa/R+K0aSBeJnR&#10;iN8k3mBJR7MwXlUCJU83dEQ6iT17DjzzzDOYaDz8tYcZzDCof/jNL5lH+HYoVAVkR1UEEIipKWgH&#10;bWeK/eM//iOLqiKWABNCSSCEreRh//RT2B7KYRnEOhXFkNUWidqQlrFKr+F6QmwutkjADLyomYxc&#10;B/+ACceIgeEKDjFv3jwuUjeWcfZuhjeFy8SEcsjIQneArHAPRg8w8JSGNwk+iCbySUmJPHStoN0+&#10;iKevA2kDrZmlII2iRSMm7TxrCbu9DXHGlabqSlxieMvg0NDHH33MK1atWolvysJFJozYyCOU9Lac&#10;bXntlZe2bP7Ym4gFA/54LMy4mT3N0BHIRZ8KABA6gv+00BGcgSA7IonWk6m12eoPx9BLogyNxuJs&#10;34rlAvM11NeVlf50ujYCLdFGk+XAw/OWLAIDI/wNgTJNtMwQgWUi3CR0JD33h1l05jWDlgGvcatl&#10;n285502fxXASa6I2aoGyADNC0D/+9tl333k7GYsS+Z/xHPB55s+b8/Of/XTZmitCR/YdPC50pGiw&#10;e3bT7MeeePye++4j3lPCKMa94Xg0lvL19fZhjV7MqusPRIdC9Bx8eUGx8ZKUPlTWadqOC8voKaOZ&#10;NHlSlCzFOa+qrjZKc0Efzu5gdKGsPyEDemktYoTIp38S6TlVRdl+VAWsLGPQkTfeTAwMlvr8G9aD&#10;jny7vqkR+Hc6oCOqKgMPJm2I4IiOx0GMZN4wbw52ya/sAg52BTrCkm3Wc27gGAr1mSY7xml0scYG&#10;SxsrthnGXi9lOZp308ss+tgnMoookUXBDaVEB4dkE8m7pKIRpCF0hLHh9wLXZUdcBoci3E/1WKmS&#10;0SFrfKlNZ4qZ/3g0Qlxn0JHuyMvD6EgSdCRgVBlXjo6cau98+aUXd+/8PDw0EA0NFfhSbHmYepaW&#10;1YpvthNBbDZLiuW3xZCLJ6frs04ZUc9OVbtQZ8hllovjToldPIhxBswJviP0SCgRc9YBP0OFfjRD&#10;DGgtmTDjhuKNVaMGoTNjGEWOsi69bmjp8Gb3XkBzw8fry0RZEs5LGBJmLdJkdAwtnFGRDAKvOIcd&#10;/GY0x2JCd67TwyuMy81SW4ZP1FRHalXKWKrcbZYaNI+OXKfjIF/tG48CTG1s5TBPQwSSAEYbpRy3&#10;+us0l+XzCZ1Or3qubWCkXaEWBPFwLLPyHUFtxzm7LzoLFnGkO3k22Jv19vwxWRQQ8SnN6iuxIkcO&#10;/93vfgdGwrkcO6QUoxMlIbNKq78QzOggBG++xZFzm4yRJWdmMAFWmav9z70p2DXfbhOc6EUcXX2G&#10;uzIxfxJxBsYTjz+xbt0qc8NkEeIrXA6dyATHOQyNjKfA2o9+Ye1h0ItAMVzMcG7VYcUoxkoBJ3eI&#10;w9mlO2541qdlrLRQlha5sDpVRL6q6qqbNtyEbSzqBmPJ/dWjfy505MSJk12doCMlpGXBrAd05JFH&#10;Hps7rz4rheyEGiP90KZpHmHLjKINnRq9z/yyWXwzypFLgRUmdcI9uRSgLBcjmUCu8F7UgmDeGC4h&#10;oY2xtvnbJkYBN4MtPzwyGdDjqG5l/Cs2WyKT3azFeGsWy3fECmzi4bVf2/61Yh4ncgPicTqaEUVI&#10;H6zpMb5jrZ6UcTsBOlh9lvY4lNqgI8CBQkekHMQ8H04D7fYEyp9Wj7CYuD2x0M7jpoDe/Oz5VlmP&#10;0oFOz6azkGIbmrX+QRPi5UtSt1YYHI1criOuNR2jUCekKno05G1cFvCfmIAoOw3RkYHBMHgG7hoM&#10;6dWrVoMf9w/0v/nKi+KUtBLiNwPoy8FoVwQtwmf95je/IVbJI488gvuI7G3JJoK5CQ4loEd4RXN/&#10;rsGjmYsdEiEW8epjfAKNs0Uy75iAuIlwnRfhxAD6yESD7BTLSo4GnxNu4worPDHH0eZz8HYqg5KF&#10;AU+/WEcxShP3LmVEb9SosTQp+FPACQe2wPYKbhU0mupxpaKgAHAHzxjeBdB+6tTpdevWkkNl+Yrs&#10;bljoVJpbLrz28kubP/koFY8G/d5YBHSkYPbCZdPKd4R+sbAHxGROCR1h6aArf/KTn9i+c1t5X/ul&#10;QIx1V1cfqBtrWld3FxmSGajzZmfnE7jZqEeH7Y2svIZvWXpzd37knxQ0lcZ11Rxa+a22juYzwS0R&#10;hLXouPZEuAZvtDtpBjryqz+8+M5bb8Wi4SDASCJW4PMsmD/3j3/+82Vrxhm5LplgbQW0ws4IL469&#10;B4456MjBQG/HvPnznnzqqfseeoAVwYm7lSKQ0bYdu1uam1vONg/29SfASuKJAr+fbBnxlDFToxfc&#10;3Bp1rqyrdTCRNIueVnp6PZ2dXYJJpOhk4mPPhKozPhSWso4L+ICifAdSFZR7Dah99V6RoXK0DO0/&#10;v/zqSN8RFripQkfEgPHtYB5mTrELwLYdPHaSyWl4Of7h0+OEUUIeI5QC/SVrRVTVliXDh89x/TEO&#10;l/zGdkWSQLDPhsYGbnMYOQOIUg54OtsWwKjRiXt9BMWqrKhgE+HcwDDRmMFCHPtU+HYqxk/wS6w/&#10;aL9DQ0Oo9XEaNoK54TO5rQjkhko6DigxcZjBwmAgFSfsNnuoBpJVO1y9Hr9MyclYBN+7goILXWFC&#10;Ze76dEt0oAsIxztJ6Mix822vvvLK3t07HXRk0ERqKywIDw1F49mxBO3U9rDDNRfqLKXNSFFLbqYZ&#10;+nN6AZ9+dmp+YnfDYgO2nKlNz1TPrHPKUWHp4YOY78AixozRJHuXps/B3uhKR9439jYOjmEsJzjM&#10;PuCYwynO2zD7gEecURaBhVBhLjLqGIcgbITPH941wO3SkB7vKAngKVcEW8VggyY3RuTt9KJsCWy7&#10;R0vtSHQkl3StXs+jI1O2auRfnKeAiwJappG10J+iX0BdDguOMMw+l4546GjADXflHPIJsAu03a1l&#10;gWLXB3sdyU26FSUgYX3kTuQQzO4IHQB/ZuvCbey4VxK9Id+xIymAgM0ORBfTm2LIYHToZXTlxNtB&#10;MpQwLBBLOjU0L+hSdbMiodF32n2lS6UfpXRjJ3ZbHrklKCuWi6HXWOIVcAMqWRo6LooD8BQU8RZj&#10;uhKJwq+j0tp48wbMG76CWvVJGcaaodZ+ByQM7JMJvvfQQTFd8gJxDjNxfV7HgkwaMusk6yUkCDYv&#10;afVbeoI7ZiZIXMPicvp2/VlUWI4EzlBZMH/BTRtvgkuDaaa7v4IR0rKiIy++9AzoyMjIWrObDBc7&#10;8hivVsJGVG9paSHeLuo/TmxNRpbPUpx13c5l+ZURdNEyfnIV2rRpE9/uVX1SBnO+kFEowCrKsokJ&#10;PEpMzNKlPxV6bXWgksq010tbajvOKr90Qr9bkeyL1cF5UENRunImNVGbOdDhTsq4HW8XUze7YWmv&#10;MWHrXn7ZoiPS+aJ9Jrb7DeY7QsNpLOYsKNP9RUGLdRgaDnceaEdWkob7e9SPGgBfHDl8RwqCXtAm&#10;VCRoPYiPhK8DmlMtGuM6phs6Ekl6urtNSCVyTlw4f6GyqrIwWNjX39d65iSiO1wNcwoSMXIA+Gk4&#10;jiNqL8AGSKRxN3FCczDMmGvsreQvga2CPoTbwhdEN8PeaK5x7ugODCRJ4XBlxMIipDvnQCyUA2cF&#10;6wv+IbMVZhZAFFb8kF3djXMYtcXZV5ZGdIpYKfsidROaEfUsr5PxikARdBjDClTUG04ENqWrNWkR&#10;jH0oyjiUX85UMlciff1o5BobG1BhXLzY1tfXCx2+//3vz51nYuGOPEBHWs+3vwo68tEHyXi0wAc6&#10;EkIx1zT90BGrubPoCD61BOWD/viO0NdqneWcxzXOJ+tmoSMHDhx57vnndu3cRV+zq5oFPGG05CMP&#10;WTXpsOs8w6B3aNDpUCO7OeEV0/BYZCAdG0A7gr0OY4+JA2MS/Ft8+43qNSIailaannaeMo9+9/wr&#10;b731ZjQcAhcB7QMiWTh/3h///GfL192clf45+bQUOtov0JHd+44+/+JLBw4cLBrqmb9gwVPf/fad&#10;99yDZT7QSCgaQRz77bMvnGtpOd9ybmhgEGjEY9ARszIMRfrVTbantHT3OpFyzTGsiXP2aWzVjW+B&#10;CY3nYCpmEVD0xZiR8iRrK7Ahfc0uyTSfrKE7JeXYfrTdqrnwTy+/8v4bmZG1oONUoSNUj/Un7XJR&#10;UICTIrsAjHprWycrsPlnPDzSvUY/ongGLmHpNm4chGhLOlHKg4Ueb8xRQ5MWy08eV4nwxra1IMgj&#10;3AOUASJiAmr5zA7V09vDRbTYJlYEmUaKTOQ2VgW01TzL3sGvKKwZaUBl7D5znDyIJ06d2Ld377nW&#10;VnQFXZ1d1G1wMCK1OVUSqTX6GuuqiV8K/4/Ep7lAfYS5Tsl4MJOWNbQg0NoxBFtIZK34YE8KdKTA&#10;xMm4ct+Rg2fPvfn66wf2742EBsOD/b4UdgaBME4kwXLLU2l50SHwwK7PohvfCs4x8tAk1bpkC+FE&#10;Se8zgHCKUrhIflJSNzgQxYDBd8RxS3MWAR8dbnoEzMNhRUwlVEmhcQw+UA0ZSVpvEikLUNWIkxFf&#10;rQHglGrUQcY3xWdUOk6aFIPCM2jtbYYVMf4h/BKvLjX1h6vB8xVrG1Q9cCxTNkgmaWimQ6nYflKf&#10;2bmhlTlN6HzekUkier6YPAWuNgVknsZb2DMwQONb2boQEbWL882vEgL5Fnph1lPXqs0Vns1YHPSn&#10;8k+wJbMgskrwFLsyCzfLt1Wsc1E7ytRbHFxtcl/z8sWjiCdjx5UAQI+AhwGBaCvlorZbTriCHI4t&#10;JF3PditIgy7jHGMEdAR0E2WaEA2Or31Gtl5tChwIGOLmtTVIVadv8UyccA9cF7lPUCsUV1Tn0ZFJ&#10;HB1ShgqIolh6E1LT6bsO7BPLluZ+xHqBjigO77B9iCNhmX/hSHZ0xEqDNp61Ku/YIHuR5LE/Wrxk&#10;cXWV0aMRE6LYyT7ylTqyoiPP/OGXJ0+e6unpLyuFeS0gvtadd9z12GPfmFlflZU4ls7jJR0rOepy&#10;MG8i8CB1w4NmLUGLsGXodaLtIOv9TNuM+/UniwPRlojrImZXi79Wm/xxVSkgdESOI9ghMupYdZn+&#10;Sh9lnfyEQ0u8kYJVHZfxzQ1aw+1urnM2C76lw+Vg+yamFq6f9Pjkjtsx0spIYsNwvhRbQkeIrKVc&#10;EZLiAG9AR5DbJzyPxlifq32bmzXi/MKFCziO4At4suWsfP7S+QXSy7ZnoD/7/MXG0z3ZNUO5gtZF&#10;w8EhlF0GsF1NO5MxryEmYaCY6bKiGNdBH02rvCNoTiLRBAR8/fXXcQfRvsfIKQqYOKJGu+SkYcOO&#10;HrQD7SGNhezcQwwr3ERAR1AiowyiXXCzYHL4fPA4DiVAHUwQ7pR2wE0ly/9wnWBcvJoK4DiCLQhU&#10;5SlmGb4sKMs4JzgGr9A8hUuHK0OPxgQXR03djPUu4eAdM3CuyIcMPk1TWNw7zzpq8YJQzNiMpxUW&#10;w4u86XqPZko6spbjO2KWiETERJ2qr2+oqCjH1RhT9Ntvv+3pp59evGR+1n6/jtARqwcXOoJl9M6d&#10;OwG3oMoPf/hD+lS9Bic8AR+pcU2KUW42PZfy7Nt38NnnnqV6Bh2pqDTqq0j2iMfaczOEMlpUXEHE&#10;VEdeS2teh9f1yBeR9+ymII5dCB+7uYbrVxMd+f0Lr739dhodwQzd50nOnzvnZz/76ZqNt41vv8MD&#10;wOguE0kvMYq8u/Yefu6Fl/YfOFiVCM1bMP9b337qtjvvBB2JJnDqCHV2d/3//st/A+QkvlJJYVGB&#10;zx8eGAQmQefoL0wv23q7VbOSHsiu284dipWDRX+BYuA6LgiOUOas7P6kh7WFnkUWYCVhBydFAevM&#10;jYqO/ONLL49ER9BlTDk6IpQLOJxcXARULKuuU2c50pizGznWC+hhBvoH8NUw0atSSbxDmKT4fwwO&#10;9WJHiDEh2wyLGI5BhHJA/6zgHAIwzAoyvKejFzfACQEPnXuMTgZFOJtF3PBObGe8SwMDdARg/rZ7&#10;7uKN23eYoI7tbYDy7Z2dHaWlZSXFRi9kVgZ2Cuuy5PGG+rthCFk6cLLEdIbxqdV1ykSAFBHKvKmA&#10;v6Wt/yV8Rz7bAjriiYV8weJJQUcONbe++cYbB/btGRro6+/pwr2sqDCI40QMNMo5xHBqTeZQv2gv&#10;dgOcUq+NPKy18cglXSu4HrG8nKjNFVrHIzwuV+O+EPuFMwzAyGH+nXdTPWI1piPvAWyoqhYUcSwn&#10;TaXTX+Z1eCaLOTSbhfnnMA3mn9HkGGzFgZnNmHYGNuEBnW1FLJDXFOUAMPgsou1hEKIfYLTATyr3&#10;8HV9pH1H1N/2W8u0SOYeDdwz+p7qBlembP5c1x2Sr3yeApNNAYtSXGHBVrGiFVNeC5Ko7SZhmTxt&#10;D/yqBSR/XCUKyJDQrdcwkL4TZdJNfORwTCMxbOQE4ZAb2He54bvf/S6aAkwp6VOF25KPp7Tw7n1B&#10;fwprsYcapft5owAbEDUUuJ999hnffUMm63s+stYk9r6mod1eFRgtgYmH2CD97GRedTxtnXwSrn/6&#10;M1Ags/Ev9nc9CiOeTvLp9Ld4ev6PQgbfWtinmuqa4uIvYlWPW502iYSYoqKyoiO/f+afXegIXsYl&#10;d95xN8FY6huqs1ZzvKui9GUWFVOZXMwV31b55MTCuXVn7qB57oopspaYfmlP9CcLgjsro8XUp4j2&#10;N/hrtbGqkVYrir4DGIxOlGQlJaAMygRyazXQoTxhKsddmjXjspu41m0ekZkbBQp7QD8rX/5JGbcT&#10;6DCr5RRyoMhayjsisZymCR1h27redXyKfWGpJIAEt7BDx4+mV3G0YI4QLJ+QcCi71C3bcw0e9zc+&#10;BFnREfKOyDYCPAyBlmMC0IhG47RCR0zYDa9n1+49oBpAyBh5MISQ26tKizRZoCMXGTl4Od95553G&#10;/cLRFDPMQDUYY/hSkNVGjBD669///vegI+Ac2GJr0tmdFy0kBXJRk0tW20xA9GKku8BL+8knnyRV&#10;CRfxtCZgGjnbWZbJdEIkK72U1wGZ4CoEpsI5v2J/QAl0PU8pWDzG/thjCh3hLbzR7TsSjuBD4ENv&#10;YaJgOIexJjd3fhFri/slAlBP8tbQ/FmzGmHc9+zeDYmWLF36jcceu3VT9shC11FkLTuVpFGCjBgD&#10;Pfvss/QL8A+J7rV+0psT8JGawDqW9RH5jmDQsnnL5j279xif/iHC2g821FWNst7a7dieAHqacO+O&#10;BstRaqa37LJgkVZ4lWa3foY6sTGx6mV51y5vd4TJatq0KsfufXbCciLfkXffeYcAQkTWSkRCpGdv&#10;mtXwkz/6o4233zO+/W4YHUmQ7CLg/Xz3QaEjM3zxOXPnPP7kN+U7EknEonGYtL5fP/McviOtLeeI&#10;rEU8miQB8Xz4BwYjCfIGGV2jNTjT6h0oLvxiAx62VOK69N3mHj7i1hxtJ1m56Vmmvxg/NNr4wKGj&#10;vFEja/2fF19y0JHBEr9PWdnr5zT4TZLqqYngLV25GGa6iXnNgk/gROM74nDU2NentaNOv7K2GxNG&#10;rweYxHEJ6kfQYl0KR4zvoBPUqtD4/inkGh4bkSjJhSJ0LvtXMclrzPCgUA0bnmXRM+hIMlVAxK1g&#10;4WBPr6IbaXtCTKivrwcte+jRr1dUVuJY+crLLw8MDJrwWv39s2fNCocTyHdGBW+8JQrBacBUKLyr&#10;7TyejrBbICtsQ9pEppLpwlog6Uv6fWcv9AodSQz1go74C0smBR0hK/trr7yya+eO3q7Ogb7uooC/&#10;rq6GfhgcMryopqrYHoFJCEeaj1yhC2AJ2Hc4ybXFSIDS+uz+Fq8rfZpb6y5ZzJpEpOc+sRzKTT6P&#10;L8XMdkrkdmWsUVUlS/CytEOINZQZLohoalTDSny6zBHwFzoCSJplYjgSfpRxSZIrU6IWII5hR+Wg&#10;xyd0RCsP2831vvKYVkqPlm7vMGOt2WvankdHptWen69MngLjoQALn5Qs2ratCiyjDGY6C7ouulcD&#10;/hxlI9TSwSrM2mqzsmuf0E9TuYmOh0rX+73izNQXbq2WutIeCIpvvPEGPJmytUuw/4u/+Au8IBUy&#10;wgZu1sZv9WhuhZr2PF3RBjGSevxEnAqQGOL/5LOyX6XRRY+7Jyy2ZmK40r0zfO73E7s2XYX0/53/&#10;5XKMJjiHYBVzDDug8BfckbshiSRCobmQR0dY6zBvf+HF35nIWl3IJGgf/MGCottvv+NR8o7Mb8g6&#10;ADLm5hgHic0edFnVhrVdcr/I8taXfZ3VsLgfERs9MS3qZd+Yv0HCs2W5tY1CbWlLpee1VFIHaeW3&#10;F698z1WB1v1/ZKdMbNxOrHMlMSorO2pcNAjyc6U0xHWgR3xHrveInWojLZKtichrnHzJgSnV13C6&#10;IIWLLvAblcfIIzxgfIB03S11e1Ks0GlZ1u07EouHlMSFMq+EhlRvWqEjA2HcqgLbt+/4zW9/c771&#10;PDbUhUWFp0+dxgaWeQSFmUdyH8EXBI8QwsCaXSwQYA0H0sDhADUQkIb4HFxAsCnB8wMoBbt7NFmW&#10;8jhe4PBB8wGWMMtVD9KbuMyCssD5cB3zbZI2UTgkAhohThfmt5SDpl59hP8fgdQIAMV7KUr+YVSS&#10;vCC48+IVig0y59jtgtnoJy3CWigcRdUXkR6MabETXoOf2tu6NJwUTZ7CdX93zxDRV8jtjFoM0+Yt&#10;W7YuWDAfoPGmjWuzjqvrJSs7lRcoomVT2BLoiFx/nnrqKfQ1UhROLTrC+AS9cpx3wxiPo+yOkGY4&#10;kezvvpSV/pr+7tVevW/yzFkVlbRU3Of1hnr7tY+kVbHDcx5oBC8xOc1oMGjE3qi7ucQTd2NpNV3/&#10;m2dfev+994g2V1QQIEZcPBpunDnjRz/64e33PpSV/rn3O+PbYWY8CFTAt2PXgWeff5HIWjXe6Oym&#10;psce/8bd995LVva447MViob7QtFjR48ePnjo0sU2crMHff6K8vKqiqru/g6pm4ehTaPWpCbt3Z3D&#10;nZ7e550/6bsEKCgG5AjzdKJyWhjl6RDx7kzof9Y3pDmWNQDgG0BBafvRbm1iUf7PC6AjmVnZAyRX&#10;mCJ0hF4wKIVLKGYjYPX+eNv2tMH+lyNrEQMLSZzZh+sY+Ojp06eJcMXK0NZ2jpV//vwF9Q31LNSO&#10;Btas2719vSDop0+dYgwb75CiYjrdcQQ3iUlQn+P/MWPmDIJoBQsKeJUPCc3xTZRyhkhfRJ0CmH/w&#10;ka9VlFe++dabv/vdbxk3ICo8vnzZstbWdurJIyZSm994ovAsKZFqTCqTEgwo2QEJ16bBeVnpY2L8&#10;3pieGkZHzpzvefGll0BHkqE+TzwcmCR05ExH90svvrD90219juPI/DlN69etnlFXV1FpIltqC6ae&#10;slGwayx/Qi5sIKAz7jjs5izsWZsjv8+RKndpb1Q+xcrkkZuZwoJbxLrIPIhhNojfm2P5pshXTlJ2&#10;g5M77q1y/sArxOwcjjyfIgmtowxy7CTTi5o5Z3RYeN2OXmc3KXRwd9NG9bh8R6zPuhEwDRNiLhuW&#10;wxlvMEhwXASxhDMHH6LA6zoBidf2lpXK1Km50JGs6jA7Ydxbcq47xzQH8jflKZCnwBVQQAahWnDd&#10;xbCoZcx0MV8ZFy/7ZglpVp5XNGe7a2bwNJctLX/DeCnA7gvBFSxCu7W0Wlm5ee3lhGDGnVYP2iiW&#10;//7f/3s4aQmT3CZFCeqArB7Z7m6VAaM2dVWeK9wgSIw4FegaCBlRPaORG+DP4Lo23boJfcH8+U1k&#10;Cf0K5qsYbxdf9n5pWNTjskkc+4Gc5eQVceNnho3ykmLSORyYJM1aGWHcOIBjgZJ+Q9hRQtHzeXRE&#10;6Mhrb7xw/NgJApUUBglbh+Fuwa233v7II48uXTYva6eMV8tsNRoZpbmV4+6fMrgvMWbSqWWtj/Bs&#10;w24PG8ToNquw0yLD91SKRmMf39fbnVafZbdUraju7dsIRYODfLNKZ1geqHN55LJct+7Uzepfvk0M&#10;h2EfUKuEnZRxeyX9oOazlbBzCR2xIR2EjtwYCiCRKMMRwa7n5FA13Tq8LOeip9Zh27lWEPP7yF/i&#10;LPSOtbE9MBEdOVSsecTYe226oSOi244du0mxjt4ZCKS0pJQAWXt3fgaF0Q7jnIEnFvOIIOzf/va3&#10;bToKUvsQhQm9Bj4ioBdihEDmcARB34E3CfgE7iBatzHFBdIAO+EcKIWoTeK0GaJcB3UA2KB8hig6&#10;KX5i9FI4+jJupnw4Lm6GB+Nm2CR+pS/QI8hEFC027yLOO1H1YNgAVBTXy0KD6uVh3Dpt1URNiApu&#10;1/lgodGDpw/jBEogIKlL0ut/e3vXCy+8+Omn23gR+dWb5mRH8Qeiqebms6+/+srWzR/7kvFggT8R&#10;i2DzPmvB0umWlV2+OxJMpMSh28nbRHd/85vfhIACmOn6KfcdsT0TjRq7YHTdAVJUZDsydlvZLRlW&#10;v8gYjytGig7FVC0rNO5NbvMmlWqbrMe1fYySt2zsK8D0vNOKKpZxEjryq2de+OCD90knUFxYADoS&#10;DQ/NrK35wQ++f/eDj2RtyGXRkbgHBaFv+879z73wIr4jlfHQrNmzHvnGY/fcd19RWQmabTP58PmI&#10;J7Aqx7+7qrw8yGqewhU7QZf5HHRTg5b9TocZEqXGfdN0Zbo7nfwBzq6NEXdJaWlJcYkSA3Idv4Rw&#10;3wC9yb2oU63shvb8SpDv6dCzth9VGdGE4xcvvDjSdyRgVMBT4zui6mkBt1wK9O/qH1KgKv6x5uPh&#10;R7AslMkBP6lnjJaVXj1+4jjpQvft3TcwOJDyxFauWMneARQB1IEjCGhHQSB4+sypPXv2btu29Wxz&#10;My/iYiQSZQfBs9AJfp4EULnl1lsI54hOAAP/OQ2zSCnK/gUADzYPToPnBz6LN9++aeaM+ldeffk3&#10;v/ktUZoM3O7xbFi/4Z57HpAvKQg7uUxMJss9e4H/ezvbGFFsf/hBYkbJq23Ux6kZHiTtSfmJlHC6&#10;tduiI17QkaLSSfEdOX2p64Xnn/t065bw4EBlecmmmzc++vWHFy1ejJuotnhxTYxAzVN7kT9hHkyo&#10;MgcdyRXB2LgKOSyE5Cx7WL0cJQOHsFJRCBwLvIF4ftgA2AZlLGNEDMUwpCjApYMBgkWEFhDWCscV&#10;icNEkmBoGZ9CpSkcDsGorUHXuaOomMxkZlbxCOUoQpiBx6JOqHaxlOn4WWaDqayoALUB2gdXo2Ba&#10;4YzoAL4jLDtE0wLbs4hILqF1akbO+N9qAscbWg4zzvYkA+O6rNXheKV9W9WM5Q9DClkkS4p3cC/H&#10;Itb7pbi6429p/ok8BbJQwGqF7AAWC2L/BLblijtJdZ6O05AC2h60HN+o9lC5yJ6xhGa9LRHqffGl&#10;l996+93u3n5fsCie9AQLi6trahEMbrppQ3HQh+0BzuYekg3Go9hSEuF2XL2sfHQQn72cDRY7l1/8&#10;4hdwV75gCd0h16KNN2988ptPLl48n5K/glr1cdEzf/P0pAAjWdHnbfXYIEATf/WrX6HMgjPWr+wX&#10;qMzQahF3PmtDJswvTU+y5GuVp8BkUcCtz2JDIaYWmmXkfKXFkh0Guk6CHWGzn2fMJovsEyuHTjl/&#10;/jx+ooSHUtfAUbMGIsljsE8kHzHPXL82ojJvYWnFdUMhlQjygJrJ2Iz/5jd4e7B6m+gl4TAKCIwc&#10;8ScAHSEWBG1ngCnvCNAIowufGwJIHj584re//S1p0Z/45jfvvOMOgx/7TUgilEfgFrgmoMIgeQnh&#10;SYE0aDV6KAoBNQEUARphC0DB0N7ejTcJ99fXz3z66e9t2LAeQhUW+QnbJYcSChE8KQ3po48+SrVR&#10;cxCblIw7FItmCo8Wa7hKbdXMCWwiqNLAhygBrZmi1aE1gwLEXck6AAajEeK8vf76a3iZIIhTB+Oi&#10;UVCwYvFS+hdkRap2aiJV0cRG0aQ8ZbE9CyqjE6T7UDDRy6QeoY+ECkx5VSelvflCRqGAHQMy6te6&#10;xDrwT799dvMnnxT4vQg7pBYAHZkzq/HnP/vpulvvHGkaMppglWQUYWjvGSKobYH/yLFjf/e//teZ&#10;s2cKY1GcxpgaTFg70sYioOV7MysFcqEj//l//WbH1o8K4oOFnuiGtWt++Ec/aWhakPKTlf36OEDx&#10;McpH04QLPqZmZCEi2hVVP3f6BPGvtHXy5xfap5TnN7/5w+bNn7BzsUmhmQfbMMpbrwmRjbcQAAY7&#10;F2MPCwBG8vmujurKSnCzF557btsnW3q7u8nV/vBDD9/86ANzGpr+/h/+19tvvFlZWtbb1X3Lxpv/&#10;1b/6i7Jak78QRxIW+bLSot7eQWB79tDy4gJex0b2/e9/H4cAEXcq18+kB0iTNLltfZ0vvPDClg8/&#10;Tg1FSEFP7AS2UfYyLB7Y1pWrQ1XVLun+HmWIHDxxFt8RnLxAR/ye5MMPPfDUN58oLyv1l5hNc+Rh&#10;zYyucNjJ4kHIhXAXoYDEZ+M6zWHzwosUdESbbK735soGP14+ebzlTIAVuUKKXYPHhw1Fv+yUfQ1e&#10;bF+RQVY8h2BgGADGMgK7KTYhx0BCA8IeWYfpZI3Ua9n8/LumnAIjJzYDiWDfSnLFr9aZLleQ9ylv&#10;Qr4CdBOSm4RMdheloJd/ww15WCMau/HLGTZXY50kEubeL3A/c+tw0KXJo5FkDGMm43hiWlOFYXuF&#10;7CZyk/f+fEl5ClxFCmS4Vli2RLys+8WaCFexKvmi8xT4ClBAWmDNO6vAshe/AgSY1k20OvoMLlrX&#10;r73MbKwknQOqwX4ALQAzoDxCb4LaCJ5QvrMwJ7gU4JaEGQfxsrWM86uTpdaEz1ZuLWVK5+LOzz/H&#10;uQQUgDIJoEHgUPwSwEKIpAHMoNBYYsD4FRU8eINwcey5uUJmCd5ITTD8xPKEQigT3T3Ag+J9UW2U&#10;XHzjDoX1JVXlfl4tW/KMneVKBoSgEQ6qhyMLMbuI/ZULGhFvaTpxCnrySlr5xbPQUMPAxiSZnHLz&#10;pVy3FED/Ky8MlKbpDeUK+DS55WmC2OVO0tl1S6HroOK4X4jaJtpYesWffGH2qhKCQefkFPM4CUVM&#10;zg/2AvxFUGQD9Eo9zVZi9dqOjb5B0PkJFTo/FZeUpD3JAgFZ7rPFMKS5OKOmrsBvQqlblgmVOw/K&#10;6h14W252Zrs0GIxJcAU1i4oLSThiln3yVQaDWBLIIUk+E3ZITy0K/qVOMRPZdL9VOFiuA3pak03r&#10;qGGfdftpWSiCBpq4ZIkkiaD6BwbAKIwnhZOZ7KqOBAqnhlBV7jswCRzwANCfoJcKxYmRB66rorwN&#10;gz+yVqLDyGO89Z+scsb73ml1/xfSuwUeRsr517jGjHcw0aQJa2Z2MKJ0FhQY1yFnKUwfbibYfT0P&#10;kFzjzrreXzcSUtYIwwubbYlftT7STBYmLl7v7b1R669dXwf9Rd8prPaN2l6pitzLndu0cGSr03em&#10;c2kZvlJCwmTRxyqCLUyliZN27EwHUTd/8UYnwGn+yFPg+qPASMFA+4XVYVkJmRmRT7x0/XVwvsbT&#10;jAKSG+23TnTk0ccp7yspX9yYsTgNN46lSl4b0UzSqw6WYtTiqI2wu8S0FoBEEURhS9BBYEgOOoJj&#10;wZEjR4BMuMLNQCaEgAf2QAKNRE2civnz5zHgtm/fjlPI1q07CJnF/RxYSqHJomT0R3gNgp3gKcv3&#10;hQsXEBMIQoIug5/IldvZ2QFAgqkvV6prqiEFihugERxQcLuhnibFrkM0dCJ4ogCQmPDxjvWrbcik&#10;dzREwMEFjGT0MFMGlLQhQNIdeRVsaia9ecMFQlgoCWHpFOkNr9qr8gVfBxRgTTBKYXK3KFPj8OYy&#10;8apb9NDJASChTPpWW+a1Wfom3oTr8EmQAhgAaO+skIba1y+RtVWxqiq6NcA56DsZ3Xfs2AHurhCO&#10;77330aFDh3t6e0mUTXeZtO2EVw0UKHKa8oELUIEOipuNjwXuksTX4qd4zBiMkuAEpomfEEyMj7uz&#10;STMXLrW3lxQToMk4slARbEp5ig0OcV3wDAcn0wrzsyyH0rqYLCmhEBsrh4xitdpj68CeTltMhifH&#10;XlbjxGr/LScpjoX2S5ojWy9/Gp6guAhU6lpOEUmOposdFRYwCTyMO4fQKOjUZKEak1XOtaTbpL8r&#10;DcBa/tVylpP+ptEL1MRzcFE+jEzjXcRFpqszYtPstW7TkY6f5jq5rpfIa0zw/OtEgfSa6GKmLTqi&#10;a+xYcm/UppKn2/SkAHP/BvYUyUpzDVQGp234KO6TujkNjmhJdYwuJqs33eiIZorCZBuJ4cuHmXTX&#10;i//zZFEnX86NQgE7zjPmjtjuYXO2dGzGaWRjdaPQP9+OG54CbgtccWgCQrSN2BNrJHjDE2Q6N9CN&#10;grg9RXJdv9pt0XuloNSaLOU4WakJAwUeIJsneWYAkIBzEFMLT3ECuBO0HTgEaIQoYUeOHMWad9Hi&#10;eXffc8/NGzcSjpvQUv/jf/zd//gf/4NUFsTUQi7AyYNIF6hdQFm2bt361ltvEdELHQ1vAQiR7IBi&#10;BQUNyqbCwqK5c+eR3xX9/KVLHUAp4Cgwb6AyyiXOCVgF+W8JSqaLVFJVHW9YjFGIDFkk0XAinpA/&#10;qXOuR4axr2EuTvdNGtt4tYeDKd8YWRcXq98zAolfi9fn3zGdKGBU6h6p1MnEYxJeC9qdcB2Vu88p&#10;JD1X3IuPmyGc8CvyD46kAOk4xF1bTeAkCrPXjOA+JxJhIUGuS4ppkVSa7AvgIiSvAo8n6xXxo9hx&#10;ODl06CCqf9YxgF6U9mxv3d1dCuQLAMAu9rFz8Cy4++Ztm8n6Cajf3NzCak++E1krFheXEJFHzgdQ&#10;jCHbP9CPH+TuPfuPHz996nTzwYNHP9v+2c7Pd+JViUeLslyIINYexW2Kes1oZV9kDZp1AjgCiqNo&#10;VNCHPV0hNNhAIQ7pOjA1wGOShghscHMpIyvf3tYWi8egsBoO1cju4RuO03XtGwuiQ3OAu2iaHeGj&#10;N+HaV/JGfaMBEu0KLm4pvXNc5RZnrGV2RxHCYWsCfws3mfaeGr6ejtbi+p/qbB+8ynXPF3/jUCBj&#10;oXEPIUkO2n2FS3/V9O/XUTdr55PxhaoNB3ADR0ITB0CTYQLgWiTujtJfJmcjObdJuj1sdOGk7Zo0&#10;j1Grq9LCLrsezo1pBlY+xtCHL/PvOhpU+armKZCLAtYUw1ggOqFRuFNzS8yM/swTME+BPAWuhAJm&#10;47i2tntXUtuv2rPCqyxkpeZL7WKPaynMWyBNEUgUXoP6oB8nbDr4B7oSxS2hejCNhMbCWQQfDiw0&#10;yU5BtHd+BeTYtu1T3ETQvixdsuBrX/vao488QsJRHD4w6cVThDha8kpRKnWUF5j3opkC8yC8CbGq&#10;UMpAB5QsvT29LS3nOjo7KysrFixYwEDGxvfSpXYUWHCnsswV10rF8DghtjgIjTgoWDsZkE6izzrF&#10;yi6V5jsGsjF6x6ZRHTl6fca8Xt0rK0XH6/j6gUfc49C27npUpH7VFpar1F6GvtBTDou1XxHYpxzL&#10;rILks+afw/JJV2uHmZjD/DGJFHCSURtZ0tGMG1+d62tSK3yCzASFfzNykOI5YW8CIGGDAHQ/ePAg&#10;3o0kiGKHMiK/cm07kL/UHWxw2ukA9YFDgFJIVfXOO++89+57H374wZ49u/EL4RVFeJoUFzkgcXBg&#10;aAAIAadGKQ2A6jdv2fzf/+//zvH3f//3v/r1r1568aWt27aev3Ce4axwkcoQbrtvOnjgDasxTAQM&#10;6sP2zS5JbXGXgWgYPSgdPV6b+OJwEbdOKIkjDnYMWD9wjoMOhAUZIvUX2zcHmcC4wiNQishWrA+G&#10;REQlufrzV5G+bIwvO5i1+wPVyJdUxg25koJM4vzKF2Wmp5tjsNDINRj92p/cb5caWhcdXZuBhRmd&#10;g4Oh3r5B8dy2hhYxdiMlFiDJd22eAhOmgMaYBqGkFzYVwfV5KX3CVL02D7qjbbCd2CDL1+bt1/It&#10;tM4qHTjRn6OgdyaIlglUmD7kOzKJkbXcK7nmjrx5hl/4RXyGa0ml/LvyFJhcClhB16IjbApKSwu/&#10;rvVHzEleJJ5cyudL+2pSgAml0M+W/7cmLNeXQuRG7T6LjmjfVzOnBBqxFZDiTPnnECFl64qrx8qV&#10;K3HsoJIolRhRjCt+Ve4Q3Ee4gVQcJLblftQraE9aW9vhm5YvX/zEE0985zvfIQg4LKUQEcx10ViB&#10;oAByyBQXHmzu3LmE8MJJRQFPGJ9oYcBUkCjwCJk9exYXL168cO5cKziKMqBI2YF8geMI6Ihy6oqA&#10;QkdkATNZg8eyiOopTa7RCzd6KHluDd93RdrkyWrJ2MqRk5AdAxoY+XVjbMS7Ae8qUrxllEtSNDmD&#10;YYL6LmcaaFqYmFoOTMwAU4EjnYlvQGpOXZOMXb/fLFzGccAw219gUVNXqXG82R0+AZNBEHF5Oci5&#10;QZpPGwlK28Swb8QAf7KbgMFv3Hgz1yGFwgai1gdTwa8RDODQ4cNHjx5rbmkB2DCrXzzGiHRCRxgM&#10;xlFt4bBoiAbscfLEyWPHjx04eACogF3v8JHDZ06f6enuQUXArwJR3OLM1MZQsTuXToxdvION8X82&#10;ZZqAn81vfvObX/3qV7/+9a//83/+z//lv/yX//bf/tvf/d3f/e///b//6Z/+iYu//e1vn3/+eZAk&#10;jhedA0jppZde4pvmww8YWjmOhjEnI0s0HB5H107oVkWykvxogR9bksVxZSok7iLr4eaNr4RPnqxy&#10;JkSM6fJQZmQtS5SrXcEMBkWDW0xnX39/OEwuoLT9kQnNMszQ2OrJWcR9uGue536udvfdqOXbUYTM&#10;A+CMYAOMj+CEdzwC1Y3a6hugXdZYm24ijgE7nIJv3qgHeyQNRDjnQMymmaMLug4WTWQtBx9B1nXy&#10;jkzuOmmZFbEs9IgSjTpRYYe/r74Vxo3a4/l2TQcKyIDDbYchhpXBrwi2nEg8zgMk06G/8nW47ijg&#10;UsOauktctIij2y4qD0BOh879wgDCFaBGEn5GV04uvzFK27UUc4P4eTEkxM4itSlZPUjSrlhVLNEs&#10;3RjSEpYErQpGstxw11133XTTTfBUqJk2b/6kpeU8d1ZVlQF7/PjHP+YbHxRydaD9hNWkgZwTX2vT&#10;pk3f+ta3QFA2btyITwkvRWrAiJVCUFoRaIuSS0qCHR29u3fvwSbYRHV3thJUYCibgEbAVHBtsW6I&#10;jgKrQHbukzjOqbbVdo3RK+uLtCMm8bTjNnL9wCP0L3SW6z8VvywUNB0mVL4OV48CuGIZbs2M43Rk&#10;YROZZ0LZaNyTwGTnceARrXji/exyd83WvatHt+lWMp2oxOxSHJoV8vpZlCwx5UFSEPAuWbyEHeTe&#10;e+/Ff5EdhOxTHJxwcP3222/HqRE4ZM3aNatXr2IPeuihhx999NGHHnoQmITcV+w4wOpALID37EeO&#10;LS9bXBB3ESfBt/kCemlobGBP4c45wPhz51aUV3DOdXwTZs+aXVdbp8dLS4yngnExLAxSMvYEeD3y&#10;Fm2jfGtvndrDchfaH1GGyBUSTxF8bggv9tlnnxFYDI8QdnauYACBQo9flYaEixx4igCHYMHATs09&#10;HD09PfADoXAIgMTATqUlJn391GktlE5GWS21jIxkq6a2I27gt6d9R0YiRde+zapDW3s73CS8Keg7&#10;k5DMQ6UlRe6MNO6qCh2ZDpW/9uTKv/GqUoB1E/87UGVQaMI+vvvuu6yhLKxX9aX5widMAcuAAo2w&#10;Nb7xxhtvvvkmrqYTLnCaP8iuiUiPlcRzzz3HQG1tbb0MCz7sqKfgCPIdMRLCZB+qhlUQO0pit4Of&#10;iTh0FV472c3Il5enQDYKiBd3i77cJXTEWv1kvSdPzjwF8hQYOwXsdqaZpRmXwfBPotZ47BXL35lB&#10;gQwIRLu/leFH/npVCaghISNuHTpXNYhbhVYIRQ86IBZtlA5oQEALWlpa4KZgHZWhBM0Udpxnm5ux&#10;wMUuiiSvA4MRCmlqavjX//pf/8mf/MkPf/jD73//+z/5yU/+9E//9F84xx133AE6gusJr6BALHaJ&#10;2w4j2tp6DvUrF8kJTwXOnD2DiS5WvZxLx0SFeSm/ArqgqBK4LgLKiUTBNCaLaJidCnTRoc4aJe+I&#10;wyo6KJf5Z4/J5xsnq4EZ5QhtkgtRXlt9lYh8HRVrterpOptNhW1ltKDEo7cuPSnsHBmev3YWX0fE&#10;uY6qaoEoZMm0CvA6hEfsuJs3bzYQyIMPPPjUU09997vfffrpp/nm/Mknn/zmN7/JCTvOj370ox/+&#10;4Iff/rZxYbz77tsWLpwLNALojsuj4oqDjrDRsI/gg8j3wgUL2VbmzZ83b+48TpYuW7Z2zdqiQGFR&#10;oGghcMeCBVgJAH40NjSAf5D1hA8BuABI8GLBkqC2rnZG3QwKXLp0KT6X3MzwAISYxM1oguPNmXKW&#10;r9BE4wo+nWygHOynnAsuooF886f8b1Asg3+wp1v80g05GANTkqykSBhmMpaZAquq/EWF5uK1OsTl&#10;SmMCf6KMWWbVcjZrmsAxSowQt6lKVrOVMbZjssoZ4+um523+v/zLv1Q3yJLFmkBaW2wtQ3SYoDk1&#10;I4N27sE6xnZSLK9Ql3NwAtMGdnf+0iXMPALBgsqa6oJCfzzlGQTIi0VSPn8i5U14vCmv33zIZ+QL&#10;ePwBbujo6gkWlpSWl0biqf7BEBdjyVQwkD3kdy4dooVYbAN1kut+TU63okRXLqOjHEEdOznHSLdR&#10;ys8qh+S6X1KE+5EMyTODDhoetpL2Qa6PBDO5UxP4ynFO1UpR+dzwaUb9reTsvmeMJOU2WGfWfeWR&#10;JkDh66+//tG2Dw4cPnC25dzFS51Hj505fqLF4ytpaFxYVVnolv3U4xzw31YwG+N71TRV2BLKMvHu&#10;rtENYyxWpLAzyw5sSxm7nbgHgHYLa+9sH8/10lxVGmV8qmKWa8xo4LjamKVWXl8yRizpxJE9n7/7&#10;1pt7Dxw+daGrctaCFQuarJypCatWKxq1ra2tjJa4keN2vOMq1/256KMMN7ZKGcvRyPb2nDn1+9/+&#10;+tDxo0fPnm7tuLRw8bL6GfVG2s4xTFKJ6IkTJ8+cPYuTLSwAk5mQCsUlpUuXzVu8cCE9z9BnbU1E&#10;+bXIk/SNO3N6ikAWLOMen5+N3NPV3bFjx9b+gR5fwIShMCnaAwWFRYVLliyZ1dhg0p+McTTnb8tT&#10;YDpRQJETqJF0TLZqW9//qLW52dFkxQOFBUygQFHhQ49+vcCb3cxq7Ov5dGp9vi55ClxdCoifZDeU&#10;8lrm7e+99x5RjFDswqQhK3IRAR5NtFS9V7dC+dLHQAHsNHGzliCJMgInDBQuq1atQsliBZyR8SLG&#10;UPC4b4EPZ8BgJYrRKAwV1SARCFViUFErqocuiTEDk8+I4oSRprAkWIzyINgJ6iEUKzNmzezu7z50&#10;9GB7R1tlTcWceU2BYGAwMhT0Bxh7aItoHSVzEIkL3RPuI8LwwEUId75ly5YPPiDs+55kKr5mzaqv&#10;P/LwokULzrWe++ijD44cORQOD1IT+a/wFI+jGkMJhSoEcgnL4cDkBctWqMorUGZZodsyqBPjmTOY&#10;W/4cZRKhNu7rDx07crzlVLM37gl6Av6op9hXWFlbCQUgpu1f6jm1NsUQ3wJO2ppRhB07era19UJD&#10;fcPGjTdhTw3YRMQ1r49FJr9ujHtyXUcPWBGYEw14ThCu9x08TNA8uDTgT5+H8CReUjbftGFD45x5&#10;WVmyXHwaYY8KCk2ELtLxwA42nztz4tTxSx3tYC3egL+ssmL23Kbqmlqkzbgn6Q8UmBO0rmTERmNA&#10;XC9EUcYimn3q5fhikSNeF/WJJr50p70+MBSNJVKowhDQbDnmftQtvvSzvCUaT8bNu0yZvGXkh2e5&#10;GE2kojFzJ/oFd2numlB//hwMh8hAlELKNlMoFSVSE03Fs+3L1bYPxpH1jQFeulGkD8YAPhyPInU6&#10;jc1sb8zJLzzyE03EU7R0uBzqSX0IMvXp+2+1n28Gzw4UldTPnrdw6YqmOXPDodD1wg+wPPFBSakT&#10;PtUV5XU1VQaWcMAJNpT64YPzurqa+voZM+vrGhtncm7EfC8ejRU4HeJfgr8jB5sIx2233QZrtGHN&#10;ug1r1yHaL1+2bOWqles2EIfrptLK8tJgIQJMTUXl0kWLN264CTeUZcuX37TxpocfvP++e+669+47&#10;77x90x233Wo+m27ddMtGbsBWgG1UFmDKjyLGbEpWg/6ejuLScgb7wJCvpbnt8IHDxcFAcaGPMczu&#10;yQSneuxKbOL4fEA3hR0zvjOlpTphc8c2ArpBXe7k4MQmb68qLyktChYFA/Pmzr3zzruWLFteXFJW&#10;UFSaax2wm/IVnlhiqhy3+YL7J2vwket1uTplvNUbbzlTMhiu9ktN2hm3Js4S0W4qGhb2Httt7uEy&#10;AS4NXgpGVgFV4VAZ2Xgiw2QfPXkWRzAQz+UrljNquc0wtbE4AzprPSmEJRK9W1VlVTwRN+lrCgxj&#10;lCuW6ijaW9F6vGoLyx1OrKssnXM9nlF+rvrnqvZ4789VDaFllrG2r3Nrk6+G/KP1zho6jUIlt3JZ&#10;1bOV1HKjZ6Wj18GfGUouxtKHH36IMX57Txs+baREqqudWVRYVlpSsXr12ltuuXXubCNoXbalqgzf&#10;uXZrpWRQJTWw9YhEpoyD64xzu25aUzhuc6NTlx26lIOZmHvxHb0hbpQlo0oaDxpd7u9c7bV1U2Pd&#10;HWTntXuCjzfUchxmLRZi69/87jsvv/pac1t3QcWMex565KdPPqR4jqq/nW5KR2lJetnJ6x7/l6Wz&#10;+sXOl4ylMuu7xjt/O04c+5//5xfNHZd6wuGZjbN++uOfbVi1poABlQN2iPR3vfLqq++9/1HfwKAv&#10;WBSJJcBIKiqrvvv0E/ffcz/O5QU+0BEPwbD8BUGC8nrwPh/X4aAjRPSNJwjn7T3X2vw//+d/P3X6&#10;VNJTxlA3s8/rmTtnLqEnbr55PQVfJtb1uF6dvzlPgWtFAbtQuxdhFpP//P/+T9h2ADoi4PkKsM9I&#10;LF665P/5139VFsiynrv3pmtV8fx78hS4Digg3kDRtOF5YIcIg/C3f/u3hD4AC+FcumyiTPz85z/H&#10;TjArv3QdtPMGqiL2mL/4xS9IVy4bO6AIEAI8MNjrUaBfVsCZXEpo5OA0THhxGD8Sqt95551oSXiL&#10;IDfqg5sIjsUEZ2c4cYX7uYjkiGrp8ccfB6ugIZ39vW+9+dZ7779H5PG1a9fcumnTqpUra2vq0LC6&#10;+X9rUYQAy1MkeCeaBweRXdHCoOTi7cTywpiXp3jjW2+9xTYBxTTIqRX4Cu8lpgq3WV5aQgHJ4YmQ&#10;zkUoiW+KhKArlLvHS22qeP5C+6svv7Llo49TcWNDEwtHYc6bFjdh4Ewvy8ZRxo5TpTJTo9T1nNAR&#10;iqAFYvfSi2+Qa/emm9b97Oc/qa6uxGwP0iaScb+vZLykyN9/HVHAjgFJH1LpgoA+/+rbb735RjQS&#10;QqnqTcaBNmY31v/4Rz9cc/Pt45LLknEEKOOWhB1MyuPbfWDv8y++QHSe2rIKcrPPXzCfuEjGjcxJ&#10;F2FM171BY3qYMGaL5JkgCpeWjq7uNqPndjJCDH8Z1XewoNTmMjGrgQmEbATtcCRsSlACeBN0Pv0T&#10;17E/o2Qz/mPGkJRSrNJjZNPIam6C7Jm8CjGqZVAeJ+VBJGKMRFkUeZxywLsR8VUT4izhYIDATyoG&#10;zNf1SG1NfVa6dXZedBLVm5BjVNxkBxn+x1uYniZyE94KQd7l2MXniCdg9BvOqodyhKqGQkMm1lA0&#10;+uHb7wIeA39CE/wkWItABWynX0cD9cqrCgW081KUrEm0R9i9CfplVcvIFlZ6p1xLN9pXCpT7gqqq&#10;YqcKhRrq6y6uqCbNV8+Q59133nnx2d8VJCMFnnh/KCpVHkYG999/P6EsqSRbsPRIVh1n9X5s/aKV&#10;Gm49BDhnd0briMIZTIhyRplEV953+RKmMwVMIt+sqIMYNR2cW02iFKaTwqVZdkppgvBERiu9dccu&#10;xuXSJUtBLOEXWT3DoTBLOGDgcP6lL1ynWX2HBoeaW5pZMxVQb9GihYx29HQgpKq2pb4akusYi8bz&#10;anSkrdXo6lG3cnmMu/gktlcqITsMMgir+liV9+RSCZZX3vGjFGuH6MRezfCzunjwOYIyYfPlKwqU&#10;FJeBMC9bunLmzIbS0vLGhllz5jRgL6LGZiXCxCqgp0buOm6S5nqj26eHQTJh+WRk9419F3TDG7kq&#10;kDG81Ry+J2vvQSkfjwwVBX0fvv3WC6+82jKMjvw/nn4sKzoy3p6yaId7FoxSSK77R5mVllNRX+jI&#10;Rc/xoiPhvo5XXnntnfc/6O0f9AeLYIl9BWStr376+9+8quhIPFlCRjh4eaEj3/7OtzfdupG1JJh3&#10;HhnvEMzfPz0oIFbbskCcs0n9l//0/0XthcUcAAn2tZjuLVyy5K/+6q8qCovHuF9Pj8bla5GnwNRT&#10;QKKBUjIgx5JaE2N/mDTOFSQBdIQAR0R7mDDDM/WNvFFqkBUdIYXG9773PbrJWtiMYmoziZQQL/ra&#10;a689++yzDA+yqSNIAti4FWfo1NCYy7cDvQ/3K4MIGMZDDz2Elg3UDevUY8ePEp51z+7dgD1V1dW4&#10;vQKcNM1sYMghaWJtCujCaKTyrP+gd2SAYwsgAC+hocE8KGfNmjVKUsI9BO8SJIMBFsOb9xKnl8e5&#10;jQjy3JmREoMKg7L8/ve/53Xo/mjFZMnd46J2LnSkYX4D/UuUfLpVNb9KAuDYa5sVHXnu2Vd37fp8&#10;w03rf/6zn9TNqIknogG/NxaPFgTKxl5y/s7rjgK50JFnX37jrTffjEVCRYUF/lQCt4SmxoYf//iH&#10;q2+6bXx8GvKr12MiRvi8gYLgrn27n3nu2b379hZ5/KjvmdezZs0uKy+LhCPoThzo1CR5RoVlZDoH&#10;HTEBh9FppyLDgYLS8IjAEk8ykM7zbpJEDhsoe1ICVoWLOMlT0gdXAgZoMClVpPXmFsQuwoZlbRer&#10;Cm9HNDNBCxKObsfJL0QUOgMXmxntFZ7hlENtzTQ3ntPJpIns44QG4YmiIrO4jTzCYZKHy4zU5A12&#10;krw41p8klJboLy3K8DlFZy3HuCk4ADY52Kme451okID+rh5qjuoG9T0Of2SEAj+2K8B1N1yvvMJS&#10;0F1WnXLlq7SUgVPFd0VDAwXFZaAjg1HPe+999Pwzv/HFhoIEFQoUypAacwSikKEudpNUk0SCm44M&#10;q2jd7OZVpH658n7Jl3D9UsD/N3/zN3YQaECICdM0s0PK4NXOYU2BMobOBEaSncm8hZGNNzTJHs60&#10;nAMiBqYm7h1HcUkxy6JB+fx45ClGZHoVEHje29fbfLb59JnTredbwVGqq2vKykq6unrKSooy5oPZ&#10;AHIP95E/SY85gXZNeDRkrYNVp45eE/evmv+qRq6n7PVRmmkL0UhQaXpwZLG6YlcfEV8adq3IE6Ok&#10;20RXpemgTHuuXWFi5fMs3IzAcExLyNR09OhRrhQUlixZsvT22+/EamzJ0qX459fVlZvAQcO9a9Fm&#10;rbnutk+sJjxFY7X363DvdhkEtMu9oCP9OjEiq/I2spMdNqrPWAaz3msXjayPZNDE1pZmTqzaGW+B&#10;B0uZTEXeUyeOHzlytGcg5AuWzFu4eOOqpe6K5RqKlp7aI0eOWyuajrG2471fBNQaKzZ0dFBwqKtz&#10;557dvUND4Xi8tLx83dr1jTPr/emkIll6IB4eItr1iVOnQuEI0a/gn+ldrHFXrV6+YN4C5q0fCjJ/&#10;sQSk0xkR5q/xHSzMTBAmA+Oxr793584d3T3d8aTfMN9OFviKyooVy1c0Nc3iQo7Ah+N7Y/7uPAWm&#10;hALuZUQ70aebt7RfumR2PZZTH4Jlsrq2+u577i4KGNulkcfE9ogpaWz+pXkKXHsKMEFk9gszRpwi&#10;mfkrbhIXiYdAQAn8SPLz6Np3TcYbYR3JPY74Jk4YvT/dRLxvwk/RTZZfYpG8rO7mytvC64A6qA9A&#10;BegF+dUBKhgz1hSPV8D2cIB54OGhWmmwSRAAGsFoFCGTFLecA4RgKt3WdhF8DuTj88+24yWDERWy&#10;KiF6cEPhXeQXwc8D5IPUr9x/9913Ey+eb9R2lqvfvHkzwxgEhdcha3AdckEfHEfAkPBc0T5iScQ5&#10;JKV8Kg92ghFrVg7/ao9/6NA/MHjs6LGWs2fh7RA2sJqHNS0uL1ZkLTGuUPVq1+SyY8Pq7KySCxjs&#10;wL5D2Jg3NNSvW7empLQ4aWQEH0EmAv7sPp2XfUv+huuCAiMVnVxBy3Tg8LETJ46blMsgFCkcPzwV&#10;5WVr16yZOatp3Hya10jNynF0oe3i3v37WlrONc4wvhSay4NDJDnoZp0x2Q66+5CG+KCwMv96ewFH&#10;u7u6ibzHejXyQIU10E8gSXP0D6CZ6O/Tv74+8AAKNNf7+21p/MlFbIW5mYvcaa4MDHKPKWfERzXh&#10;Np7h7ZFoBLUbn8HBfqhEmp5w2LhpRMJhZTqgtBDvpUjncN7FX4O9Pf20ZeQRCg0O8QCH883SStgr&#10;XkRZppiBAUjQ3dMDkNzZQRqITqYq5yOPjkuXenqpp2mPeR8tNIWFoKY0gdAZoBrwmLWI6+ONOXFd&#10;DOZRKinFhfRFVhMlJYZbU8E9xlWIyBBOZGBp50Yq66T6cB8jt2y74E8J6YynFvkUmGI+z7mWi4cP&#10;7PckowGftyBYJHaRKJRslwwDBpvM7kc2SuKbW/MphY8WDbvP8qdVx41RFTYlNMm/9CpRYDQL3i8U&#10;rhNVvI5eaYav5icnLJcskRcuXGB0wlv3dPd0dnWyHKJZg5vBAc8MZQeuN1C00HTH0/DiBcO2Ep4V&#10;bvXgoYMnT53s7jHru10CHJw7nbJC82H0QwuHW0Od9f6sRenZrMflXmt+dz+oLTbjuOwqae8fy+t0&#10;T4a2V8uBlk73AMhVoLTq7l95XCiuNLyjK3nHWE8t7tKkG4fMYNCYScimwFElW9Z85D6hV9gOtbuC&#10;fbUEGP40A6+nh73cLJ1Jf2PDnJUr18xqnFlSTNghT4JwQ8OHHrEVkMM+r5A5g+E2IhHOhXBkPXQz&#10;dxq+IYyK29hicKhMHe4V2Q4td0Ms5S8LTtg62LGteWEYH+cbkgpO1w2XnSk002GbTBvdu/Io4yQX&#10;NTRo3Q9e9u1Z32JM2AwokSaGoSQOwjkONdxufnqjII1JHLdjHN7cxjCgSrbhnMguZuwljH4nIqyz&#10;ZjqHZjdTf1SXrMl6db6cPAVuJApkaKnSUyrtpO4g5enVzLHuyx95CuQpcMUUsOYvYoRU3pQrZK+4&#10;WTdsASNV+SPZvKvUePgolHeyIwZ14JtXW15aXCiJ2ZW9VuwriA5IG0IoplHHjx9H2Rc17gUFGHOQ&#10;FPdnP//ZT3/6U9xQ7rzjDtxHMNqjBGRVTKkIw4ufyosvvojgQAlEmsIRhAPAgz/lkkL5hHg6deoU&#10;XiPIBeLxeJeJkbB0KQESAFRgRPnJrYoa5tTSQuFVotWEi7USotvGccKlXb0HtS0bjhfxTabqOXPz&#10;Xb1a5EueNhQYNpBNzy9HYcMgGW/9kN55hMEvpwcWEGYxFuvY7AYLCUEVNO8xKhTiSnkQlU1YKudQ&#10;QCn5eWDzi7YffT+AgYE8nP/py4r5GSfAuryLI12gyaZtDjO+k4SMS98O/mcVX9kVUqgzjCHPsNxN&#10;BhQn/BVhWsBGIhEHy+A/c46ojz7NaIr5DbHULKHDy1NJcUnWj2m8Q1njH0NgB0jsLHxAIYAiQB0U&#10;ywVqjgF0WWlZrnJYRaEcZAS5QR9oFIOdHZc6zELKEso3fjmg4MDY9MIo+pbx9u/1cr+UHSZSmXPI&#10;dkTqKcsdqa+4zg1ScWRoOaz6yP5qT0QHq32acrKQ1Ic6kM0eJyn0gMYo1lnYQQ1lOsOAEULGN+dW&#10;T8ifzBqmDwOGQ5pDu3mJhlxkkGuD5lvDSfrGKW94vgLXngJGGWr1xW6GTFXRoHEPo0msooXpNP74&#10;03CxPj/ufgYYJxlcKOSoL4eTcgP14z+IUprEv8RtdNZrspUQkos8eMAkLc0tICWgLMwKO77t7jK6&#10;ylVt183pjcXRGuv6yEN6VTc19GCuXS1XORlLmF2Gct2fi/721RIdL6sul1TgLk1qcTd2Opa+tlKr&#10;bhZ6wRpk/9Q6K6h2YruXSEEJAkJsrSSAucVmyrd4TIbk7FZ560GRWsuolj+WV8QqRCMGld9XWFVV&#10;W1djAhazWCK8xOKRaCxskQP7ar1Ia6sYl6zwRgYxqY+Gvd3V3De4ZUsqaSEobXsCZvTGkX2UQWc1&#10;0w5sOzxsCe7V3873y+od0nyeA+FkjIGsw8auM/ZX1TPjcfX1WAbeyHtYE5wRaMabiDPKrqbma0Sp&#10;Du5W2OlzJeN2XK3QPu2Gmgzj6MRtmJQjg85q4DUwiHAi1n7pn9lW8krjSenUfCFTRAH38qgly+y/&#10;fJACHW7dmV8mLvMUVTD/2jwFrmMKiAewDJ42RzcnMxaDjOu4/dd/1cUGZ7TjslzlpLRbDLN4S1n8&#10;MHLsEJIMAuOHgwieJUAUuh9ekfux50aWJAqWrWpJcenK5Ssf/8bjP//5H//5v/gXxFr467/+63/3&#10;7/7dn/3Zn333u9/9+te//qBzbNq0iT+5iNcILiOO/bVR1lABzLcpELFCTBfvkkUU7iArVqzAtYWL&#10;1GqklK1tReZWk0KZSSwkQ/ii5AxxchLfdUVFOSF8TAnGGsjEAjL8Z94q6Ipoeh0/LEnPxHpixDoS&#10;qLQ9422SABVTlDOWcJUD5sSDgVmAekrSMepYcuiWlZYaMCONjfDDF9gIdzqpNxzABGnV+Z++DPrB&#10;Q86Hf/rwz8IZw0M6rSoAXTBK36LiosKi9CucmCtk5M36ActRnmp0NTIihBQgEJSD/tis3oJdWMBM&#10;ceATJvOH5FOa7FgeGv0yq1PWQ9pnBGsnm0o6tQp/6KXFRUW0hTsMAWW1l+Pj9Iu5hRspECoAx1AI&#10;niIgIoDcINxgzNCf+/Ja7JHD2GrPpOhw63t1s9V1SAeScVit5rTiuDRfGQ8at6i4NBkZAEwCXbca&#10;lawq2VzznXFrt35pSK4N0zLe9Sd//zWgQM6s7NIV6qAeVlnPJMnQJOrXCYwhFaVGwkru2rXrpZde&#10;OnexA96xuqaaeKx333X3nLlz2A/EHTpaYfOlKWFA6URiz949hHM9duyY4UQDBRgEkYhv/Yb1pUGi&#10;x6ThCj0rTWiuemry228tIjyYS0EJj6sy1QRuts4NWbtNM3bkwXWJgvbtOmeWuq9YXXyuMSEzJWnP&#10;1UG6M5euWdmWHBuHdP+yydEENkv1tdvigD/ZkCjNjgc3Gc226hzqUNGE8gWTuBvu7vExDm7aZfXX&#10;IrLqqd03Iycn1+3r7JqoPqUf3ePZvl39SIUZgdiCvfPOO4xDZKQ589d84xuPPfTQAxWVBSQnKzCR&#10;gIgpH/MbKeZLXcmDvNduPBpsqt4obcyYMlRS7bJae/usGqKN33aNnY/QR3SwrxMWYkVTMTQCdTgE&#10;HGYUxZ8mmJgDJ0xAY+7ecbMCNpqw7mEpJxsuEhJa0iltp4MkT05gMTEyUCxKnNUP3nyDrOytHX2l&#10;dbPv//rj33/kLk18tdrwdsNrmpvCvF2toFZZx23GMihiUkIuhsxOattTupKLPipfdIBQdmDnmr/j&#10;zTuSigy8+OJLb7z9TldPH3lHiG1VWFxaXVv7zSe/flXzjuSzso9xocvfdh1RwL16a+/7T3/z/yIK&#10;CosLCphAYTDhTS1dtuyv/sNfl/iyu69NYIm7juiTr2qeAhOjgGaWDP/dWdmx6Gcfx/JJdlSE1frz&#10;P/9zrPjz82hidJ7Ep7LmHUFRSC5x9FZWOyOmfRLfm6souPdf/epX7777LoOEePRoLYWUZNxvotX0&#10;95P2nMADeHXAiDLqwDAWLFhw1113PfLNx6urqljNDdNo8hOkHxdPD6No7KudQ/w/TQPnsA3UANYb&#10;Cb318ccfI6JSMcQiBTZAnnrggQfwMsEZhT/dHLueosytW7eSW553ffvb3yYhymTJ3ePqglx5R2bO&#10;nfmDH/wACtvSFLZlAuLDuOozys2W5lYMxGXnt795fveunRtv3vDzP/5ZfX0dooYT/RU7y7QB32S9&#10;PV/OtKKAHQOSpzg4Yb6/+Po7b77xRiQ0GAz4UvGoJxlvrJ/5ox/9YNPdD2atf679hYTmJBY3Sg9j&#10;BBOIJmMnThO1OHzp3HkjRhpx22McRAgInzKJOrwpY5bOAQxAZcyUd/w7SsuCcoE0X1+IpoQHjKeN&#10;yhQzPJ2UPcVqM3yfY9/p6GmMXF9cYpO9EyaLhOpmJ/V5rbyf0TrNU0fR84XHCeel5YW8j8qjPHNS&#10;r6ODNigJfhsmGXssBjQi5Juf0CwMkf8h21FVVSq1g4GRTE2cw+tDI2ScVJy2YwYtpRl3OplOshzS&#10;G6BpcxQqhqCOEs8X7h9gOQUUmTNnDpG1+FYGqa8aPyC1iR04VtsgdZD0eCKL1TDoxP3UKERzPzst&#10;aJuKp7yB7sF4UWlg22f7/8/f/x0ZVUsCvoLiUlRY7KrYK+DlyWBgsivjV9ZDZLFqHEsNKU6ldbE6&#10;H26ewn1tWq2rX6nKeOXqq7GiAWFxEWmNLTm02PHnZHFpcNXC2CnWoiMXOrrJZIXYA4d67733NjTU&#10;YYo5MDDEesraaO53XKtQWBttcize1t720osvHTl6BKcTCgRWeezRx+A7SwuzoyPuFrl72uxbIyAB&#10;s+sMa5MzhoVFRyxao4U+1+jJJRjQIlHePV25InRk5OzNtUIpW5fYU3fHqfCRB55o0gJbdEdBIVlW&#10;1NFS+khdyxXyk9sl1S4cnCgqGhsVruUCsdSnVAbS4WrKcSUm8BQurT0FUj5v4V1cxPaBYln+ONwa&#10;an4SKibrLUEOQhcgi3Wvo+EqU+pyhBbMu0jSCEDCCetsoLD+4YcfuPOu26uqygoL/RUVgEOJeDJa&#10;5EujC7SUwiVicT9iFVd4hZz0qRU1dIMWGV3Q3t5OBYQeQWQKUVAv1ncu8izHSIRDdmQ6ZB8Hf8Bb&#10;ZJFhV3YriErusiwIjaU7DF/iBPWy5XCFJijVJKksc80RdxOoqsAqO07E5SCLZh1v7nHLnfbV6i8O&#10;bpB7MocdlmNfi41/TyRU4Eu+99abL7/6+oWuftCRBx954umv35kLHeGltNqEQO3rM2FVQyHICz2z&#10;jlua6eY27Nyktlkrmet+oYwjDwIDMgYkP1NhqoFdDJ0F25f1/vGiI57YEOvkG2+93Sl0JGXQkZra&#10;usefePiqoiMpX7nkE3h6oG40JhtvWkeLRkMOx97r+TvzFJhqCijG4P/nP/zHQ0cOGynE7ysoKiQq&#10;7pLly//6P/w1WTovux5OdQvy789TYLpQQNoQJhTcETOLb7bFv/3bvyXkEcwVTr1udIQtclpI7NOF&#10;eFNTj6zoCMlRv/WtbxEE3GpnRgIAV6m6MNKgI9g54RryR3/0RxYdcevOZArDiHrvvfdef/11EorA&#10;a8F3kYkE9g+Xjie/+5358+c11DdSSYIXoKBDOjSmWkmTtiSXrsStVeFBXsGIfeutt95//31YO/h5&#10;ccuMcDCYxx7D+uohmcdxcJH7rZAFuchT8s///M+wT1DyG9/4xmTJ3eMiey50pH5ePclvycpuS4M4&#10;1HAKzbezoiO/++3zmLuBjvzJH/9sxsxatL5eD0RGXMjnHRnXQLjObs6Fjrz85ntvvPF6ZGiwwO9N&#10;xiJgFI31M374wx/ccd/D4+LTgBTg9Ix6IZUsKCxiPBFtCv2ZENGYoz4x2oACM8wSqYTfgVfjTkgq&#10;Az848Kej2o5nRUeiUQO7KDG7Gx1BueJY4HxRWeOqnKI0AwDzE0oKo/cgFlbScKNkhs/aruHCv1SU&#10;CQIWjVAI6kAlbOdZB5UwyiiTjYRG+fy4qBjrPZQnCVCNnIC3Ce7iwCBmVVRIB6+P/CnmXGhJ2pHH&#10;+Jfg4ZK1nnhjOzG6ZK2bjpNHi0sCQZZWFm1QbUNYl13sdTZSr051IdZINc7Ii1aPMXbtv9SkY79/&#10;ktvnoCMd/RFgvE+3H/iH//l/h3oulQZJMlvODsvW/Pjjjz/99NNstShS2MqlkrWAkCozOhqkTdxS&#10;jz+ZUDYcziQ3J1/cNKaA/6/+6q80FGS1LZt3q16X4tIyuCOnhB12ubTwowxEKaxlSkM6JhTTBw8e&#10;jA/1ghPHvQXFVTOa5i8qLi6JhwaqSgqSPhwVUbubfYHoFSz91BM/wrPHDl5obRns7yNYY09ff2X1&#10;jJVr18+eN7/7QnN1TQ16dY8/WFBcSLyn7sHEUNxbHvQPDkQGB0KpJNcCDqJqkPvewchgOBJPeoJF&#10;Jf6CQk5wIOQ8kfKaj8eb8vmxbAefB4LgkwoGB2PxoUiUm01+r4SPbcnnCQRLycNqXkqK4pTXj6lA&#10;NJYMke0qFOkfCJVWVNgSKKSnb6i02GyfWm40IRE2EAg7egZ41uMLDIWjHV09Xd194VicfESDyUAo&#10;jlWCl60vFk+a3GJeTzwaGejtPnehrTsUL66pZvsNRz1YRgT8LGTOfuxssbLuoUOJgbv/6OmBULiy&#10;qjoIm0AkEHIbDfUdPrB3y+f7aXV5VbXqTKsHhyItrRfKS4ulws7AzHYfOLz/4OG9+w+ePHP2TMs5&#10;8j6fbm65cPFS87nzWKlTZ6gHJb1+Unf4YEtRqFsZQPOC6knRT8lSpEqEoH+Jk7Zj7+59Bw909/aW&#10;Vpa3dVx67c033nrnnWMnTxx0DL7Q5tfX19tFnyv9kdCxE8c/+3zHlk+3vf/hB2+/9+6nO7YfPn5s&#10;56Ej+44cPd3aSkDikqrq8uoqGtM9FGLbR5ravn075l2YGhFNmKHIyByKDPb2d545e/LsmTMkNsPV&#10;tai4DLMJZZPmEW7euXMnAgwZGhGuSHlz6NDRI0dOnD3dcuHCJZKwRcJmZy+uLKcf6SMidppRQhjS&#10;VPyjd9986+NPwlGW+PJQNLxz964333n7sx3bT509s2fnLrIIQmcAQjkQyNxs/5HDh44e3v7551s+&#10;3frxls2fbN2y/fMde/bv+2TXjpPnmrsH+8KpuAfosLAYhovBRLebHD184snjBw9t2br10IljHQN9&#10;TU1NF9vbjxw/umvPni2fbfuQZm/Z/On2z3bs2bZn/559B/efaW5mX62unUGnDYYS4aF+bQyCUbUC&#10;0PyDx8nxfXzHrp0ffPwRlX/vow937d1Dv5w+23royDHGTHXdDH+BfzAUC0fjBYUFoFXG8MRhkoAi&#10;sLOGbmSzRDQVKMU5aS0xEWWTA6jw1pT5AoWSYwy+E2EwB5R5KAcXlYpFQgFv6szpUydPMbajnkBR&#10;Q9OcZcvmAULFk3GTwYgmMR9iUMgfiUXIkMmCQ45Ngkdjpof+hd7/bNtuEhi1NJ+HPSVzI/wtk57u&#10;8/NEInzuXMvHH338u9/94f33PonHfIsWrggWGs5sJNvh9yUIq0NQTGwGX3ntjVdee/PYqbPheGpO&#10;o8na5zCy5oDDI58nkjxEoDJgJGQTJbcnY4DqKdMpvW/BPGvj0HzuTPO5c2dOn03FErPqZy2cv3D2&#10;nNksQNl1saCY/eHDh4+ePHUWuJN+gV/3eJMsp6sWL128YAGD2nGB9gA4A0JPIPQV7KufUKCOBzSc&#10;ent7R8el7jOnW5j4rNWw1PR7VWUVftCzZjWYrOz54FrTmC3IV+2yFJAaV6w2W/beQ59f7LhYWGys&#10;DUhmWRwsXdC0cOO6m63JsjU60RSeAL902Srlb8hT4HqnANOEqSFlh5gNmAFU2MQ7Qg+ifZMbsLjH&#10;uRwGKY+OTHmPw9fBCWNUJH2fFBPUimBTGHlIpy83IMVgkdGPDHfGYogz3gaeP38ehTgyFNlZ165d&#10;iz2KBpW7HDGiXEG/BpdFcGYqxhUZyVGxzp6heMIbLCxOpKh8HCUoUZYjseRgyN8/mOjtj8Hgd/WG&#10;OnvCHd1DfLr7e7t6+jt7BrA+6ejube/sbe/q6ejq/eDdtxAueIVsnqSsQWsDtECcAzukNYyhEsQR&#10;M8kBBwhXzE8MdSV415HRkPHSZ1z3w4HHEpHtn21ru3jek0oMDfaXlZZgWzVzVgPkRfiypUmHMK7C&#10;J/FmK5tYPamsFrZs/bizs33x4oU333IzIzASjuJpnzfOmUTKT8+i3DPFLjKMh/2HjiK5I1Div4AP&#10;A0Gk6mpr1q5dM2vO/KwNybW/mNy3ihLBPsUJKIIDjRhJinMfcmNBkAjwzp8BJ/yWOfHxk5dvPjiv&#10;FAUDRaSTRrPFJ1CgR/QpDhbwa2GBn9uC5DLhO4D2wchY6GtUmj78yUXuMcWSjMHvLS4sKCsuKisx&#10;H/Nstg+3cX9mUdi2on2jAgEqUFhaVMyHE9WNkFvlJaVlxSXUlhbxMTodV00yztmqRQe1zinZz+N8&#10;KLYEhUqw0LSdn/jFA3yU5WNe5ENghQ5QI0hALsJ+8SzrJEu3DbFwNfaR6Tmwx1irrON25EVNk3FR&#10;b7z3j7HCY7wthWYW3YoPMDB16vSRQwf2ADmiYQzhU+XEbcPsYNmyZbK554rUlXbrHLmBZrx35CbL&#10;lSnc18ZIlvxtV4MC/v/4H/+jVdXxAtnUWGWf5SntoLHWMZpplxVOLnuD2BpYGRSCxmx/cMBo0oNF&#10;DbOaiE1RXV7qSyUKg4FQFKMPg5obpz/ie8vZJeU5fuTQqdOnL13qQJUfjsRARBYvWTqzvn5WbSW8&#10;5pGjR/fs3d/Z3QfeyIJcURaIDBg/aDPiwUbSQboIaJMoLsWjkKWY63wDoRvjekqQh4HDk3qNj4u5&#10;HiVZlb/IXEf/idbVhBlHoosZA/zDJqdfP9VzMmcxRZN9/X3kkmKCdfd0t11saznXeu7c+RL2iOJC&#10;PnDiYoV5RHnpUT1DDYMoOHIg5wN4EfZ0o0jlcZhv0ncVF5eCaoSGwgbb8Hrx8T586MDR4ycvtHcG&#10;iypqa8CA2PlMyiI2L6EjEkggNZVEGNi9/2AsEq0sL6uqrIhF0IH3nz1zet/evcfPtqLoRH99+vRp&#10;wAnY+tbz5l9FmfGZMDmyHJU9xEGLbaL0trS2t7W3X2oHVKCGHHhRoC3iT+MWEE9wf0VlBb4UckMy&#10;tXKOkSw+dRMoop/4Ez7mlddfI6sMqlZKPnnixDFD3h6Wu7YLF+lHQk/i66BoVDzLPfsOHMBTft/+&#10;/c3NLT29PdRkKMSYGhgMRbudGvJN2jPKZ2smgmUiNIQ0hV4erTQVlnREMxmE9D4NbznXQs+S+AtD&#10;xaLCADME6gGHoNCXIhsvEJwPurp6cWuhfESa8+fPMZgptqWluWn+QgqEX2GRxi6D/509fXI7wMCe&#10;fdQNOOfAgYPIlujQefBSe3vnpQ56HKmJqMR8cw+vOHLkCHAILz146NDZ5maGE6nbyGzGUEmkknjT&#10;UKXjx46fY/pEQmV0VVEJWSXhNkACzje37Nq5a8euXeA8bR3tGIAc2H9g7769h48cZrpBjdBQCBeb&#10;eDxMK3q6e/twhRkKA/WVl1eXlxcSl1TdAYUZ//Q4wIZJR/nJx6jyqQ9NHRoKmaRtsfjg4AA4EXKp&#10;ot6VlpZXVJAjK4B5SzBgYDlGBZSBboivfCscMwOSZvJ2CoeATAGafOJcM9UhOGp5SRmR2kwAU4AN&#10;M+GyL4POZEzBQ11obj55+vRgOIY5wZz5i5YsmAU1nBQADj/r8/Emcs9t3f4Z44SgB9AWg0G6noPq&#10;9fb0d3VDlU66hpp0dl4CTiADSEERMzHWdrGdTjh6+BhNdpx7ArNmz3RKdQx8vuSSacTg9ovte/bu&#10;+2TLVnquf2CQRevmDWvZubmf19HpSM7UgbnGRJPjiJXPOYc48ihiLuAppbVIK3B3R7sBUS5cACrG&#10;BWTRkqWz5zQZFCfHLpGIxI4eP3b6zOlIDIg0wLCBpiQpW718BQaediW39nfj3WyolV3qWcpoC41C&#10;pSV0RPSBnV2+wqAjxus8j46Ml8T5+6cTBeyuymhnBdu1a3tbWzsWcAE/MrK3qLBkZn3DTTdtJA6Q&#10;5cgvywuNhaGaTjTI1yVPgcmngPY4tjxmFufwBh999BGMAaKv9cgkaQRRfdA4j2VOTX4V8yW6KECn&#10;wM7JkkOCD5wzuAg6ffhzdZB01lZhoSXRLqGTS05eBGNJfRAN4G3goq19mBVj7YnQCFgshC/rpw4H&#10;jpnXxYsXjh8/9tmnn3788UdbNm/+5JNPPvrow21bt2zb9sm2bRhFbdmx49MdOz7buZPP9pbms4cP&#10;H8r4HDl8+OTxI7CRbBC0UUwmwgWj95FHHiF0fkZkYGour3dxU3D18Kjcf/vtt8tNym4llmJXe/yD&#10;joTCoT27dyNwEZEKg3ISG9CP5dWVeNjQBMv4uTnAye3QMZYmUljdhVzDGZn0LNjSunXroHbexnyM&#10;xLwBbrMSmT1hZh06evzM6TNAI45JaCrg95WVlCxftqxpnhGCRh5Xe37dAHTONyFPgWtHAbRA+Gwl&#10;sRT3sT8e3LcfzYYxOWYyp1Ks8KAjbExs61rq8/P32nXNDfcmg45YlovhZdERG7dOTbac2WShI5J8&#10;VLhsdmBnOYASfGDnhcWNs7H7XlZVWezDdTHgQ91pWWqT+9T4jxgtYWf7+QsXLvb09qLfxZWwvqFx&#10;ydJldXUzqssL0R5+8snmXbv3dHR1A1fX1tUWFxUM9vRRDn4ymDM7vBQuhHGyUcWSKRAImFcukv3K&#10;RDjEaTBYUFIMaE0qeHSJ4JC+cCRKung0ubFUEtmsqLAAhAY4pbAAC6MoOMHHWzej06R6ZLICdEfG&#10;Uz35k6eazzbv3rUbHSW6ztqaGaiik3ETPYAqoTVG3YyuFrUsAmF5RbVJQe/UApQD5AeFIz+dOttK&#10;/EcgDTT7PAvCYyyzwqFPP92GzT7oSEV1Lf4BQke8iRjaSbll2E40hv8HD+7cvY8lpREdfP1MNM99&#10;vT0njx/fuWvn0ZPNvL2jswMBA309wAxOD/QOKnekU0ACtYiewtYe9e6efQc4Bx3pM3r1fsQMYx6V&#10;8hiwpNPAOZxQgmkL1gM4AAXSemQ3fy/bLr5lWSZdKlcgyLbtnwFm0PYzZ88CALS1XUSVb4zOUgY+&#10;ofpIGnKggzh4Huzas5taAasM4jzr+ENhJwKXjP0BEZSAHy6cvwBIQtjQivIK4kihzUI5jrofZa74&#10;ew46lvEAAiSwB63ukiVLZjfNxjeDZ6nV5s2bMfbnLbRO5EV1bjwFkvEwSNMAdICKJHjvqaiuZlbV&#10;1dTigcD6DVBz+uTJnTs/P3bWgC4gK8eOH7tw/jwvZbSYCRiLQ2d6ELkOSIlRgW8Bng1Hjh8DbwEk&#10;CodpCyPRD1UhOKMXnIQxSU+FMdlLpkjkhutreWk5w5Jev3j+AmDRwSOH2jo7BsOhrksdiHzgTK3n&#10;WgeAMZyUVsg8wUI/0AgB0tD79/cRZipcVVXT2DgTFMuKPcwOpDXcZVDon2k+e7GtDWCGiQz96TW6&#10;H9riLoMzLQIhvUCd6usby8tKja+Az4OUAiICFAQkQDncA4nkmia7M75Fc8be8TOnoCNGJYQoI2oY&#10;7TX2N46Lbs5FOAnQ6DnfcvbYiZPdfYMJbwFryLymuqrKSuPUQOfynUwdO3KEHsSpCLRJwaCZgIjQ&#10;iimHsxpR5eh0sNpTp05cuHAezxXMg2bPrkfjCTJ69MjxU6dOcyfp9nD1XbpsEb2h+QWh7BDC4yXU&#10;18+g3bsfNOpgb//ArNmzCcO9ZuVy+pryoQDxFhC5GbSMIkWlY+DR+5CCiUDFGB4MACasdnoWDdld&#10;oo8Y6us+DnjZeh6kuLqmFki4ac4c8J9c6AipXY4fO3bqzBmmD8sZRAcv4nWrlhl0xC7FCmYygW0u&#10;j45MgGj5R65fCrjREXa9Xbt3sF2SyYtlivxUOK3W1tahkSElpybXGNn0Md52/dItX/M8BcZCAQkF&#10;MiNgl2Q3hM1QVCKmHmpZ0JFcYW/HUn7+nsmiwLjQEYkPYrOtr8a4bFdHr7byL8LMI57A1OHfoFCx&#10;VNLKtu4TGCoBD1hywKBi8sKgMkE5jMeJF0kPiaO9ra27q5NPp7H+au3ubuvpudTX29nfhwVY98Bg&#10;9+BADyrX1ha8eVsw8WvlGws4vlvPYXBEhRX2FnadFyl7MxVThC6QJMQTyz4Za/QCTKUNlZAvkDJ4&#10;hJsZ8FYGd1Pgau8XudCRwtIS/IDxHbH74PRER5Ds6FbkKYuOCA+72nSbrMmVL2fCFFAXu9E7pJuD&#10;R48TDQKZF3GcH/lGWF66ZMm8hUuyvig/TiZM//yDeQpMPgVyoiNmPqO7wKsYdIQTNEt5dGTy6f9V&#10;KtH/N3/zN1LqSYkvMZ7D6vvcF6WztveMReYfZXdx714wtSCBMLUDeAbg2FdYMqtpruM7UugliJYf&#10;z6mEMf82nnwmqVqawzbuHsmOzs7e3j5iOBHSat78hStXrcLQP9zTsXvPnv0HDly42AakUVVdXVs3&#10;w+MjGwmpNUj2YPSDGLhr/yQUDEGNeDv8KLwUzDEG9fwLh0h00UegjGgsHg5FMSpH/4szAf/OnGuB&#10;3zXREskRAtbi9eBlAS9LsCOThAMT9P5+GqUIYChe0XQDdMCWga0wdVeuWNnYOAMvE8f3w6vAYmiN&#10;FVkIHIWsAEZhyuZdhCthIU2mQBCI46fO4pMyp6lpRm0FkEMhYXCw7hka2rH9s3PnL4Zjydlz5y+Y&#10;vwAnB6PXdtARXmrREW5G5YqrxOHjJyHnnKbZc5tmg7D0dHUeO2a0xh29g7wXcyGcOAnuhNEN2QJm&#10;z5pNZC1YYWzBVAJ3oiJH2d16vs1YEpWXz5g5o7GhcU7THF4/f958xAzo09nVCbEutl1EOEFWISsM&#10;zqFZ55eYbDnraFxRDTTp5y9epL0EwcRhAhgLeIYqAYqsWLqMcyQNVkNah9SCTwP3Hzxy2LHrL507&#10;b96K5SuWLV2G8nfe/PnVlTXlZeWEZiNgKOQCYSrBAae4ZFb9TMktcE7Sj1MHuowwaDW1NXDVEFMe&#10;+nW1dQyD0yeO03Caj84aRTY0ISMLrwCyXrKEyswDhCsvN7lD0MdDxr7BMFlc6utnVJSVGlDD62lv&#10;uwhu19U/SLuMaDQ0VFNTi2/vqpUrUXDPa5qD1LFq1SpezThEh04EKpo2FA5Tfy4uWrQQJfuSpUvm&#10;z5vHn/RIBe0ieDE1D0eIdwq2V1QYrKufyRBghPR1duMDdL7tInFMS8rLzp87h9IBaQ1xC/SRplHa&#10;nDlzKypLmA7o9QqDRUCGQH3lZRWzZs3Bh5ZKSnxldoDT0HbmCMGSqquq582ft2zpUkxvSI9RVlaO&#10;LwX+IiYuQWcnQxqQjE6vqakrKQmC3CiaFtRjpjMe6D7tZHxDQOIMUAhAFCOBXwnxlIgRMY4cdB7o&#10;7EQXNdHkcmEjoDyJGB3naz558vCRo5e6eyMJ74zGWQvm1uNeBLRCjzOk2y5c2LZl6+ZPNh88eoQe&#10;FxC1evVqZCeowdCCtI2z8NopA/lgJvb29ZjVxpOio6sqq2kd0/xs81mGIlw1AamXLFmsRDtmXRoO&#10;G20GsCfZ39N76szZY8eOX2hrL6+o3HjLLXfeddfshhmMHCYOlGQagsyBeVA4FYAC1IFv0nvSXorl&#10;AEdBPWQA1yTePOV0Nxc5J5IeawXyN53G0gYk3DR3NHTEE0+Cw8l3BHSNnkY5wShduWy5fEd0QHkx&#10;FuNVWOTRka8S25Bva5pT0pQB5T1wcC/OgiYAdIxQeIScLmC/YFKTsMpqtXQyOu0ue0Oe9HkK3PAU&#10;EDeobQj2A7YBjgL2TMHc+RWNNlklciXxuuHpM60aOF50hMpb7kJ66vEyG6M036QMDAQwMoNNhVm6&#10;5ZZbYKV4iwK1jTxghmF4+IYTY4xxwqijRaQNJC1xmKTDYdw+jI25YaY9OBD3eVIx8/HEnQ8iJO7m&#10;sVgEd9yEBwY6RSwB4jJjIpbEXArxEGYbHo8yKZxxS5WIOYbUIKFMVkGcZ6hyuJ8AyAiUjHZYdJjk&#10;aYWOBIoKV65EhjV5WayuYGo3L709w3cEEyjEVThqJDjYXUV+mwB/O61mXL4yY6FAdnTkyDFiUTBJ&#10;TSQBvj2p4iKDjixYvCxrmVM7pMfSzPw9eQp8hSiQAx0hGDgbJWt7BjryFaJMvqmTTQH/X/7lX1po&#10;RHyqGDW9KAMymUR0xO468rZGAwgviL4P43rjYFBU0gg6smRJRVkh1vT4jkTixteewwR8dNIPUFUj&#10;QUWJE0Wii4vk5yB21pKlS1euWlNbW9HWfIbwSpjbD4Uw+I7W1s2cN38B7hwVxLMy/vgIXUAXRN4n&#10;8QTxXsOgGiiRjx09huoWNYeDgJggWFzEkl1Rv6jh0WNHjxw+cvzEcbTwRpNIUMUgqUaKo5HYvr37&#10;Pv7oo+bzrUAjijoFmKGDKy3NLYb/7jL/aAX8bnUVimAvPhnwcxSOCzAuHTDoKG1Ri/cPhXp7ejk3&#10;etakgUZg8i51XLrQ3kGYqvnz5s6oqzLxgiCGk/rv021bSU+Cz82CRUuAKEoKnUiX/Ow1pnbujsPE&#10;FRim+dwFLs5qbGhqms1dmEWdOHbs8KFD/uJyoAgEBtT9yJ9oz4EHZs2eBaqBOhtyIayi5oZrp7Oo&#10;0uy581DVb7x5I/ZQa9etXbN6DUwzSt5FixfBkuJ8Q81RlKNhBmwAbiGYpphpHdaKR0ytAvtobCDn&#10;oD4+cfqUCdKEDFMYXLR48V13m2PD+vWLFy6Seh0RiMGDpZiBpvbsIXLWrFmNN6OJvuOOm2/euN4c&#10;G27asGFmXT0IBogCacd5K7G2cJggwtKihfPRyBMHANUz4rf6ixoS3nD9uvV333U3DwNlORgMDjHd&#10;27dtRbUNwREMyEnIgQqMY/XqlSAcS5YubmxAHV9VUlpMHK3evu6LHd1o0muqqxsbG4yI5fd14QBE&#10;TKSOTsdRK1VeUb5y5YpNt90GIgIStWThIgEG/CYdOiMQoIgYotxw11133nrrrevWrd+wfgMV42vF&#10;suUz6urwVerp7CKkF04kpSWknqkJFhWWl5YxW9pbLyArtl48H/ekiJNF5C68bSDInXfe9cAD93Pc&#10;fPMtVGDGjBp8nRSvjpBy0XCMEKO419TVmGSVEITxTHfgyEKnI+8RtJUxfPttt2+6bdO69etXr1mz&#10;AlRnxYrz5y4yenHGgp4oL+hKThoaZp4h1Y0TyYqpBJ2BtWgIUiK9Sbs4aDVDjhFC4ebBlBfcCHs9&#10;Or9uRt2MhnqTGNMJ8Jr1MBlKEjEo3Hz65JGjxzp7B/AdmdU0b/WKRTNq6kyyokQ8PDh07MjRrVu2&#10;HDh4wFcQAIdAUmXcMkSQncygXbSIMTJ3HnDgrOrqSsCsaJTFA2RnkFh3+MGQBA46sA4QfCuOEB0N&#10;z5+/gAorN7t0OpprJH/BEwechg/ztrSsfOny5VCsrrrS8Wn7BCSPkQY2QwU4yM/JXOOAisAV4DQc&#10;8uqg9/GzgaoMVHAU3kV3dLZfBO3AdwTopqZuxtKlBqAaJbKWN+GgI6fPkO2GdIJgw6z1RNZiokJ2&#10;q7cVOmIlzLFvN3l0ZOy0yt85/SlgOZ+RVbWsi07Yo0FHTp85YdCRJOuMcYcrLCyun9mAeXtpWWa2&#10;ydExkrw0Pv3HRr6GV48CEgfkj2vDMbFXwnUoqbXDsafg/eBOYS2uXk3yJY+RAuNCRwQG0INwNfLz&#10;mJivaq66wVvyCjhnhCmMqFiBGSQwWho2Iw8qoFimVAOJgzUcgQUwgwSJBhqJhBE3jcgCW4dBiZE8&#10;I5yiinHs6rCcwc4khnhCXkrF6uF/JsSrkzmZDzEOeAVCE/wbbC2GOITJQkRy26txLncW7mQroWBN&#10;AVhlnJvR6cOdwihOM3QkSFsQJaQxkCg3iSjXGMee+7as6AjDAIGXkQBrTbfS0Yrw5hZCJ/Cu/CPT&#10;nwI50JHjeIlh+maCCRBsgPzexcWY9+XRkenfofka5inANpM1spZJBe2s7ZgdoEqSoXN+kc8PmCuh&#10;gEl3YXS0Lo+Qay+f6+1fgDRyX1FCZpIoGy121LCMJqrOl1PSeQw3CevpsDs+8lvgNYIOEf8ELLuN&#10;C0goBO9LVm0UmfBGHIAZBvpxIAe4XCfSawyNJ+p1sjkDjQBjEP+KL5gqkAxwCy6yoXIAl6CmBKJA&#10;3Q8bjdqai06+QeMAQhwhDOZhljmMxmRgEIkOReq+/fvIrQe/ToQd3mJAl3Pnzp45GwqZKAFUQLZL&#10;NMT4mjgZKTkn8JFJ98HBVyseFBcBTjAhhw4QhHZFoumOo5kmCM+lSybeF7SiPZgpkaNhmFQGUoK3&#10;hyNwUgKqfFTQhgUndoHXa1KkOAf0IdE9ggRqccctYBnhpFATV1Yao3WtOFTeGK23tFCIWYzmzkO1&#10;jXp33dpVS5cAQMyZ3dSIOnvZ0kXr1q8DNEEjjPoYOAEd/Z7de0AyoNjIIau6SYaRDT6H0TMlEuFQ&#10;iAHaUN+wds3ajTdtXLN69aKFi1Ecow7Ga57bFMcJzwas8nETQe3+tYe/dvfd9yxbuhwVFbmgK8or&#10;N65bfeem2x6674GH739g7arVxQVBEnIc3HcAfT0NoSjkKKpKU0UrmsCfoD7r1q7jV0ZUX98grcYW&#10;iT6BFEg4dwFW3HknDzpWVJiF1c6e1bB69Yq77rr9oYceuPvuO9auXU1jnaf2E8wqijMQhmlxEr5E&#10;oTzDEwIuWrgQkAPVPEpq3ohOHA04XUajqBvMPX1N0bzoYTToDz10yy23Ll68CGrUVNXMqJ2xfPGS&#10;TRtvoVFfe/ChdavXFPoDpOs+uHcfsc6UG9MxhTP5Cel3PELQ+69etQpYAnBlwfyFwYJCglYRTmrd&#10;mvV33HEH1UAYI0gXuB7JN6iD4yBlMs3Q74xh2s45VFq4YCEY1W23bVq7ek3TLDyZZsyft2Djho1P&#10;PPEEYAOQDz5SqONpAqOFVCYmgU0rQQm6GWO8hXchJUI65BZwJg70HdAZuOLhhx/+1re+tXDePFLA&#10;9XX3mhgF58939/bEPcmhRJaRo6GC+IoLlwFNHYRX0wonmoqKcs0DHEeYPidPnQKk5BxSM04Ah4iO&#10;Tdg0aE6jwGboxLlzm1auWn77Hbfdc8+dK1cuJ87BhQvn9uw+cPLEGZakpqY5eAqVlRVHIoQ062bU&#10;0Sj3+qmljP94EV3PWkF4NwPwzJhRUVlJp7CesA4wI7jC2+nTBx98kN6n66kAEw2agJFAHKgENZBC&#10;6RRKE1KrbsWrhg7lLSBuJjGgibA52kagbD98f1k5a9IaUY6dcVr8r/0WcCV7WP7ZPAUmnQJZVWmW&#10;RXHPEeYOM4hF0kREcWI5ElbLiQ+J6fCXUgFPeiXzBeYpcINRQJuR9lPtSvBCbOVyGZHEK92xOMb8&#10;cT1SAFEFRhpzGUk0k3vAzytCMsNG+nolP891cBvsH+woPDYWXTCo8GClxZgSFZaXFBnX7NJiXPwJ&#10;W0D2wMqyqorSinJSWBaXlXBLsLgQN4pAIYYycfOJJKJhnJgTcUKj8zEiHoMWKYC3o7hBUEJc4hUy&#10;o7ENlwUSV7B9UbUVX0tymbVWnFxCXWFp4iSnvwZKG7RdTGj11KI4V0j2/ONXRAHHds2oTpyQzmYw&#10;kM982Br4ikrOP5ynQJ4CU0QBu5m69YdTVJf8a28QCpiNAf7GmjwLLLHKsqvXSmubKRcQeEG4QGVZ&#10;TGP+jnSEAjAaQxNo8A/3gcmOsdpJJGA04X1RH6O1xOIeT4iyssJYHIa4EsWfY53kI/INZjsc5hkj&#10;ehmjH15K2hC2RbSN6G2JG4u+kkd4O7+TVto4WZO9y+iUIzDcmBQZzX44QhloGck60NPTq7TSFGh0&#10;z4T2CgRKiksIbUTh/M3becQ4I/T2yTWB4EioROGA0VZDgbIyohiZHdoywebtDkBCrci3YTJFd+Ns&#10;cEnxvnh1UVEx91MlwneIVo4dVghaKKEfnuHcAOOtSGnWppsTyZMSPsFBUKmiLSXdBd8YUKBKpgNQ&#10;pJMipb6hHpcRVLrw7xSJUhjq0Sjqg6oa9S66WgcWKqSNkIqK0UVDQ9GBwfDgoEmyHY6YbC5QUg7j&#10;UO/0qdPoyhVwbOS4Eh3kOCJjLkFH5PXmhCqB06DFJn4XjSPkErcxWrgBSpruO3PGhCMrLETOIcED&#10;+mVaR4EkJw9j+x82CmX6ury8aBY4Bk4w/oCJKXzxohK98GttbS2jyARAI0pVKgXugrNLTXUVuR6Q&#10;VqAcrcaGUVb8DDngGerDixTeIZHE154mYDVMTJWapUsW3bRx/Zo1K2W5BnhDlggnSYlpJh2BEg3i&#10;gOchLGHWNKO2zshfZqyawGK8gheBKID3QBMahY8FTjAkKQcgdKyTTSipgcF+RnJ1VRWAxNe/9jWw&#10;mob6+r7e3uNHj5lYczGq5CGem/zBHPs376pVq7FEw8WqsqKCwF/QZyg0iEMTdwJOAPMImzGeFuEw&#10;o05jhn6HwtAZyuBnQ/Pvuedu3IVmzqinOxgA6lACCuCJ8fBDDwNyEGaN0FsMIejJmCFsHS2iSlAM&#10;VxsMP8EDIA59LeRGJfBqBFTwgFtvunn54qXEN+ju6gbSIM1Jf3iwwG9wmlwH9OSfmYjD4we8RDGv&#10;nA5KkAjn9OlTjMCGxgaIANlxFqHfv2y9iP4FGbVk3rw5a9etWbFyeXVNJa403V2951sv9vWFwF+X&#10;LlvS0AiVGIcR8FG6VaS2QhdU6uvqpL0XL1yEjHTQvHnzAT9qq8ugIdc1VrkCCqI6aFTYVVHDm4VC&#10;jjXI1RTOeAAg0XClWLOGQDFHH8sqfpmYPV+CRhzDR+c/Ed9qmtSEvPQ4yjDL//RVoMBl0RFLBPFL&#10;5JnC5c5ob8lw5ewgslpwdmpzaJZZze9XgYb5NuYpMF4KWBW2NkQLlggd4aKY3msjpIy38vn7x0gB&#10;WKCPnUPWNpN4MGZs+kO4LNgzBDSxZ7kOmFvlO4Tll3TGAMNxJDw0QNzbcGiwHy/gjkuYC5nznqGB&#10;npA+g71h8+mL8DGeJYTSMoG2kn58R4wTCR4kZsRKvFUYXphbCU1cl7xmuLBUSnIihlBQBq7b5CN0&#10;7L2QSbl5GgKBUhroW4R1mw5MYodeeVGOJtwcdKtqO/0RnStvdb6ErBQwRreOJsTsLMi25KD1G0O6&#10;PLnyFMhT4PqlgNWFfmFkf7kgxtdvY/M1vzYUMApoa7eibQNWcnRuclJqZgEY8SuCRoxHsz0chN8w&#10;NYSwcTQL7sOAF/yQSDQ2zkLJiKYVg3qi3KB7LfCj8iMCnclszBZI0NeqKvSTVbBEqIydi2YGOSZp&#10;xiMYBxMcL9AU4yZtVMl+H0wqpvcw1niT4CnS1t5mYm2Rce9cCycAAygogUDQfZCoBICk/VJXB64b&#10;vb3k2TZYRSRMkgxK4Fk5SgM8EI0Kfhd1KcwuehPK5HwoZHIvQ22hI5BC2zZHr8lyzn+9aIfR6qIl&#10;p1bUED8Mqe+dYLhGy+kgCj4UzSa7uyM8oi7lFwNaOKkILUXFZGsdobSBwQF0OvLkQIXDFQeRGUSR&#10;Tsx0AJKCAIpvUx+6SFpmzpE95MVCQyicZvIn6nUO2mIq6WiIgJGoP5XnfqOtNhF7o1zhKU6sFtjW&#10;TfUUMCY1sdAR1Y3HEV1mz55VUlRCG2WRK2MrSoM4vNrp6xL00WAe7e1toYhR/QcDwaJgEU/1dg30&#10;dQ9EhvCtSTgBhFN0FrAb1aPOqgYjkF4QPCPTrWHOn4Yn6HpiGdNZVAxqY+YvRxM1B1TM0CcRA7GQ&#10;5pnIWgMD/dzJI85YuGQsyAqwNOMtxjoMYIMgb4zYupo6mo4KnqfUZMrkZqph8LaSEgoBJzAx5Riu&#10;4SEUblAYNEW1NW9j5tJVzJNY3OcxzkBdXZ3GgM5BEB2EDNqCjnhm1s+sr2+oKKsoCFAHL/QpKS5t&#10;mNnQO9CDxTP4Is5AmM5RSQ1C46UUiUBhhj2DGRmPjuAbcGjmjJmmqjHTrdGYGUWOTY6HQh577LEf&#10;/fhHf/7nf/7HP/9joA7GBtMHSY/K8Dg3gMRAbe5WUGaaKQySEUjbue22W29dvWol2ey5eObsGfyt&#10;mLdfDOURaxA04EFSrxBITxpJ6SIhC/AYc4HLzEp8sBiB1IFFAzBM1LZzROseVOYDsWbNapjdNKuy&#10;ithiBOKLtbd30I8QksWEWscTRMAbABqhziPFVyaoCZEXGgL8kSMLvRCJeagAYjBv0RCiKLHmdhG2&#10;LZMs58Qla0CohlA8CLjCG6kw3kA0jZslo5qs9SNo8qULxu3ODBbHA++LQ4uqG6u203D08vK/5imQ&#10;p4BZ9BxGhQ2I1Z5V2/yZcja73r5LHR2sRRziqQSQ6MiTLk+BPAVGUkA7so3VI35Ymk3NNSsGXwMT&#10;rnwHXSUKwArCS3MgSU2uVp2RA1sOs0TNYZaIIbxt2zb8VEhdk/UgWiwu0dhImfCzra2s1fCH8Lol&#10;yAwlRUSphT01UkFhkEixdVjSBIqDBRjA4VhSVlyEVwmhkflUGtMgJ8sI1mrmxETZgtdKKXqB2siI&#10;VfAu3vjmm28+88wzv/zlL//5n//5H52Dk1//+te///3vn3vuuZdffvndd9+lblSJ+kxDbb6MGmVV&#10;aQfJSLHuKo2fsRcrslsWN2/3M3bS3ah3mvk5fBgBCt8RJ3tr/shTIE+B65QCdhuahnvQdUrSfLVN&#10;VnapwxhVkkOkbhNpJIrokHDivq4bRidirhvcbIqUkjDK2OZHBhNExB+IDPqCntmzZ9bVVBf5gyVB&#10;Qu0ngwEfWn8+AZ8ngJKPDHiJWCgcwb0AZesinB3mNlWQcCOZLPKnjh8/2H6pDZ30xfaLyVRiRv3M&#10;WU2zZtbX8RMW38S9IB+HST3iSbW2Nm/e/HFPR5svlcBWqKe3N5Hy1cxomNEwu6TC6Iln1pKUoaai&#10;tLwSk/LCYgx+ert7akv8HvLweYM9Q/GBcKyqpjoWGdiza1vCG0AjDXdO7CMSdIM0CO1AF4y7Ccrr&#10;jkvGGggDJZSes2c1+khcUhiMJ33NredPnjnb2d2LNXhxKfnDg2g86Q76oramFkUqShcifXU1N1eU&#10;Fs+aN7u4qhznEUJ4+FIFPZd6Pv/swz4C5paWmjzk8+eUFhJmiMTLKZ8/bRZh3AccNw6sk5AEOnv6&#10;ecWihQuWL1sK/0+6l5azZ7GsH/KWgiasWLnKxPMhJXciXlocBEzoJ6mDzx/uGzh58PDZE6cNYlHg&#10;H0pEK8oqHaecJC1F1WuQoZ4eWnThQnNHR/uevbsPHzmIkFBYRMgsIAdfMuBbsmwpQBiKfPT7aeV+&#10;0rg4WNGXwUBVwS1QJZ86cigSjlfUNC5dtbGhaaEJmpRKFDMCvMYgizsRtAhcJhs0M3oDRXGTH9GL&#10;M1JBoBCNOh5AsEBDqMg9qYsdl/YeOnDo2NHewQEMvXCAp7/ITsHwMOlb2ttOnzh2/uzpWGggWVCK&#10;b4EBABIJBl4qOnji0N7W08cu9gyVV1SXlFcYZKuvPxJNDAyFL7Z39PSHuvuGBgbjQ+HkxUs9R4+f&#10;OXayubcv3NzSEhoKgWuAb8yd04TXQl9397atWwdj1Muk7iCAEmlPDKblOLvgQwEGBuawa9v2E4eP&#10;glgMRMOpwkBFaTVtwZE9GgGgGuzrGzDB1SLx9q72/qHBC+1t+4ncduRwe1dnhIjJsUhBsHKu8aGp&#10;6ek8v//AnpbW84Gi0tq62ffd+yAZvGlRNBwpBZBLJXzJmM+bLC6sSISi1UXB9ubTZ44f68VRKpaa&#10;u2TVwkWLaqorLjaf2bnt467288AXVTMaH3j0mzevWWV8UhiB/gB5d/DFAeT00yv0dYG/tqqyqbGh&#10;urK8fkatz5M8deLY5u2fkvEiwGAvLvaTFzGVjCUToUi4tbujo6+HT/fQQG94qDc02D3Y3znQd/5C&#10;x9FTp0+cOYtNNnHd5syaM7uusbayPG2oNmLRCaU8dDfOYkM8S/KTi+3Mmblz5sxfNKeusqbA62s7&#10;07x9yzawTU9xcDAVJ/ZXKBr1B3koGIpGLgEmhYbog4HewZ6efl5Kh8Rjqb7ewbNnzjWfbR1KxCOJ&#10;CB4gixbNZ63sbLsU7h8MD4SAPtB9zmiYyRwlESdFMULjqcSZQ6e27fj84MmTEZ9n9vy59+NqQ7Dp&#10;UOjggZ1bP/mYwQ8lKqpryBLk8Rd6A4XtnRd7B/ozPn2DA2CYTATEdcBaZhZeO0SgBr7q67506vRp&#10;mom6iFcvXrKUdDtQJVdelsHeSydPHT/TfIZVIk7AH2YPQSEKS1csXtfYMLeinPkI0MLa4wc0xMvI&#10;QYjGcVhcU9MQCAcwmCMcGyosYmobR/aKiqr6mY01NQ2lJWa05I88BaYDBdCISScLHyLOR4g+UQ1J&#10;+4S/I9vl3r170bJt3ryZjEFo3EgSxhW+ycPE7oP2jbB7wYJisGHHHDiFByFpko4dP9xy8cLho0eO&#10;nThx/NSJw8eO7tm///NdOz/bsePTLVtVCAfpslAUSkmHcxhAC1sbHAK7Kgg322I+8sN0GCf5OlwD&#10;CljLGLOXOTG18NnFiB4jJDTLYjWZmwpDKp/L/DE6BSSAjNSwS0NozHQcqzhJZNZZxwp6GYVjrZKx&#10;IrFaEj2VNZDFChhBwg72HHKt1uOsYLxLrt78Seo1wmphFkN0U+xULitFjquLkRooH3McB7EeYEV9&#10;//33YUVYyTm06lJb1ltM1ljkObjIUs86LLSGeiY8/ljSG0t5o0bKQ/Is4s/uvsGuvp5IIkY2Zy8i&#10;JOKMzxNLJQihxf0pX0HKF+DmhNef8PjiKfORJ4poi0cIgAc7CN8cVAmPaqpK+GVQEEQYeDwqIC9t&#10;WD4Oeg1bIqQ/nIyzUmlySTeSzsD4mJoRFvj0yVMAlXCt5GIxQWtLS5AQ6V+NHCkQphbFESk0pMWF&#10;smJs2bKFIYdvPd7qjk+8qa1j8JfnQMc1q66zm+2KJ62CVjbGw0GSxp44jl2kE7rdZGWvLC9ft25t&#10;Y9NshvDID0lpHaE884OXWNbruS4yKt0w8ISnLYNZ/sf6Hr1M23bbeRnPcl06vQnXx+grnA8yL7lI&#10;WSyBiHGg8zq1G3vJuZTa462Y9q+Rx3jnu0qw2Kq1arIXc+2PGfPE3U22v0b2S0YHZS1c27SUtG5d&#10;2ciZmav8XJVx35/Ra24bFHdfWLzZ3XEZWmKNLh2j9KMtQXeqkm6XRPcoCkMDxKtAEM1vy6nTLWdb&#10;evp6i8pKMTmXJTHqERgPmUeMt9OvszUuX92rTIE0OiKuQkYubjgk19stXnLZxWv0WWEZGl6E1h6G&#10;NR6N+wsLUFPObGwgpMyshsYilKmENiKD1nDQfHeZyEvS+8OxmbQZRUUKUhyPhcmpjiMBusuq6lq0&#10;/ctXrCwvBRwxS7YU65qEMNMmHXpHB1sEb6qdMXMliRluu+2mjRtXrFj50L13k3mbPD9OxmZ8U+oV&#10;0Ck01BeOxn3BoqqaOuLeLF28kOQj3ejXu3pI2kHCZzJkkHiD9AyNpD53hATQCDxUcLMgdTazFyP9&#10;OXNmYQJeEPBHojHjktJ+CSN3Un/wKyWQCx1Df86pp9L6GXV4KBwoLKydOYMPvjZUJZVI9ff27t29&#10;HTV9sKRs0ZKl5N4oKUSjbyyYPN406mAXXOAE0h509vSheSeDworly4oKg+HBAQOOnDwZ9hTyxuXL&#10;lixdshg1N2sVdulmefIZhWZ/T8+RQ4dh6AdCwFdGs1wUoLpohXBTMbHCkEZoHX+GoyjvozhMgDah&#10;aMUii59Y15ctX4bbQUlRMY4OTg6EYb9sxyHEjgd6EFYGOeHE8aOhSKysqmbJshXIUSXUyZM0TjPD&#10;D6KHRdRh8Gjn8AUMGmQcSrp7kDFOnwHxgbE/KQHbZJFxMspghs+IMsOmsGjJksX0RHFRkBW2+czp&#10;cy0ttKW6vmn9+nXAV46Pji800H/4MKjK0bYuXEPMAQ7U29OLA9B5/l24gJzDK3gd33ydOn2K1DJU&#10;gJWehuCIQu70eXPnNMyccaG1dcf27YPANrFYE8GsVqyorq6yCXWgAmASTgf7du85c+YsEyEUi/Ld&#10;fMokvzly1OjpSCqOHo18NohYW7du3rdv7/4DB5D0eLOJ8hRF/gRKC5BcfHZ9Hc5HR4+Slb0d3Kis&#10;onrtmlVE38IrCGCIgWdGCOPE+BT4E3EAMO/Z06eOnTjZNxT2FhQ3zVuwaP4csqs3nzlxcN8eetZf&#10;UDRrzvy1GzY21FVnXSggLL0/7Hljcpag06du5y6clw0X36GQsc477OShOXCYSZ/l2L5tO55buCjx&#10;lrLSMiJ0MY/q6mpyyTRwafyUjIU72i4iq59vu1RSXtXYNGfu3FmwvwGP79zps9CtubVlIBxifx3o&#10;My5QFy6cR0aFpPv37WNSHDt+/PABIy0juiMwo/fkm55F/i+rrMGzCNeaxYsW0kGki2+j61vPRT0+&#10;xj8jk9kKv038MkjJyD+8ey9d0t7VUVZpVgNS3TTOmBkJhXnDiRMn8YMZCkcGCJ03OLT/wMHde/ac&#10;PX3yOK8f8Tm03/Qs45bpA1WRk1ltSIbZ39156tRpnKSYCLV1MxYtXkIFGJa50JFYeJCGnD4L2jRk&#10;5o7X5GZByF2yYMmcOU2lpUGDmEBBk5Ap4fhMjQ8dsTuFRgUdx9tQbAGAEvrLYZW9ddRz4eLZs5uK&#10;ipw1JX/kKTANKMCiZH3IpN9hyXrnnXewNZYOi3WVLQ8tGydouFi72EFY81ne0cFxoNiiEEXQsm4i&#10;nLBrHzkOyMtxihJYlwxgePw4ZbVfuKjHpSCjcH2zKDHT4WQU8U/egXkufxoMk3wVrgUFJCprwEvR&#10;CUtjNvTzhn+QnyVzTam52A2vRZ1ulHdkyGJ2YbFKDZ1klbMshCyhSeskSxyPwB1pkeQKwpFuYPlC&#10;fCOWlCWeVZHwK6wseDDPEmQV3ml07cm4yK9k76yi8rKVpz41ZLnmT+ElMOS6jUMBk41s5fjQS5CE&#10;0ZISSrpIN29jQrU6buVuvQ8NUc5Iq1PjEd1AyVLYqRCVybuMo/+wNl8XtX3IDx4ISupdRjgxYNHs&#10;5wICLyuAj4t6I2+m3r29PceOHUX8wG4LCzkahSFXUVkJ1mMwohpFfLtVWlf40ok9bunpRkdg4Oli&#10;xhhBg+k4OgKqWgRlYi/KPzX9KaCO1jS0A4N5d6r5HPI5wdqJKuBJYK8ZIFD06lWrq+saMalMGtcv&#10;IuRhYcuPfJzA4B5kuszP0FCY5K5OdK4U5phYYBpjXWaLlwniFPLlj8+xBB0pMitovABsHTbQdFYt&#10;v5WsrfOWZp9FTayK2foo23Kk0Zb22UmMl05C6V5D5Oum1U/Sur7tgmbXPZ04QqM5zDLgfEyMCo8X&#10;O8WMdqlY3pW1XQoEMvJQABj3ofrYGlrcQidK2jTyyDViTcCJ4cVZxFE59LstxMRmcB26rqraYnOh&#10;Mrnalas+Gg8ikU5UK71RO68JFfFlp72M0txEtp2oGip2/cjDvcdltMtdH/Up3xnjx1KDnzJYCP2U&#10;iz7uQag7Rd6c9XG0E9wFeUyk8ZMnyY8LhTDMVXYGDOXR1iqz1/RfpvI1nM4U8P/1X/+1Fj67Go4c&#10;oCMbYCeDeyJlbecoN1geRRuYUIruzh5W4pgnWV1bs2TJ0jrSbseTmOV4cIMYPuzc5gLsuBYL8bXW&#10;egVjUIxy0FCDjtTU1a1esxYFImpurQ1aYrRbKGISIaxY4UkxMWNmA4kgbtp4y9Jl8xvqa0rxoQY9&#10;COJYnQ6mxHoFK3uu+VT/YAjbopKyCtCPBfPm4MRBgK2z5y+STAJujNTTWP2Qu6KyAt8AUoNX4gJC&#10;UCVFEOLthLitqzWxfWC2MU9CrQwbRwIPHC9oFEbieIhjeYSWEn03+w1KWErxxogy4KGs2XOaKsrL&#10;aU4ymkAC2Ld3R/9AKFBUsmDR0gWgI0XYNaH1NuiI6Cyxk7bDfJsYX+0dxi5p3txlS5fgOk4QL5Q0&#10;WFXEAqVkpFi5YvmSxYsMHjKM4hKhk7+6L3WirkWPM4QBEc7lJUV93f1sMOSNP3HyBOpsjLO2bjNW&#10;sU7i+bNgE4gk7CEmT3wyiZp75epV8+fNAx2BC/A7KyHRn6gWvISqx7c4mzQ6cvRIJJ6orJmxbAXZ&#10;F+YWFaIEJxO1gWs03tBVocuWfsrAewT1ikSAoEBBqOfJE0YndfTYUVTMJ46fAL1AagIfGhwwFnDk&#10;pQDbIS866WqKggWkb+GBM6dOEZ9pZtOC9evWkSwclgfMAPzp0MEDR48cARDDvp4aUgIxvABbZOdl&#10;ABhAETTWqKDxNTjXCnCC61LK6yPtDLxSdVXl7MaGGbU1ly61oY4nxBdbH+Nk1cqVlXTrsDLaQUeS&#10;of6BHZ9+hgxZWFIMOhKJRS9d7CADDUCM0B0CmrE38FKCO3V3G4mKNCoElOJhBQTGqWURhG5qxJcC&#10;dKTl/EVvQWFlTe0aI7LOxAELc7c0OpLE0M2X9PgBuAJB/7mzZ08ASwyGkv7g7DnzVy5jeBScPnH0&#10;wL69xInCrwh0ZPXadbWVxibOrgN27itSn3YmcQYInwAPJ0+fJh29OC5CuHV0XEJ1DoZE8BkUjSM/&#10;55vPA1+BFJpc6x4Pux0KkfqGRiz2sq4zTAp4YVJidrRfBGO40HapuLyycfachYvmVpSWESEOl5hD&#10;Bw8B0pA6E1vAQcKB9ffRcadPncKaiMFK2viW5ubW5hYEaYaTVKLKlcLbsRxkxM6cUbdwwXxmMxx0&#10;Z+cl7h+IxQm8QFZ53IyYubhDATehQd3xyTZMxftDQ03z5iLfrl21imhmA929O3dvZ4zQQfgOAZAM&#10;gZecPAmA195+np4d+bl0sY0BJpRIB3Iyr4tHQo7vSBszvLqmduGixQ2zZtP78PJZj2uJjtD7LGWM&#10;XkAd3P0Yj0x/tC4N9Y34LTXOmo1mIM+5TGe24CtVN8lCdt9hvjP9lWJKKYXs7sltZotxBSCVqMB2&#10;gJWGlj5nQzeH+H6cyRBuuIcpIOjExAQlMl4orGclD4sVoQ5MdhZMnoUBIABghqjwleqXfGO/shQQ&#10;/yDGFX0xGzHzQroPpglTBmYABpvYmF9ZEo2x4aIhhzRKfFueTSubFdDcYoJEQrdaTeycZdF5iu5Q&#10;/FLEGfhetnsuop6QfgS1flZ0RG+Hd0Xm4hVwRkhJPDJZugzKdMLQlrEOw7ZRDTT42JNywmhRVFga&#10;QtuVSxKasN4q9Yhax09AHYhgorBs7zgkZiKU0UarotJqL5Uc30JW7EYgRbzdEYSpaMFXRFZkHKue&#10;k1hKVXkFDB4mNeB/+GcAjaDZz9XdtvvGOB7Ge5tBR/pMIsOWs82IaGYMoGILFBSXl1I3aGv5/CmH&#10;HKzwqLHEoIK8iFoIvKjMqK1FR+wwHi818vdfLxTIhY6caTmPxBeJhLAFxMoNC8+ykpJFixbOW7Bs&#10;eIqbRdGI0CZ6tZ8ks6hARn5wosI4lA9qp4CfD3JOAeolUJCsH6m5Rx7u5cLNPWZo5O2fuehvVySr&#10;Jct1Rddt6GmLl2jN1wpma2Xfa4vNOCEmBxuFAnebEpyoZUZyhz7Zjlzl5NKej6SPlmK7xmacCN2x&#10;Cv00hDOcbTcr/S3YwALi9Ls5VB83tCCERmyJ+ycpTsXwjzxytSvrYBD97Xbj7kEZH0tGsFuzpAa7&#10;TbtP1CjbHEsxlGOqvC1Ni6H+tCXoRVrbMw5Vb2QqaKtAlnxEUSpBRdn6ZI6foSEbc1hvV01UpZH1&#10;8ZIs2Rlp3If5O4wH8XQgchGxdvwm1DxLPfum3b6vl/UqX89pSAGT6GLkELw2FdX80UzQwcxBg2AU&#10;EEazb7gdM0OMBsGEvBArr0Oz3bqAqBzNTx5Xkj3DHjm5i2FXZYMZSxrDKKlCNGP5FrdKedTHyfdA&#10;3gKQ7xDa5o4uAneFWXBRbZAYhSTqWOM3zWnCJKq4uEQiB9XFVNxJ/+4tLTUpIthVYbvlKM03Sm34&#10;4FmNsxYsXICp1KZbN61dsxb2FzadWplE0k7qbFJYg5eQIQUIoaS0hHQORpuM5hr1J+1l+3W4cDzW&#10;2RzIF0K102kxHJcXw6D7TX1MnhYn9beT/SK9mLq3QK2YZqV30lTQeBFBFyAzQgXuIwrFmWa+00ul&#10;4TidzPZpVQ57Io4geNWg5VflCVgE38BtmMMfPXK0rb2dUiE4imNklpkzZ0Af9Rq1Ff1VyVyHGR4g&#10;PE7mNAwHjWW+BRKcZVQpOmS0y3tNuhYiFPX24ogDimDSfRBdjZNLlwxcQYKZoRBPmWFQ4IhPM+qA&#10;rBg0LMsOCczwY+VNj7Ph9Z1oV86un0R0gXeS3Vk0EiVNS09vjxF1BofAtzghchoB0IyjTCxuMqg7&#10;TtzYAEMEbUu0Wv5AGoqMY0ehnSZCArDI1ATOngQtxpyNg+aZ6KgOW5DOpO0UDkUYn/3kdwEd6e8H&#10;tKOaRvAbGiSulBR2TBq2J5OjImW8l8wsy1BNO7uXmYwm2wYeQWnjOO5M57khVBSEcSRh0Z4a5uov&#10;cTOmzs6h20xRxuNWL0KoRv5Mh+NPAONk+yjFupG9hwa78QPq6QGboQNyvdeEglJijfSQSrMfjGUG&#10;pB1pztLBuhE0dnoREocMgUkywZk1JlVAXz/IGYNHPIR7YTR6zTjenGEkWt7QNLtp0cJFiLJ0IlcY&#10;VwwzCdgsIOfPm5EGKsavYKDIkKQ+gnS8hRIoViI1NzNqzXoTiZC1KOuHMhlLDDaJfEoOxInhYgOG&#10;ITMpZ1B8mJXPZBmcwsNyVNRBjLFYbaf3Tc2Mt4rDRBqvtvyRp8A0oADT5otFw1mgmGss42hjlRJM&#10;26W+JRhoNdOOyQl/cpFFQ9mAte4xT6V9Y6knoxrznQXciXBdwJ9c1NRQydqdxbrwEw+iDjb+dufO&#10;SR7LH3kKfEUoIL7L3VgJ5/a6FePF7X9FyDLhZiqSVZopcmIfiZEw2/FwonvOtYhx4lauWcWTtnI9&#10;ZdcrHhfSYAu0UoabE8iouTpXT2kVlaZmwg3MeFCLKv61jz766I9//OOfO8ef/umf/pt/82/+1b/6&#10;V5z88Ic/fPzxx++9995bbrkFcYx4AIhUoCYIJogDPAvF4LiULEoVo56GQ3PYe/mayPtESUpMssbB&#10;wawqKi4qmIElmth+3iLwm1eDglCN22+//f7773/ooYe+/e1vf//73/+jP/qjn/zkJz/4wQ8efvhh&#10;JKzJIs7EyrFCt6am8196nIycrRN7xdV7ivEAzW1XqkMzVpir9/Z8ydONAkZGZg4aLwejRGIoM53P&#10;n2/t6gx3dUZ7uhL9fZ7BAc/QYPoTi2KcmuWDtD3QH+czOJAYGkyGhlLmE/IMDCSyftyLsFvtK2iW&#10;BURJN3WYpLA5DrkmW1czcZtanViabCFiPrkIX8qhX+UkR+EcRg8wrE/Tmq8rWtasRkVcLodqOPJA&#10;2jdyqHc4FL8JqWVWdb1FpUk5o3J0feSRoTS3f6oE6XY4ONGqK0+7kYdaYZsj5kFLbtZDBLGt5kQi&#10;dq76uPdEN4Y03nblqo97JLgrplVLbVFztIjlQomkzKQ0eh/lCQNAsolWbHfrVI4uWhlHL+KitKMU&#10;pZ2OIaRBZYnsXksZ2CZDl3NQMS28koZyHYJDVAF3xXLVhztRDGFpdulSO/VAI2S0oKk0ZGV3YXPb&#10;5DEV020Ry9fn2lDAeASLu5VwzpDSfLMsb9Z6WK7Izo1cY3EURsTgFg7vIpgEa01S0l1ovlhQUuwp&#10;Ci5fu+qJJ55YSlDamCfAhAikZ5Hq466ANb3UkpHWQXtjv/397956+z3CUS1bufobTzy5YePNGG3W&#10;OJnYdWi9JnrGH/7wh56uDnz44NOr62YSOGjdhptr6mZg371wZi2LA7c5/hxoLqKErt2x4/OWs0fO&#10;XexIBUvnLlq28aab7ty0MZiK7v380/e37aQOOIugP62uqeacBlIxlPLGCyQWQ1OPewHUJmAXPDEw&#10;SUlxEdpmTOlxucDRgZUIqYPrvNEo4km7QT0SbLoDLHOzquuOnDpeOXPG3Q/dj9tBNQx90tNx/tI/&#10;/K+/PXryLPW5/2uPwmQ3zqgMxPEkiHv8JVSeCojInBDG6Nlnn9135CQ+MQ/cd++TT3yjtrqyrbXl&#10;g/ffffvNNweCdQvmz3viG49tunmNoZQxPfMSUpLMgEGPr+XEybdffYNYrj1D/cGKskAJKQUKCPOH&#10;rRZ7JMZZtBc0iDUrGhtkoWRDNjmr43ECktD2ufPmPfLoo2vXrin0B9EGoTEy3WB8R3xJr6meRp0G&#10;BqLIBx988PorLw6E402Llj/6zW9v2rSmkHuMMwePGLCBmwmrRXP4diqbTPkLwa5IzKDl1dDQQG5R&#10;asg3+ilEIKqHzh3GCBRq7rwFK1Ysn9s0m5hdF1pb3nztlc0ff0SPNyxZ98MffH/9mlXYmJB/petS&#10;2+uvvvzeO+9EAuVozeAAGhsaifWE5p2xybtIY66dFWrzFglpXC+vrB4aHCgtKpw9q2HF0sVLFi04&#10;dfzYH/7wzPHz7dT2nnvu/tZTT9XPqMcxF/co03bimcYSvW2X/vkf/s/Ozz+vnFHbEx7yBANFvmL8&#10;kEgSKQYIloRBAtoRjQ0Z1bOpQGGJg7eZKZBIzmycf9vG9csXzjl97CDT6pNPPy+pmrlk5donv/n4&#10;2tWrggEP2EAx/wODJwYr2XE8hclYCBxhxycfvfzq6yda2iK+4pvvuPcn33uqprz4k/feeOW5Z8CB&#10;Csuqlq+9+bEnv7NsXoPdIO2EEtJJ97GASHPBCQDh66+/vn33TtgQCMQWTEpzJwKDmYAsNFlXmL7+&#10;sFGskxHFscvGUPSuO+9yRk72hRFcgl9ig32H9u569dVXP997oLZx3oZb7/ju09+or67zJ1Kfb9n6&#10;2uuv4/4T86eKK8rDA4M4YZSVlxODjDqD3vEi2KJQ30DGJq33VcyYVVZacuvGmzbdsrGyoiwZDe/b&#10;u/u9d9/dvHs/yCUz8Y4771y3dm1d7QzCZX2yefNnb32w9/DBYEXJvQ89eO99961avAynkrazLc+/&#10;9Ptt2z71FQQHCRiX9MyobyCBDVxPVUXaVjGjeQUes0QzekEfVTFk6XvuuefC2ROvv/7Gp9t3hGOJ&#10;hYuXPvzIYzffugn9balBHrMcg93t7733/vsffdzW3kF0bD6oacvKyh974LHbb79txoxS4DOjHmGN&#10;ikdheZ1AZeM73JInnU5a0Q8//DBKQNok8SVCGHasWbP+aw99fdXqtcVFnoJxFz++yuTvzlNgLBQQ&#10;/CDNIBsEbD3LO5lFXnjhBQdvjrGiSmjk3KzzRUVuFtyKGVbwsJyJ3h6HdXdgdWPwYTweDUrCdyE2&#10;hsMhEXhW1eAKNs6s8GDwN99881133YXlgYwJ8keeAl8RCjC/3HwgjDEprD/66CPmIMwbfAXzhUQC&#10;Tz75JN4J1tTpK0Kc8TaTxQT2iacEQlhyQWQWOjhJqWmE8mqtS9uVOP+zygtJVRaRYhlExjG8dDIJ&#10;b08WcfpIHcQVCiS6xdNPP41riK2w7VauELTwF7/4Bf34ox/9CFSAK5O1ylEmrRiFSlbTJ20RjArq&#10;HgQrzmkv39IlsfhDEBGH69zMdUQwmSjJ+ANaiSxqmrRL+km36YqlIRehm/RHCvRE14DKgJTwLchc&#10;RlQqRK2gSkJZsjZqFPl6vEMl6/1gay2tLa++9PLmjz5GUqN+2APShJrGelAckibyFG00Ox3M/LDd&#10;4aS8elyFSPRwV4PdHBHyt7/9LV5KIGGAZFBYW/y4Ss7ffD1SQDoEau7eTZjXz7z42ieffBzF0g4x&#10;hzyLhK6IRTasW9e04BarQxdjZvKSGPE4beGXQQQM9hw7TedG+z8nyEFWcvkCxnLOvbRKXGJ91rgV&#10;36iNT3xm1nKkMXMftlg9rtLs0u1WPbtvsOp1vdfWAcW3rYz7JNfUDpYZK2HZ6Zqt2TFWhfhk5bTr&#10;p1ZRu0JmbZfWkJEH1oo0GWqoN03JDiueK6im6GYbZZuWy8xI67y9zRIWDZJIZ6+obtyp61rV7SHL&#10;yJEHu2TW66PUJyv9FSpKlBSpte9ICTayvdRHwIaUuoI9+IY+Wccbd9oWuUcj1FZj3QcFojxx00fV&#10;4Ir4Bze3oGJz7e9ajd1ojcawWifyuutTXFFGm0yGgo4OHEcwI8NylomKiphXoCfZtGnTN7/5TVSR&#10;dgXISv/8xTwFLkuBNDqi4SiFpjg8Dcpch3s91T257tdUzHrwOstXcQPoyO9+97sLzW1mwS0GHVmN&#10;jc/iuXPjg1F/PBksS+8KKsqtmeXVFKW1WDOZFYGsEM/84dkPP/w4kkiuXL3u0cefQLUaTXgqMb4f&#10;ZqRkUUIwqOeee+7i+VajwvB4K2tnrFm34aabbyUsD7H5S5KKe5iApy0tLRscHCB3n8lGcOLg+Utd&#10;wfKapSvXkqHklnWrA8nwgT2fb96xj4UMa/FFixcRSkv4LVbnKKORRgw0cuY0ga34E3Tk7rvvBiAh&#10;ZBbba8u5FnAaIkHhyoBJEQ5ihvlOwIsapQyeJDyLK1msd4AQUYVV5Xfce/cdd9yxYsECNo3W0+f/&#10;6Rf/18FjJxP+4vsefvTrX//6nIbagmQaHRGdLZWo/DPPPNPa0UvAsAcddKSstLj7UvuH77/71ltv&#10;tseKydP+5BOP37RuOdQ04TOxeY9FQ+AKvkDrqTPvvfHWli1buwf7/KXFvqLgpg233XLrLXjGsOzO&#10;mFlDZ+Npgyqoo/Mi+yGBfgkBfKm9HUiGfQgn+q898ggYAXkPKJlv05foZX3+XOjIG6+82BeONS1c&#10;/sgTT23atK6YZwyswug0LYJElEz3EVxLDVyycs2a1WvI2FmECtbjAU6g7QZwKitFtmEZhUVmxSco&#10;Ft4e6MTrG4l3VV9ZVsT23nbh/BuvvfLpls0otIpmzPvhD39w07q1nmQ8WECy7u43X3v1vffe6Y0X&#10;EJKJOGn4AG24aQOxzjTyaT44FodBR4axfX4ihTtmxHjelhYFq8qJWlZ2YO+e3/3utycuXqLT77vv&#10;3m9961u1NXXY/eNLY0YvSrpwaKir57nfPfPptm2+osKwJ143q+GOW+4C9UGOotpQEo086W0YOQSW&#10;Yw/hQbnXsAOaQlKp/qHkgtkNpYW+Ewf3PvPM77ds31VSPXP56g1PPP7Y2tUrSd5i0REU/ey6yUAx&#10;J4EC7+ebPxY6EvWX3HLnvd969OGGusodmz949YVnu7o6A0Xly9fd/PhT310ypz4rOoIsJ3jVTnkC&#10;1Lzyyiuf7drJRKCDautqFy9aTJA0kAkzkePZ/QgiSePjwkFRgFhsxqb55SVflPvlNUXoSHyw/+De&#10;na+++sqOPWl05KlvPzJ7RoM/ntix5dPX33j94LEjUZ+HLXbpwsUk3WmcNUubsVF6JpJ4HZEyXuYk&#10;XGSoGAjKiRAd9xNpuWTh/LllJYWgT7FI6Mypk1s2f/LG5m0D/f319Q23brr1nrvvXrpkGZ4ub7z5&#10;xpFPdx45dbK6cebD33j0tttumzOzEXSk49z53//hlx9/stlLuDBfACCWlaaktKKsvKKqMrtI7yWu&#10;INgJvifV1axX1M0gr01NLSePvPba61s/2072I1K7f/3Rb9yy6XYfwywHga4xOoLpvdCRIXBVE+yO&#10;RSywcsXqBx/82rp1G8rKfLn68bI7Vv6GPAUmkQKsSFaklGaNbZrs62hjWa8k82gT5074IrHsVuFl&#10;BU63tGkL5Nf+8JBz/xdcvkTvyMCQVGBiWnhEf8pQDuYe3uC+++7DSELM1Sh81CRSI19UngJTTgE3&#10;f86MYCtB804eIKaGlO+cwDzDOIGO5NKqTHkrpkkF4GSksJONlJYRVE4AwIQVhTmX0GdBYkEpVvFh&#10;z+GCWAa5Lu4ONQRCCmIOvheUI3SEfuFxqUKIbpEVHZGykoxu//AP/0DdQEcefPBBcZKTQjHJdKqD&#10;yuScF8mBw8qtepdWcvn5CYTgW+bbKFLFfAquQHaQfzYcPiWzTaTtkBxfbWjIde7kItSGCHxzzhWI&#10;Jr0SpXFRQAgncHHaO6zCy918N+KiLpuAfD059PR4zp0/J3QE+aqQHHIOOlI7q0HoiKQwDaFpiI5g&#10;Ocdgo564DdEvlwXPJoVo+UKmnAK50JFf/+HFbdu2oh5ChiNTLBGSe7o7Fi5YMBApNPImsoqT1cBo&#10;Jpwp19vbkbMtzsxMLynDKmfHsCzLEYsbLbMWHLdi3S5KlpPUbMqlTVbkADcXquVO68lILb+qYhXi&#10;9hys160lt+faLNz6Pf2Ua33uj4TkTgaHy6qFnsqEPInHywqL3eub7K11JSt92ImyXhdXPBId0T41&#10;8mCCZ1zUypnrvVrGR9JNnL9o694NbTn2um5jVc9aH6ELI49c67kb3XF3hFAcK1loIIlTsod7LKG7&#10;sBCFbtMmy0aW9dXcYMvUe1UaG70lghuusPuse0jzoOjmrpXGTy6UyB0z3N3AXPWZOXsWw0wSGeoa&#10;9m6MLw1jQ6B4x9oAdAS7GSKvMhIsD5C1C/IX8xQYnQJexpCmjUVHxBGKac51uFdP3TMB7k2Tlmc1&#10;08AGMHI/f/ZCsKzUV1K4Yu3qxx57bGHT3EjfoDcWr5pRaScnT4mn1OO6bhcOrsCoXWpveemll7d+&#10;+lnS61++as0jjz2+etXKaNJTjiOEE2ecR3gvhaBYx1D05PGjQCPYdpZVVi9dsXrjLZsWLl6CcrTM&#10;6KtN49A8o8eAKocPH8FT4e03Xmjv7i+va1yz4RYM2VYtW5QM9R3YvWPnoRNwwETdwThoZv1MExin&#10;f4Bs6uAHBMoA7SQ/Bwp9WG1cqjFpuf2221H+sikTo3/7ju0YyqEQIUYq8bVMJZ0wjvzKd0dnBwDJ&#10;p+9/fOzMqWTQv3bjhvsfeOC+224Dez2w6+ALz/5i/+ETUV/w/och22PzZs8sTMXkOyLWXHSGMtht&#10;/eY3v+kLJ6zvSGV5aWfbBfmOXIgEV69a9e1vPbl+zVITZ9Y4RnjiZIMnEojHd/70mXdef3Prlq09&#10;QwPBitJASeGdt96NiSuSksxsWVHDxn4AAP/0SURBVKpYs3hXZaWxhMJnlG2Y7LN0LkgJotS99983&#10;f858k9CEXhAeEIliSp8THXn1pb6h6KwFS7/+jSc3bdpYigML66CfaEJmDNIuMtk+//zzdKLZm2Ox&#10;ux94mPqsXZMlUK8Z0WSncHbn06dbyE1C78+eM6+qsqKQtN0Ije1tb7z68tYtnzCqCmvn/OiHP9yw&#10;fjXOCySBDw/2v/n6q++/++4lE5crRd/h837zxpsJQZwxR5zEIemDN4aMWXC0GHMxv7eARC6pxOF9&#10;e3/3u9/geUS3PvDAA09+68nqymoSvAUcjTGjLTQ4EB8Yeue1Nz/++KM+lGuFBatvWv9nP/vzqqoy&#10;lYuzTUZWa8aJYylgkDwn7FUqAIBW5PUn44f2fP7SSy9u+3xPUWUdSN6T33xizeoVWM3EIlF8Ynhh&#10;IoJdvz9VUAIIhg+PfEdOnmuPF5Rtuuv+xx66Z/7shn2fb8V3hAGMH9fiVesff+rp9csXaN3QHLSL&#10;gP2TfQvTLW4ggcd777136Pgx/HWIJrNs2fK777kb7UZNVY2pZ47s37kCylwGHRnqP7R3J2AM6EhN&#10;w1x8R5586mtz62fhO7L70x2AFviORH3JwvKyp7/11KrVqxfMm2/mRTyu7CaYJJQXGe4QnoZeZgBb&#10;5ctgjLhkZpDwiYURtgM9HZd27Nj+8nsfki0EJIdZQ2/efMstpKJ57rlnu8+cb2k7P2/Zkm889c31&#10;6zdUFpWCjnRfaHvmuV/jwuH1FwCILF25+mtff7RhdlNtTUWu+HL4jrgHmJg/aoXvyKuvvbb1Uwcd&#10;Wbz0kUe/cettd/gLgDCzr9nXGB1hNUOfBTrSHx4oLEKlBTfnW7xo6f33PQiUXFllRl7+yFNgyilg&#10;mRB2STZrhBP0YkAjr732miJlyQKLzQXOWwgldc5Y9LiCVCk5wTJOWhuTBG+QkaHTVMcazfw31Nsv&#10;BoZHVL40ZWJmgD+BRgj/omS8eYvXKR8n+QpcMwpoSvLN1EO+xbrirbfeYj6y9ykkKdOBZAxPPfUU&#10;fPI1q9V1+iKrs4Z6svNAH4HF5a9+9St8PmDOxU5INOBX3aPGWimPc1Y/yK4b+JN+QQGBCReRoGDz&#10;6KD333+fRUxKGZayXL4j0loKHWF1BR2BkZ5ciIsRouXULfXI509LtLt1IxX6uiejSlyhtrCFnEj8&#10;pHCpjXgX34rBQNOgj7xDbMkqUNJKxiiyqiUr20o7SZm2O/TIBOTrSRmx7Hat58+98rLjOxJPgo5Q&#10;s6JgYV1TI+gI09BuoNMTHXnxxRe3bt2KuPHnf/7neXRkUobEdVFITt+Rl17ftmVLODSIfVsRpime&#10;JFL/7FmNl3rDJqG44k47Ed11YH2Ytb0EY/rC40MMobNugg5kvX9GXQPX7RIkjIQrMJl8i1fUkqVV&#10;IpcvgtVWqwS7bsg+2K7Ytv5ax7R6uL913a3H07Jvp7O7NM5Hog5qpp9MsE6wo3T5w+8gAIbKz9hH&#10;cvlMjFwbVb4oM7JduerjBKVIH5Y+lJMLTWFVF+Vt80VSoVO2KEs9rrv3R9vGnPTJ4ROTC/0SmpJB&#10;fF3RZiEC2zpb34uM8UO7bHerFaKnu5l28PCrzBpGlm/blbEByYBej7jHocaPHclWR5QLJbIjxD1r&#10;uGh0idnqEyIiDtHbHAt4k4x9OLAnEXQghUVHMC9jBrk7y11+/jxPgbFQ4Iulxz2gx/Lkld9jVxm7&#10;DDHoTc4LJ+8FbGJRUTFMJhpVYhuOnIqqALugOHurldBcNWY+xkAg7ZxlbjCa4PR85kExtdRBpkA4&#10;cvEnFwlc1NXZSV5lDKwQHpzgjXhed19sayebwPHjJwh+hXRB7Avg0LrauhkzZ1bX1MjxzWjGHS8c&#10;Xo0uOBwyzHRB0ECaW7ZuAfw4fOQwCAe5MSgcrTGxxUHaTd1QqphcVkn2ZsCV2bNmYykPTEIeavKR&#10;CDmHJrxR1kl0m4lWSYTLJDExU8gnPBsnCJRI4WQrGXnQQH5VAEHj5jB8sAnYc2f3MoiI0ynpMjhR&#10;3CdOHE/ydNAkBIH6mfVAI+VlxTXVFSXFhcUlRaDoNdU11JlUKbhW1KL6raxEYjDdTTmGSqZcPHVM&#10;6fTbqKHVHf9WZfoyWSfQ/Otx8RYcEkgE6VE4kLLdgPv6MQHDESBKvnqewVsemvFIOGLCaNILvT0E&#10;LjRANDnjNQhNdeiSWFTwGynAMSbRpmLq7/XyIO8vLSmFTYGTikQSA4NhxpbpiDh4G2lyHNIZnXsK&#10;P1OSnWAWQWRiOkbBVQiKRRguJ50M1DAs2ZdonfYF9peVlUJDOpN7agjR5vNGY4YCJOlQ2g++eLX6&#10;gpqh31c2C6YOvvoIuVyPEpbN+B4ZIzjqz4OOtcuXh8ZwLw9vnKaX0zuc3+dIevJTKYHyjGoFsswy&#10;vIYvMUAY5Nu2bZPJJ5IwWdmZxLLKYTowkjmczo+nk+MYQOdLH1onkmJ7p4aP5TBKSDXH+abCTpIV&#10;Q2j8hCC70xxHdmVCGUHU0V0OzxaopMED5W0Qak0NaxJEj5h7iJ43o24OKYgaGsrKyxgxOHjS0Z0d&#10;nfQ4UxugheFEMysrKkuL0nYujE8CZHHFzGh6CjNDujmHFYzaK49XJiwkRU8EbZUU1HSSoZjD91iG&#10;Kaef3liINwn3WBbKTFjnYNhTS2eYOzFMTS6lsfXlJFQnX0SeApehgGVCrAgh0IJdTNFOmJ5su0rr&#10;il3S9773PbRCRIQnfj0HJ/zJRSLF8ycn3/3ud9HbcmDbzvEd/n76u9972jxmPk9/jz+5+G//7b8l&#10;Dr6Ug8SfYQ/lXbyXZUeCB2KJ2WucI5fomO/dPAVuVAq45Xkx1TKot9oBt/hwoxLhyttldfRWREKc&#10;gZeQRRqMEOKGMpbzDRarfEh8w6LoYEWy0C/050FED/xFyKqIsRdmXibHnuOYomcFG+SqueXb7Q2T&#10;3o8UKFlAr6BK1J+L1JDrMkZWVflT3t66U5Kj7syoP6XB8EMfCAULR8oQNgV59PInF8m8CKSN1CYZ&#10;jccFq3NiC0TQkJ+KKOZYMqVfJ4JTT2MM6wRCEcTC4/ypcqbskOQjhF8wvyvD35TVamwv1mi068Yo&#10;I3Ns5eXvur4pgFJJALCjcUkjCowKNEwYo/LxBQB3E14fIh6fWCjSn/Vj7vEjm/OJc6JzvguCnqwf&#10;5f+Q7GwPFk+rB3fr37SWZj2k79LhzrqhZW3koWWEb/0kPYngcHtopdIhwU0rod1zLdicofXmTyef&#10;xBARsxXwyqxdDkgs7zqtw9I7qcK2vRkn7vq4z9VZ8hWQMzd/5iKObtZhFfdCmnPlvUgrdkYARXbR&#10;sIpHnSjLlE3fApeuI1e79NTIY/T6ZC1NVXIzQtwG2VUB92AQldz7nd0Q3TgQBYo4lj6UporZE1vz&#10;tEbIGQESkbJu3CpfPU41pGxkv8tFH8Eb7tLUzIxq2PpwPxokBjW6HEdVnBaXVI49WKRUyet7tcrX&#10;fkop4P/Lv/xLC/3ZMcoVO50yeItRJkbWhlx2gGrC8zpUi4Sc6gtHiLi0dNGSB++5b8XiBcZYO1BQ&#10;VF7IKmtnu5v31UX3Fa0LXQND7Z3dh48dZ9nArHvu7FlkZ64sLSFJkGVe5W3NHOb+PQeP9rLoRQhL&#10;Suxdb29318XWlgvnmo+ePN564UIv0XMGB1ovnN938MDufXtPnDrVOxQOFhUvXbJoxZKFjTOqiZiU&#10;SHk6eweOHztOihGzPDkIJyCNozLtCIcHDhzYx6e/vwfe2+tLBQuJQhusqa6bN3deSXHw9Jmze/fu&#10;ZZlDeYq+04TUcKY2EZNM6C2vl1KIvrX30AEilsfCURIkVBSX1s+cWVhcVFBSRFyyUCQKg0+wJZj2&#10;ypq6gtLimM8A4OGod2AwAp2IENXX2b3rs8+OHTqUKqkaCkcrq6rnzV9AYB9W/LMt506daY56g3Oa&#10;mhYvWtRYX4fZK4slaxX6ZKqMa0acvvJ5u/v7IEU8GqurrN50x50OFhJEU9/X2+8onYP+gK+/LwTm&#10;wKbMOnbmzLkjh4+BRs2YUb9xzRrU3qxbSCemgWYvJaWMAYEhl0QajUNIgTp496FD9GBtdfmaFYuX&#10;LGxCx8/wSHlxHjFjhptZRqEw4YNZgoGs6mfVgynVzag1cEI0xO5cCmgTLOBV5ISGmKyZmOrio4N0&#10;19beNrOxphTtNeITMUD7B44ePnrmVHMi7i1rmDN3/oKGWQ0SC9jue3r7jxw7MRQNxeIEEChasIDU&#10;j3Mo31/AZpBIRVK0m/RkcUK5EQjO70vFU4N9/dt37dq3by+K7bKSYsRPhJ2OtrZjx4+1dw8G/MGm&#10;OfMWLlxMQgtGN20ByykrLMAnH9/Uzr7e0+dazp1vLS8tqy6rqKmdCfqB/ATIgC+LQyXjzxQEp3cc&#10;GqjE2VOnt23ecujAwc72S0NRTw3RmoKB7kttBw4euNjeWYAqvqJ63fKFVeVloEnUhCHBQCT7RSBY&#10;PBQKpxLkC/GdO3N6/4GD7V093mDxoiXLb121EJKRp76jp/9Uc+tQKFJaUhQe6CWognggibua5rKt&#10;o1+ADwm2gNEW9omwgLCD3Z1dJfgQxOI9nV3VFZU3rVuP4U6UyU41iAYmkAIvJfAS48HljafiJ0+d&#10;wI9ny9bNJ04cDYWHQEuJk5Yr/kIiPpCIhUEOT5xp2XfoRCgcJ5PLornzli1awBbKK0g3f6mnq6X1&#10;XOelS4S1oQ50Xf2MGTDLJmMysnE8jmWcFgTLQ1D/jz/++O233/58L3lThiorKkAz2J0NyZO+6spa&#10;gBCo3dfTW1FaRjlHDh06sHcfI/xsX2f9vKabb7n5pvXr8TImWip8SGllZU8H2ZuHmltageTY5uPJ&#10;WE1dNeCTmQyE0WN1ItiOxxsaGARFpJvopAttnXv2Hdi5Z+/xk6f7BofKKqqKSoo6LrQeOXq0ueUc&#10;fBHzd8GixXPnzS8IDGfHG7EW40J3pqWV98L4mPzQXg9LaklhgNTyc+Y2EHcumTL5coyOgOnJwJjQ&#10;YXcQtCegyMxfr7+IgBNOZhwv1qbLli1pampk3E5OHI0JVTL/UJ4CbgrA4bhZf3YTtH4t504CoLP9&#10;OVYXvtqa+jvvuOebT3x76TJSgSwiUy5+kBycmL+dgz/xKSSoI1FlOEiVZI7FS5YuIt3UoiULnc+i&#10;RfzJRcWl4X6eYu9jprBOsnKy+EiqROOG/TUqOVbUybWtzvd+ngLTnAISsKUmhq+DncA5mE0ZvQnz&#10;ESU1s4YZh2I6V0PcOErGZJ+YnJLxlGO6mI5roZ9U4ZzyTg68IBoPJ1MYM8nSwRGGMHNKADZk34Kx&#10;N+C2kR9klkwDE8d6IhyCHzObLTnqiB2F+3Iy4Ttx/NT+/XvF5CgJrTwVvrBpGNaUcQ9rEYISq5Pu&#10;lyKGNYqlyURYqq0l7yDsNAHQtHzBFvI0oAtrIEscraIHFcCEavATXCLe83Qof+JhzxJ6Lde3DLVO&#10;huQ4uria8WtWDVGGFskOG4mlAmYkeOqwaiPdOdLcVQ/m0i6NdyIjkEpfSUdYLlcicNaiGJoXEHv3&#10;7mtpaUa+QRYgeA53FpWVIv+ACWlWSjklLep4qzRZ96t3rBRJZRjbGGnBi1JPAjxoEE55PServddF&#10;OYy0rPUUnspPdJNC9tnRmPV+i6qOnKFaNzO0WLY0bSXSHVPy7r37MDNrbT2P2SMSMWIiIZM9wZKB&#10;UDSRwgCdcB2BpNdkMUjx7S3wxoMp0gARRryo0psqwuYtEWMalIUTvmQqiMG6x1uUImenx5yjKYnG&#10;fIkU1i2FKS8ZSc11/kwkCxKE33AOYQ8ah7JZdOwwjRbLapapcH+YZLPkbHQ+mAkmUtF4MhJPEPpE&#10;q7QIq2WBB0OgD8kEBpggrnHqaE4SnA/1D9Bw7VbuvshYpiwcrrnMK6TxV95WzmX7r73Adhw3G6wJ&#10;zRKqCRY29D5Uit0pThiKVBKrVnLWEnQL4wbqjeEo1xxzZbXavQbKR8E2x26pqIpkG+lHYVREtj5/&#10;NBkHjXGKNR9OWKO4J5qIR7G+4+WsAex9mLY6uhJ9oIz5syDAdVMxYzEKBB2MoilwOkW10lChMjFi&#10;mgDnQELCjaAhKGAw0BcMCqOwggp8fERAoDSqQeiOaDpvvMWWNCB9hUFTQz6MUsdO0MOHPMSxiGrI&#10;n/wEfTjnRQw5Uuqi4CKyeCLlRW4mSgpjAItevlMI7v4Cj9/cwJ8YygaKY/xOrtpYKhyjyslw1HxH&#10;iorLh+i0WFREMIo7uq+wYCAcoheMkSyzj7WavYA+wnrR2Fh+4V9iu4YgJKpM0kNLcauiyQFsXCOh&#10;QUsxnWgI2U3N3Zv0tUagutU99jLGpN3mLHPl3iXNs87o4sMJChNOjDrRGThKUUO0VThDWd+69yNj&#10;qelkjtQOlWtdGp0BuC6W3HwlJ4sCdhakuTQt0HYAWY4/Y9malNfb9V3bA/Y4qAwA9OHjCTYFNmgG&#10;ce5xPHodsKQnOBWTxHGZY+qyV1FaWv/uflYOWQsWLlA279lNs9dvWE9Qi3vuvYeEAffcfQ/5UdFy&#10;zJ83f8niJZw/8sgjRNQlRzQfjEnh70nQTX2BATjmzZ/HB1PTerJZVFYyXZmWrLbd3V1sMVSBKWrc&#10;PgYH2dINrF8ArkDqcqz8nbi30Qj3FxcVR8lUQgzcwaE+nFd6TZJArNFZuNHvc5tjvc4yJcoZnhv+&#10;T4mkME/o6LiEMBN20kTRatZFhyFG+x8623yWCFcOxm4ylldWkvCgssjgNGZdEy5N3agt+cV5XJoa&#10;TsTNIBHRTUhECD9mS3YObWxpc3ufnw2qv2+osrK0vMysUJ1dva3nWlm52OOgc1aJImtXqjK8rKqq&#10;kn6ksfIgMCZXni8URrSdykBq6mNSijk+GYWFRewJNI4HI7EIibLZXfiJHY0SYJcBDMg3s3/fficf&#10;Yzo05P+fvf9+juvI8rxhAAVvCUfvvadIkZQoUoaU9y3TZrpnembneZ6NJzY29seN2N2Zntj9Dzbe&#10;2NmYZ3Z2ZmemjdRO3lES5UVSokRSpOi9J0ECIAgPVL2fvF/g6KqqLogCYclMQqVbt+7NPHky8+Tx&#10;SUewmsN9UGcvP0FzRMu6fU7HybBHw4fU1V0+cfIkx8CgtWdAqZPW2ZP5wzODsBnuENCD6nz/vn0H&#10;Dxw8dvQojbJbiS5z4ezq7c5Qj2jKziYMlAYYo8hhmX4BCcOB7uzipYtcuL0V4xDzGIapM4FFyvAP&#10;GOj1iNJAm09qKa6JjQmifdi63CJg5jCaUTwoRjVMC64jbmK4+CReAUJwwrjjRg2GmTa0wlQEaZgN&#10;YJjE5fAW93kSLNEEPT127JjmBpBzc9myZcTgu7EIWC5eB/nSBvK66ACfEtFFfC5duvTt3r2b3333&#10;1dde/fjjjzFlGX+cdrY4bkU5H4LDVxyScb7GKtjL2IFJvCOhMCwTmkDhgi2WTwsdNS9LcYdu6l6+&#10;vHfvXiR5sEo+OvLpnTx1EqwyAdyicsFACSgDUiJdY7ipkAJm6DgwsFJQ30AWHFS9Bwxwh9lKE86R&#10;kOCytrawh7id6cdC45UAhkayVBFk9uUXX2Jt2vr51q++/ur06fPgWY6d/EF4HBq/i/XqmzQGZKG3&#10;XP9R/4THwE2NgSTCIqk1UA9+JzUhysntWK4YqSVTDNGKNm452Yk+SDxTkXBFtX3TvUzb9c97DIwJ&#10;DJiYquXAhghTpDNF5YMvfY1UTqnFmIokMdjE76SLPuqxJRm+EOsSlqXFuiS5cIa+onZJ84enRV4u&#10;+ibn/SUHML5yU8624l7kH+rokWPCaTfNXxDSmuYvnPpVrJr08wCGGEK1MPMSah566CGkHnJ2c6jp&#10;k08+SXpebhLZxrkgGzduJAzu8ccf5zAkGB5YQVAhS5Xx80kcBVRLKfLFIsorGVZHx3KIkPIZsM0+&#10;lnT4ViScvJCv1CUKtRfnHFV0NApCdLCUgikfGRo0fB3pZ0v9lzf7WaF/bFAwIOmGwtSSkkG0NIp+&#10;Sm5Nq7sUhRFLZjQ5iTLLmotMjQiP4+m4ynE8DPWDBhJLh94APQyU13gw1FBuR+jsYtsJgvVd5cjF&#10;/LF6gBO5SxoJhDiKlADUEAhXgXiFy6c8/Z2x2x2KYPFq0rTITixljki9DM9S1tOUez7XsYWOUcwN&#10;4vlIUtxb2AoVF6Ki1COUwHDeO0TZWci8yKE664guSMp2onEQAKEYCHn3gwREcrDB10AT0irM8BNw&#10;ikQohoMHLIZDr7tUHEGxuAqXmeOq012h6yIgQQlCTNh3SAoxulyGx054045MHc4z2SViaSX2hNvu&#10;ED/UFFCk3jlBtYBHVBCR3jjyOl6a6QS9QnnuIhgcbmEXnNZF26hLFBPk3wjUVrxrk0eEkUL+Gsdx&#10;UGGgC3KdJOFKexvD4IYv7g6act0OVHlgUXGWxsmbmgVTi2uQfC4ObmaV8zHmpjY+AcPEd8faYwYL&#10;dkkHW5AZoodFycEd2kn3Lj0MnrlOL8hEacdKDWDXmlASclItJxvTX+wtBbmxItJzMJO0OwcSi8sG&#10;5vSQHR10x50y67ZvTp4N5lvg85yWyeGmZi9/YQaJDBBiAEACNWgH17yK3EQCTXOYW5CAE9VupkQG&#10;zKMCRcuEPlbpiCXHOU1piM6IBfLFY6A/GIj9zd/8jdh6fZqlTiZQEy0kzEtxmVFJu5+pBiqXOoAZ&#10;zDxG64oe8OCRozDf+BPhkYSjdqBxxoPM5cdJW6LqLyt36nLiLeDnlq9YjgBQXlruvNJ781RI3c/r&#10;zibR3n7x0hUOCGGrY2ktXLBw7ry5OG+yoVZWVcLN92T6YseCOuYRNFKIwhlXaHw/CVRgCwsyTnY1&#10;1Deg1WWhknELK0ttTS02Hke7yerDRUB5IVXsKJA4ArJphTOK0Z9CfDjr+1LdJeJOOLZ69qzZbGmO&#10;Y0AdHlBJsOQEwtY2UCRJiYiNxUsW459VUV4Clhqv1J2/cIEjEJpbWkn7RFAIBxsUFee3NhGkRjIo&#10;Z7S+eOHcrp07Dx7Yf+1aU1cem2Vs1swZc+fOYRdoamw4fuzYkcOHOX26prpq6pQpkydOICjFUW2n&#10;XicrjovVEE+jjVObKKE9IBBC5MwJ2KQD2ZUNFbUPZpjTp87u3r37s88/47T5svIyjLpzZ8/Ufp80&#10;l0S+RbyCCnOYD7ik7dy9i3xY4H/mLM7QngQM7vA0DP+hqSiVPbpsdneM8ExlWBHc4RkpRpw6mcsw&#10;GIAHcg7sP/TW2299+smnvFJVXTV/wTxGvLS4hBFsuFK/b+9eHEucRru4FNfdmdMngn8Gi3AN7OY0&#10;fPbCBUxV7PxsV2w8Wi9wVSX4NQTx51hw2DLOnDm346sdHKu+98CBS5cuMvozpk+bPm0qrNWli+ex&#10;DVxpcqYFgvGZ6oG4qDSgLoJBdYIEuoPOHTgp11ocI1VSXFpUXOJEaed/gM0PbwC382F8QomP9pzw&#10;Ix5mn54yY05leWlxfuziubOo9U+dPZdbWFwzfuKyRfOZWowjtQnbitxyrePc0NVxCAQdPtLY3NaR&#10;yKkeP3Hp3BnwlFQIn8S5I8DD+EowphJ0/XJ2E3sKn8H8//TTT7du3QpIzpiXm0veGERuLD2YDShq&#10;mgsmDEvMGCbrtawvn2/f/vXOr/d9u485xra3cNEifK1hViJjR/Ct6ezGAnT8+ElOBqqru8IhLBz8&#10;s2LFUjEuYknZzoVVJrA8CxxfFRyhaeSFmzwG/NgkCMkCsWSiaG5vmzp58rw5c120FtPDuV2gMc0j&#10;oARrEKFL4McdFNbUJBYhnhcjZG3lbbdBBHBtcNMdA0Y8Xj2ukliy02fONDQ2wrEFMcmEgTUV5xNj&#10;0bO+BAnYA9Rv9gLFvl27dx07fgwqAc2BME6dNrW9qZ4wtZOnTrW1d5SUlrk4p0mT4omcQo6USVfA&#10;NiYrzHWsTdFeKWdZkphymYFadFp9N8JDiCDLAR9/UiyZ1Ob4Jzj16hp8fhFOfOxIRnuof3hIMWD7&#10;TkCB3f7Fcj5w8Fu3TXd0Yo8mRWRFRSV7F//yvvP6NXbJXURB2Af/o59YHRBDrL8uPWYgL1EbCxM7&#10;LisdsTYM3pDiwVfuMTBKMCApWjsROzVhiOxc2pW0QGA8CNJiN/zeIvz+lx7lwvezK7APSixPKo6x&#10;TFeskqQLKQXCKh5588i1Nl2BR0rzF1QR+LB8/081hK2wvTxzb5itxdsGFzKupP7xG/oB6JO0BMCA&#10;OxNb89FjhxUCgjbhgQcewC6C0yV+HrjYg1gKxAfphk+FysEMcxOGjT7C48HtAA/yEcYSvMpwCmGA&#10;nDIlYCb5hHDBVzNMsoUItXKvgbvD3YQxhe/Cbwb2Q7LnKJl7tw4YbDo7d+6EIXSJCiIKfBvqSdJJ&#10;nz51ynkOx9zgMl4lFeXMByaMRBWtTSbACI6j9lPjY4GTHZwQJbZX5KwVK1Yo0h0IRxbOW2eC9d1T&#10;Z0HotYzqmk+5iaQWq4rHRGllRZDGX5THapMywZRXYR4MXYxGH9pFyD6KBSRTJOLyinJIlrPBk8mB&#10;jD2B3xn/cLBHj8wrGEb4AUe0wFCRN3naVKTRwF/GObjwLl536GR4Hf0VtVHKSsn7wNG1kMASzoGX&#10;wCVjhnWTpUejMnnQLtfK6UqaCHRHZBfQKwiwLht1STExKEKFdVnYGFdVCex0IHibZM+u8FlR6tLD&#10;SsKV7l4VApLDAEAGvdYD3Ad4ZVkMKnD2JMi4w0+5w5UZVvUTXQa3MjBQ5LGnbLTFZeCxxBlzCl0C&#10;JBoLACtHf6EOUhxegsIrvK4XrQgAco8EGQed5YM/paR22HP7Ceo7pGqkcKJKeMAhkDng5GgnSrs/&#10;JVLkhWAQaJwMMj22EN13Krbew1ECGV2SOlFELu2kSwhP6rTAMYELFErOKhY8ASUEEmBz7bLHuc03&#10;OUMUw0S+C1eN2U4weAU+zTosQOQosITRUKABy8lzR98EMIQZAOalUx66twNzR+BWxYsui2QMpWIh&#10;+drz+ctnjMjDj2+rE2YCo2AZ2if5n1Jtj3U8sC0Fj7j/u/wjwckCYZWvlg+Z0B2Geo/kMRappnKc&#10;CKmUP3yCJOgtHTWmSBNVjFMqcmz5pzWQRMlNUffZxWA2YCdgVOi1PD+k9glTIdpyTuctLWGFT/iB&#10;PuQ1T7dvNQy4XPBGHcIzQ8bwnhXSuybsTv/R1MdsE2ngE5Uij8FecxrqR59vnzVz1rq71hGWMb62&#10;Cp4+UEOTSim9v0pU/Y0tzceOHeVMNk4K2bRp4xNPPAEtxwI8rqRMvaCDUuwiJKAJ3bzlY1j88xfO&#10;w+sjIXCsOnuL01MEm582BkzHaEJR2UvJy56xdMnS8eMdkDCHGGuPnzj+wZYPSIQFNzZ/3nz2GCrH&#10;gM5n49XL6FjPnjlzipwdR46wPpcuW7p+/foHNj3UHgTloU/8asdXiA3sl2vXrsUSIFOExDnsImfP&#10;nUU9/f577yOZYLsmkOX+B+4HSwTnIal9u/MLTnv+4MOP2jq7l912+4Z77l15+5opU6qvNXSQ6bao&#10;MB9V+YUzpz/c8u6OL7a70JCiKqIF1q+788H775tQU9145dL2rVvfffedc9fiy5ct23TfPatuW1EU&#10;HEONVRqzdW6+89oDHvoCV43WmOJE1oISJCiMNICNXQf+wDlldLTXXUIFfJoHThx36YnpIEfQb9y0&#10;8Y5VK2wTslmkacaIyENB+iBQTVj0v/zmV7SIlIY/29o77iBTV3eiGzHTnSceBKhSUCJjg/nkk0/Q&#10;I19rbyOB1bTp04nhQe4aP34CuyJbXl1dIzhk4IgG4Ih4jmQH7Ntvv/3eTXdPnTK5tNCp3cHvy3/4&#10;42cff8peUDhlFkni71630omXHV1F7hjpxKUL519/7z1sG/v372ebVAIVWmEmTJswAxcQbPqoyxvq&#10;69FEw5cz0Pg3ktprzaqVmzbeu2LJImws33y941f/+q9HL14FUUyAhx96GHYkv4D9PthLek1E7DS0&#10;sn37dvDMuOcWlaKck+yKUgBTE1sjO3Lr1XoQpdQTWEGQPIEHiXfN3ffPnTm1tqxo764dv/3ti1t3&#10;7KoYP2Xpbat/+OTDyLoSUzXBQC9fGYAujmePd77/7jtvvP3OqQv13flla9bf9+NHNiACMRyY5Thk&#10;G9RxwYJFzc1WxPSbOXOmc13pDU1lyLCOYFGgcpfobMKEe+65Bw9EhGHO7eQMEvYtjS/S+Lp16/Dl&#10;YX2JS2MaMEDSqh84epiGWBR0dsOGDURxkYrGCeQc2ZK+EIvTTtDL+1s+fP21t06eOA0u77jjzj/7&#10;+Y+pXDEZLBxQRC+++uor0At4dE35b5i9yvsP2KxNZhQaUnpBgThwf/r8OevX3XXP3XfXVlZn29Em&#10;iawjx49glKLXgCoNi3j0eEnBk0888eD9D4wrKcctJMgdBoYxF+V/u3vXu1ve3/XNNxfqLiVi2RMn&#10;T4Zc3L50uSaSZjU9BQbGff8R1tDx48eO8zobPwfaQxw44+f0wb2cyv7JZ1ubmlunzZj1yGNPrL/n&#10;Xti00h6XrGQcwRO8++67DAFUSASQnrI08A9lFGAsZKLWMtTEyLRoFYtKQMdojtnb2uUawj8FBCyY&#10;v4CD6zkhs6SkYICpuzKFyT/vMXA9DIgAujUbMCRoYzHuvvLq76CluKyxFvFqmDplxv33P7Bp0wOF&#10;LgVjmmKieNJvUfyJ5Ao9DIXniCY2LzlOwtMjFrJd4qyNjUR3rtcJ/7vHwE2CAdNvaieC32Z1vPnm&#10;m1qkEnphhGDp+ziVXc6t2o9U7DotmiTvpBbTuCX9FCVdRz1PPqu09dt5ZuIpviMuwZUUB2HIiS1P&#10;W4/U06nFnTtMUoxQ43iGvPfe++9sfh12CDoDc/Xoo49G6cetdfFsvAJ3xxnssHMwD1AnAk1g5AhW&#10;ZrvnYVlc+ESnRp1wLBhX4L4YNX5l4ODu+BVaB2cF28OpTDDhgK3B9WUYMADrK44dcZsCA//cc8+h&#10;6Ey/LhCLzp997eVXPnj/fVLAkIK4s83pZydMn8oChLdnVhjHOIKGfNtPjY9lmuFw8Mtf/hKPMTbT&#10;P/uzP0OfK1BHEM5hGN9R1UQffJF87JJ4G0UEppa+WaBUOplag8wJ5HbAsRPBioZEr9AvsRycDgr/&#10;wOBUU2eA6Q3F4LxNnZqgIAz4Q3wD+bGpzfmGutiL4IBJuczK7KGmnfLXnWwSHCjrUj20mWlEtFpm&#10;HioxSw83zRzeRAJvDEBo5ck1HeRXl2a8qrxYamUZRczGj94DbQD/eCjQRLuz5Smdza1h3XRYEy3l&#10;u3TcQYyFizaAeuvkJEWBALOOdgA/CnCRwlAGG+7bEUoOt4Gvj7pQyGGcaI6CEGxt6BgFUPmTOkpF&#10;auuwJl1aRlkFjDe+0tQYWMHIW086KNJMdeu4FXf4quu8OyIX1ARhGxhO8sh24bwWAzBcPb3HrdM2&#10;dfIOrq7Ey/AZvJvdGaTBB0ggEfDcdDr0eDfWJuwxXDPEBE8EGTWw4vSc1k7bCvpxQ0R2uGvuFHQr&#10;YgP4Wne1wQHjjl11gx6ca+viRfA4YO6ATyeGlzozmwtwcUfEu6NTAvtI4OrgxtINJcKIxgicmoqA&#10;B2bNnOcaDcwaYnFkh2jraHCpSjBju7Qr7ngt8MZv7OCamW50ghxifNKDFYuXaKmKkGos3CjkFboo&#10;qOCfhkAl0dmqYCM5g4IG5CYmSdj7RAtBz5v5XAYYKzbQSQs2ip9JsnbYW8rkSWwrnCEzk2lJDcqv&#10;ZZ0KN9EHXUpLf/zNWxADsV/84hdpJYcwl9+zIAZ0xE3U7Bd9Fx0UlWH9o7lruHqNqAsUuGhFIXis&#10;V5HKTGNHSLpH0Bu6eYwTs2bOnDN3LupsaCsU1IiyVqCoQGt7J6ZYFKbw9OgKXWqv4Pxz2wk4eoMo&#10;DmI7FDaBGYCHAyCJvIP6O4ri9O+XLmIzd2mRKsqhay5ykyM4WlvPnjutU7nqG+r5xE6P+WTJksXU&#10;ILLGzoeTDq+zHbK8wY+4B0W0UUM9sRhXnCqchU39ixYvwjaDUT+guXEO4uD3y5ev4OxTWk7oiDsL&#10;HcsxJz1AAom447gIEMmpYDxEQODVzgT+DcuWLl22ZElJkTPFcxA9athzl6/OmT1r+bKlE2rHucMY&#10;grPL6AgUloaABzqOIpvdUcGYpMIEgYCKVYDui2Pgp73fun8UtMYgE1PE6ttXI0dVlJUI4eGJ4fat&#10;gGga38AzEHQ6e/DI4SBobsbyFSsmT5wMDJB0d8x2EOgtWinHB9HlJhfu2MxEOnP27JnTp/G4R5BD&#10;V/vxR05lj2x26eIlHmOIMS+RA+22VcuLCx3DwbZA+CUpsI4eOUIsZ3HNBCwfs2ZMCVz1dCIDdo5i&#10;PEMYkiuXr3CWDKFCV67U40lHGtNdX+3C7nLgACa2A2RjOnBgP4p+0FU7cSL2jLvuWrdowXyXLK67&#10;6+SJ44iGJ8/XATxBQqjm2R1phDFi4yMwUjuHrAt0DTw4FiSexSfWO2djO3f22NFjKPqx07y/+R3F&#10;N6BE4AGGBmkHpf+6ezaOKy3EPeDqFRcDcfrM+cKS8gmTpy5fvECppUCCsG2iAgBk5+WcP31q77f7&#10;6xquZue5c0c4p4TZqLiQIPIpl1YYUzFGWA4YI6fE378fwwlaRVCNXYE5gPDMoCOW4IHIW0qLIeUj&#10;QosCcnmRVY+xDUMIn4cPH1ansPRcaWwgMheWAhF64cJF5PlnzmOqjPYw7HbnlySyDx8iZdYh1j4e&#10;32TDW75iicCmpwJA0cRs5CCWjiiiBayCQAYfMOgL+AQS8MZPvIUWYP09d2Nzmj5lGvPBxce2d8BU&#10;witw6g+VkECMamlFShOmYtVEwlZWYNCCQWPCcMaJIzuwiWQZd+4tcIlZwAEH6njcRPzk0WPBRDrD&#10;BAIPmLuEijPnLlA5ywoz0qrbVy1buqxyXCWEyGJH2ju7KqtrFi1ZMn/BQji3qMBRWnEOo8eOMWpa&#10;a6CCQWSMfOzILbjx+y4bBowASjBgL4OCHT16EEmEcDT5V+G6FRjcp0NLMkJdFP9Do7YJatXrqGTH&#10;CQTElvXOxqHYEZEvXzwGbnoMSGrVqtEmhQQOU8HmJX0H91kd8DBi1KMM+VKyUEzO13KTG0fakha3&#10;tBUO4LDrqIGIkroDRY0SfX/v77t6AvPIdzJWoNtKFc0CFVOav7SVcxMtDbogMGc1nz9/6fDhQ7u/&#10;2QnHAnsJrwiLpUy58C1J2gejUTwsA4Z8ceCLwC3UCaYIDxgGiJuS6RQ7ogg8OBkxdXCGeJDgLSFO&#10;FcYPBowRxMMG5kpjdNPP7VHSQQkXAINLGSPCsDIKDGVa8FDykZnm2BEnFjG6eKfBv6JeKx1XMSZi&#10;R5hvzFjmGCHszHbZTkxyHCUjcguCAWFRVmFp1SEvCIbIZdhrjXSHLyA4EtyUZlAabT6VeNDSDwZZ&#10;h9yvsjpQs3MtDRIGwF8hSZ27eFlSJ2rmsPXCJTYPMho5/a885QP1NLEF1EY9isDo2UHIQtHujCI8&#10;KUf+Hq16vGdlaUDDuwxJIcJbUtKv0m+L4Es9UlAUpB8M/rkjqBXJUlhYNa5cUSAK11DhK0mj3O7o&#10;tkhZBdQJd57Ed6EGQRSGCjhx/eu1Q8jWoiJu0yWSCgxIUs6INZXMqGJ7NBfa9VQhP/FJkEVPhjGX&#10;tsSFeCgNvMvr9P19Wb3G8mQxLvTInuEEVqnq1TuHnGBjdHE8rt8uLMPFprhIGBeDgpYAtQn/6QIl&#10;mIviKS8HdaggiEFxFixpM1zcB+lRgoT4QdSLolV64njKyCHvwmZ4l8qpBmaDXBSkgqisqqocN44G&#10;3U7X1cWkBFfE6EhhqAgYi49ZtmI5QeeEYbq0KWgxnHJmJp/EnTCEWFzwC4WZIYwJb1e6Q+JJFwPj&#10;NE3uX/DhoobuvONOPLbRF/EPh4N5aA9dgOd8NB49YUfuqSBqJyiJLGx4wQk3OpHM5S5zhq41q9eg&#10;+ELphHYL2R9lEZ7E06dNmzxhIkPg4p+CQs9ViomwUjiSC0XqiUvif+7w2qDQlsKAZPxjFdu01yoQ&#10;C2H7exKDFCUfRfEDUc/LVkdz8BUwHtIpcYFpnPhIOBDu6HBHnona7IzjugUJsu9yKgacLsDmhOax&#10;5p9JEXrHZIwo7j8KuVGzOew4IDMsOlP0y9/sO0TeGFbvtKnTiosLnWY6IIeZxo5gcK9vrP/8s8/O&#10;nTuPVnHlipWC0IUABFuRrViu2f9OX6hDH0t0CEQKbbWIKeRAVmu313B4UYJDDtuwYXAcCF+hzC7X&#10;U8wdpu12zXi3U3McOAiNIIpi8qTJ0DWX2a+zg5dbWkng2Ewfg036LDSDPsKVzpo5BwdVmqAhBIld&#10;O3dhqR5fOx6SBV2GJGnfBV3k3XLWggMHYSkg/bhgL1m6hIBBDL/s622Nl7/eufOLL3ecu1jH1lQ7&#10;YSIe5RMnTa6pGEeHiwvyxpWXxrITp04c/XLbtr179+y70Ij5+pmnn9x07zokTrwCPv7ow1dfeeX4&#10;5ZZNGzc+9shDM6dN4D5ZEl0SJzoZ2KcsHRn7AUSHUtd4TWwKyHFBNljXC1zyEUAFG9gP2KLYHBCi&#10;MI1Ai0s43z1dcTri4MAPfpQzL2SO+v/27/+O7i9ZsvSJJ59YsmiJg6G7C0sSoNjWzk3edekCjh59&#10;96MPLl28CPfDW1BrGB4MTJDors4sdF3wQ+xBiHOLFi4i3xpRStOmT2Z+oabG3NLa1Pze5s3vvrO5&#10;saFh7poNDz74wJ1rV5DAsrsToxpgB1kYY3kHDh346MOPoLpBeihnHGIDyo07yNn64QmUoRJuprJy&#10;3JoNd8+dO/uO1bdXlBUnCC5pa9m355u33npjy7ZviP8gcOSxxx9jE4InIzkkbhbFgf7f8Aw7CBIg&#10;8Xv2H4bWE/LCrAOlzArmFa4lOW7yOl6Q/lIPeCa2gKk1hcN+WTXdHd/u+urll1/6ZNuOwoqaxctX&#10;/eVPn2cUeNg8pnWBJjCXU3lyE9s+3PLrF3938PjZnJKqex989N/++An2VAnGAINkS/wHIInFZNS0&#10;m3KhJGBAAnjssojcBHzcdddd/MqWyUxmnmCpwvfQhfiQ3K2piVfgOTT0RnwUMd3S6TJiz5+/YPXq&#10;2zGMTZo4kUEkgWlZYY87QMokcue4cPr35nfff/vNzWfPXsBf4Y61d/z0T58HAFrX89SMGI/IBBiY&#10;djBIwALSQRa7+ijGUcYb+sJX5Ze4//FHJk+cVJRf6KKpOMQSxpi56oy3WWDjjTfeYIxYmGIN6c76&#10;Rx7YsH79bUuWM69wFynMDVyKSHbawXKNX2mo37t/39Yvtu/Z9219Y4PTl7R1yIAk04Ww7bJg5RVS&#10;IdFFK29buX7DekYWBq+9o+vMgV1vvPnW59u2t7R3zpw997Enntpw731FPc2kWWCMMt6d7733HiwC&#10;9YMH57RSUoIDoI8didq8/P1bAQPmbSozCasYndHrb/zhypUGtux4txOBJ02act999xP5VF6RWRhH&#10;H/yPVLe0DkXFNR7mh0XKqgzC4b+LHbGQylthLHwfb3EMhL1ktDDZr9le0a1LIyOBhQ3RnQU4c6Zy&#10;TKeWpJh4LUM+YVrSPg/TkvZ+lLwDGLa0ZRWQG69xGkm1lZWm982/1tTKm+714FA95/0b0IVcTvPt&#10;LYJcJT/XuUOlFpeDN11pbLyMRhGJBl0MHAUQkoD366++3rd/N+wN9on77ruP8BEu5Nihfkk4CtMu&#10;qCLcAnBi5yBSBHUD/BJK5x/96EfwnH/84x/feecdfuV1WCa54koiQBPhmNXAMZk6FVwix2QkAo4z&#10;wYHGW3+Hc9WL4WeM/vCHP/z+979nEf35n/85Y5EWBhZbU3PTG6++9torr3Laz7jScuf73Nk5aeb0&#10;MRE78tvf/hYfI4Tln/3sZ0jN9B0eWxv9cOL8lm0rin7iiAlhR0sgezPCIAQBLCEqpsUVZEQ6qEBJ&#10;3nPgKgTqexaIEJ1keutJHoDQ6VQMCODp83WQSqemR95GpdPjFe+CSAI53llEeuhecHxISyNnaQBY&#10;AgBQpwenNXTwQ3l1lRFJp1BCpRTsAKhKkOUVt+GUD7obj1+rdxkIRFQlf8mbEzFZ24cUbvwqtUZ+&#10;Sbl7LXjb7QuBqYbS2dKkLustXfCZXxqcsBt0gb0uOLfCPRbrdh4GSeo77ktDYvBI6KZAGegpMAR5&#10;ZR2hMIe/pHoEBs+og9/BGTxHqGQAmzvtl2aCfFBuZ+M8cduLDXjeRdmlr3KVlvXLmWqKCsGtO2Qd&#10;b8eAARDqAo2/Ah2c1sWl0QqOjXHzzTUg7woDTRnbHIbYaQPDmHNOcjYbsokHfed5mWT0TktXhzNW&#10;BEk1XB+hGNhUAvWUJiCtEMbhzlxpIet2WyV5+3tDLsTYC7fnL1/SrOWDd4MxdYMa5JVx4UE8TEPU&#10;6UJDAKxLByW78197DFy93dFZOG7Qwao7gDYYa2UcCZruDTByPARRSfguY0uUVQm08Cv2NdaCHqMZ&#10;CDl6DnZibs6eOj3AWE+GHhtrxY70hFIFAxG0l1Ve5NgJug88tE6PZJiMih0xXkJN2GeYxwgv/Kj7&#10;QmNqARjl+KFoEIUrbipbiVyoYfOIZ8VSzo6Qno8aUAzALUveb+6OZyswygiWXTALRa1E9fSMFmFG&#10;GIma5VRC06K82hW4cC7kZy9UV7l8tVgrwwxMptaRax1tHAmFvYHNjBy6WEMhqs7AmOW85rUJqWmt&#10;5+b2bk5HZxWxujCQOItITg7UkZ3HhTcGWXvNeU20AJKBYRp8cHIV5Iaq3PHjl+uoGVrvAlCKiqHs&#10;AVXKZ0Mk35TTeDYRctEAwcWsXUt6x5JKR19ystkI4RWwcCI5YGBAg4+gRQ2O6rmQSrddcdyFy/l7&#10;tRGzDcJhbW0ldBsKS27D9qbGU6fPHD9x8kLdlYam5s7uBBEklVU1E6tq3Knmhfk5iXgRfq/dnYcP&#10;Hdy9a+e35xvJKHXv3etvW760KC+7raVl755vtrz//rXs4tW337561craqhJIYa47dMThifA7qY/p&#10;u+YGymU0rcdOn8NIcPbMWRf61w1p793FgyObUOXjmT5/wXwSMWEu4jCUqJQ92uxlHdHEYHdEYfSr&#10;373InjB7zhwOh5w7e+53c683EZBNHppD2/7p9q3g8PTpM5DuIKLFBUUyOuWlVYrxBKvY4FetXIVp&#10;iqPj3TmDTibsgCUh5JK0Wts+/5xtavHdm1YsXz57xoREN5arnsxanH6VU1jc2t4Kb4e7HJ74586e&#10;u1J/hSGrLK7UCYd0QeGhmEaQ4Tc9+uiECeOnTqpl2fB6fm7O2dMnP9yy5f3tu5lp9917Hxq3ktJC&#10;LDh4bLDUgmPjXRGeucDcDZ537NrLZCYUxjGROAbQl2Bqja8qV7/gaZQrDNLP9bXuLM6Mg5k6d/IY&#10;uaS27tiZXVg2Z8GSHz31CIY3qjXrCK8Dc1t7Z06iM78g9s0X21578+3jZ+viBeV33L3pL597OLzk&#10;GSPQixUKbQXwYABjViB18EwQoek2JMaaIEeAQWxOytjAM7wL9sy8T3d4SzsrUIETNjCXb7S4iGmD&#10;pYcAKWcMY4y6HC9SXR6hxcgiwqYF/vWzz7Z9sOXjC+cJ3MkCGw8/spGlxMKXuoRx4QILpZy1XbDU&#10;uXNsny5CNjj1FAD0pDKoEtqF3Eh3Zi2cT3o/pgpDQoCuc/J0jJ+zjtAX9JtKgMZAyAXm4eeexqwy&#10;dbyzvRFsgsuMG1Seh5oG4UjY8PYdOrB337eHiWeqqyuOuYxe0k1QCYgSDPnF5egg2NGdcXHWzLJS&#10;lyKMcshl0tuy65s9XYns6bPmbNz0wMrVa2D3ygvS0+ewdURrTQE9ZMbw1pGMdjT/8E2GAdtBpI2V&#10;deTlV16sr29ovtaacBrL/CmTp27aSGat+4tLMwvjiOJ/JB7wKwsT6kHuIEy22j7kxcZJaWTWgn6a&#10;8eYmQ7vvjsdAKgZMT8FPmvl4VLz++utsr1I3iMfgvjwWUQGkRaOO15LMEr6AV0n7vNiP1BKV6QXW&#10;Tg+bokqyUlQ9BfnEB6cp5WU1UvdYxyVlNDY5JwYVg991vyM9B43baNr6KyqLXYxIcIYwDinoRdA+&#10;4eNSWESGmav0gkNHyI8Ej6TXpexIlfJEJIETxg9jFcQKJgfqRFImmBP07KTbUkdkHcElBQ7Qot/A&#10;jDyOCbQFpTCBcI9oiB5++GGyYSjxqS/DgAHGEUEShLPNYeV65ZVXGHpsVBjJ0raOdaStvfWN114n&#10;53DrteZKQudhxNs7Js0aG9YRzD/k0SXdCtYRJAt2W/rurSPDMNOMPKZt64UXXpBDN+QOERJyzbSU&#10;PSPt86JLkuDCanpZCFLppJ7XfVO4B9r2UpQSTl3j/Cad52tAxJ043LNZOL07bmyKJElwzDcaJJdq&#10;G8c1jCXNzUiJEGiye/foOgIdttsFghdQ46ge7TtWT2HQLdPWG9hwegZ/uCOJ3N6DML+fcrHAqV56&#10;9MvfezGIDlSj/O4aCkw2HKAhem7Y0IbV++T3VNW8q0AKntFGxmLhXYnG1q8wT6vAGu2D2qf0tQ2N&#10;hlPx9zQuACj5CNG9zwgSFanjJJlqvKSXK6ookzFAAR+oVrjpTjnXOVra3L/TXxLo1pMhM+g9tbkj&#10;2Pl/kF/dJfdikLhHyzo8hBwODlVBlKrmnlP2AUBw2m4wNXoypDlTlRvf7sAYo4Ahjn/vOW4k3ubw&#10;YKhWf7lzlUN/ZSsTYnqsD85i5K4D0IWa3mnfs7/3WNh6b/ekfRNAvbXwrTtO/T3t9mbwct0sKalw&#10;ydBwtyL41RlL3HLA1IU1R1DIoBd4ZWBuief0LqOkXhSUVDj0KUUc+qmgdYDpaLmqwXI3Qypc9nQb&#10;U/VI425TTj0NT6Hejn/v/5pOqSVK/+zsWL3TKbBG9RhIYFHgf9Q6jAePsReg8UCzlLb+6wKW9i1/&#10;86bEQOy//Jf/Ep6IRnlteWvqq/MiIhkhou/ZptqcPTMgTM6uUFlF8FopSYFC7eBW5RST6UpU/aSC&#10;cnaOwiK08zXVtaofC7M75L03s54jLr2HzxeVsA04m6qLwiuAEBMenoAP5B+kgSfdKUwovh15dUTB&#10;mQoSWRwXgc8WxzPxSkF+HgGQhH0gGCCDYcCgd71mlbzTp0/gw8UdYvRqamrRmBO9xiHbOAoQLwiN&#10;xbZNpB3Ra2TO4Q/7rzvRPdgMnHmZY6mKivlEVUoUHlIN552I+LhskzlZhQUu2wDBf7UTJpFYi4Oa&#10;Sa5VU1tTzonN06bV1rgz6stKiqtqq0mfiQ28eupMDgmfPGkS4ZrsNFiE0OlC8MdPnU0Y4ITxlSCc&#10;P+eH4CJIurAwW+pPRWWyr+O4l8gO0ikSxBDLcQdw0SUX5OjC7gARAYkAFwIAMY1wrJeUy1Y0EOGv&#10;mg+Siuk1Fpfps2ZOmTIVhTtVSUve3oE93FkS9LALnQhcbqXt5XmCJNkUezZaEptiMXbq+1yn6V66&#10;ZM3aNSie0Fxje3KeDdmO1rt41JwYe92Vy3WE0UycNHHpmjunTp3kIkYCJOB2QFsMPGewFOYXcrQJ&#10;xZ1URga2fLIrFZYWldEiE4hWCKJEn77MpS1bxpEsZFlzs9fFB3W5CeZE+obO7DymCo/NnDk1+NHF&#10;SIEMvO+MUdC6gEGhrekzZ3OGvIIc6Syow4bHMXDxzg42JFTnOADqaE2YG/cic51JlZs7jm6yjWXl&#10;1EyYPGvO/MnjXUY4zXxrKHDqcFG5dJFIBw76rqiqrZ00bdltq2ZM0DTrOeUFnDPNaJFdR5yTAlGB&#10;k3ZBCPEibD+cR8KnGmI0NdAU2uFdJoYCIXmAXxV94pLRlZdTOb9iWXz0ycdXLF9B6jO6QDQVThBE&#10;xDpjYQT14Tx7bJlEQhMjy+CTWm7C+InAQCCsFCJySAkYrBwoA9GpLCXaBQbpWeR3oDsMIlNO0V3M&#10;FrJPuCDqgMOBcWK9gC8HCIQxJ5vX6ZSMOgBP/KzTCyxbTF8gJLyi5FrBUspOtHcw26jIzdUZM2bN&#10;nUNbtSzm8gpFqvIW9YBM6nR2piVL165ZyzlMM2ZMYUhJVQo3AsXA1EZWN3iT6trxM2fOWrRkKRQl&#10;hgEnAj8MtzJrwTOJqwYPDAEz0GfWisCZv31LYMD2IOikrLwYfffs3UUiB9y7cJNAGuIESkLI+MPj&#10;MG2JwlQUf6JKRIdpDj9K9IasSiikwkdwKoT+yBXds+y3xET0neyVNcTaaT2yLnBlQI8mqVsysNyB&#10;cdDRddoik4M+Vbh2eVcjCuq51KIVmloU/KoCJBhp5J5srh5JIDU22OPfu2hudvs4f5QGl0xU6buv&#10;dna5xCZWibhceJjma3gd4aua8tfa5rxAU/4arl4hVr2hof7ixUtBPisHIU8Rp0ozoBdfGaIHjM5I&#10;vxOeicYtcBOQcCjBXgVnLr4U+wfcGtHAUDCedPrH3FwGBS4IhTunmsFowSvC5AQJPKaRbpScgfQL&#10;nyoegweDuZKTnC/DgAFtJVIeKf0IQ88EYJjSto7qC5XYkcOHOSkGBhpJh2WJbrKsctyYyKxFmly8&#10;oJh+cPJMM3ot6SlTPcYwDM0t1QQeIUw/5QmHYkhIlE+kaVfDF/xkdhEhyjYCqbNVjFAzvlzL6U1N&#10;KN8RGdSdLig7ixgQiKg0704y1anagZgvw4lTwPPn0qv2hNNBgZ23ZUDinH4Bsbq3QbMNOFFXbv+9&#10;/3SoNXK6YNMWpjAFGYyll5fGw9hCggd7hHKn2EA/5KwxlK6ONtNK227oSHTgrefU94FJwOn3A69e&#10;1BomeqtRFai3dCYU5UQKDg4vFLr4hERLQuSrFD4i70KyhsCIiSoJd8HFWQR5wZySwSVW6QkKIVOZ&#10;wE7aUrUehRM5JrpT1Ek4gerC6fJ7rDjaXtkXATmI9HFWCLEK7kgPbPNOseDkaNQjLhWZy3Xlsl0B&#10;B6eSoOOQpt4doiG/2LaecAfNKKBilGmisrbaHfSCWiM/3x28HuTP4Ctau+AsdDe7aBB0y/ZE8zYn&#10;hSUV0qK5mRUE9Dg9UjCoVExUuouqCSDvPZ0liIPJkWKhJ/Snx7oW/I95KoNceJ4UlWQ5raTL28nr&#10;9AqDH3OzMyseA0uAxzjwTjAf3MDxLmOhPmKBAhvuyByX8t3xWlpimiEazY4ul1TNHSAjKJ3Zys0r&#10;MrxpgDSRlGKLO1QohkErQpOEYnNGd9zA9RqQ0spT9noSVYwSheiO1oVFqaovMCp2GorOyMEbAOYE&#10;JiQtvfWi1i21DfXd2R7DqQiWTVzNV6PC3LeVE57l4aqjuI2o2cY01SKxBwQAjdqKMvo7gAGLgtMR&#10;63TFbOBJP4YXuZAggKNWL9Qjbf3AY0RBpEGPRcHJkk5bT1QGALEXbpMIsQjcQeOchE/BHzUumY6j&#10;gMQ8C8BInaJNtKvDLUQ3VQbGj2ZKJcG/SKRlI9Ud1NbGhWifC3uphDd+8WTCW2oxvEksVy5UmiME&#10;wfFYJNzMzxcfxqccMdLWk2m/qITmdHSNglRsVbItKbdmqguedmhFdVCAGTkhajWlnT9RpzWy0wAG&#10;ew/wyO+GntJ34kVsvvUx4r3bcycsslgxYFPkI8YMUBeF/wGQgqhXxGkxgioKCxVboBSiQaJSl+y1&#10;jy0z01MEo8YdEU7AUCFgaO0AifDZ/xIFKkuA7D04eGqiikGna48986MNd901cXwlnLU7XIdQqc4O&#10;zMhZ2QM5JdVx6QF5YVhJtUHQkughEwMA4EueffZZPFX73x3/pMfAMGCARSfbv4gkU5dgDncquzsm&#10;0VF1paDZuHFjlO/5AIB0smuQo58Tm3DjJRhR3AWNojQkppCVwrbl+fUB4Na/MkYxoB1Eii0tSRLj&#10;cHb0li1b2EQUWyxmhifZJRXQnFpMognL6mLzxH4bc2KCj/Et4Yu++Xl7MizFmFyjfVbFlA5qV7KV&#10;uim+K0n+gvcIQ24aBOM3dEcd58KdKhyKkrFrGC1hCdoihoeftB1zBw+MVatWQWrQdFOPkcG0+KQe&#10;HiCDKLSRIytgO9EyPPPMM1hH2OhJrkXlaoU7RDBjGiGshKosTBmOkZ7CG+PO/6tf/QpCBz8AXTWp&#10;aoxO2jEHNlOLJAQfffQRsSOMI+nR2NrS9oInsdsx4rCOzDEWoGYOcsRDDz3EzHE57r/vNj4i2BBU&#10;WllaGsw6ZBOmGYp4TCOcys60BNQoijEiYN/0jZpEwLgY6WMi/c/f/POOz7aV5xZ0XWttvtqE72d9&#10;c1NOQR5q3rQ4iRq1KHnKYkFE6k2hbBe2C0gHFdYGhAGIyvQVJdtqh0otimVMLVH6gVR9kWa18o+l&#10;lig9UhbZUtKVkli+tlG9KLGX0tzdEwuS9JI7pKV3Q9KO47Y5VllzEPEjK0igznL+xCQyqujJZZ1U&#10;D8r1jOCXPjC15Of1xNwERqpAZRPE7uTn9Fhukl6pKCiyPdd2W57JjaWPuSzg2JSgSB2kwle0Pdrf&#10;ZTxQCe/FSe1G6QdUj7EKmoT21So0HiBKb8n81FsaQam2uAZa3eEnKtFYS7EAhMZyqH4NXFo8a/2q&#10;CSt8VQ3S9UlZoab5NIZHhi45wkaNI/gRYm0TUVukgbGVa6jmJ7abtHDiQ5P2Pok9WGJUJd0OLhrk&#10;1IItwT067fP+pseAYeA61hERBZ62hTFY1hFjYgRKWBIw4quLgY1WptYRqZtTi7ovGmG7rO5kROWp&#10;P4nK6PUoOKOoSdQubojSkIlsUURVjdqGyW5a+KN2/b4HQn5t6ouminVWBHpgg9gHnvuGxzY2m1eC&#10;x6h8KjwAH8ZbVLC/iGy4R+Iwwi3KkyJqP7MJnxYn153wsj/xmBAriUWeNVYzD4TniW3tjnuI0CYY&#10;MEKCvRK1G+kxBcDyrnZim2yacmEs8Xz4a48XQleXklkblyYWjXJdPAx4RiW9KNbB+qupaxvzdVuJ&#10;ohtR6zSKbqi/8hUVbRQ+M3Wr7ANvZh1Rp6gcxuXJ535y17p1NVVl5BZ1KXOxjhBV7KJbBsc6IjWW&#10;hGpUzGhDyKRxXaz6BzwGhhMDqdaR1157DeuIZBhWIuYKtHgog7x1ZDjHxbd1q2HA+AQ4BGmasBpi&#10;Pty8ebPxDCxJNi+xWFHaIikFxECa7M1Xicra4rVX6ldpwVL55Kj9VPty6vPSVtj9JMk/3Kh+CmdW&#10;sQp5XekgUrUGSfKCsRPGr4Zb5xrKZp1VhVJhyJqCdYTso5A1ol3FfkTxGxqXsHWEFrGOkJkTp4eP&#10;P/74pZdekrsxDCrVoj1/9NFHSWFBi2gGYSNplNcZMl7EuPKb3/yGPj755JPr16/nrevypbfaQhii&#10;/kqSpXKXhfjTT2Ud+eEPf8gopG2R58e0dYQMTrKOkFlL1pEo/fUQIfwWr9bmmxF2LiA+/79f/uPW&#10;Dz8uxiOro4tEVzNmz+rmJNfS4raW1rQYY+zS3o+yXhBWyEDLxU2uinJyx9vP6GFYUxElx0Xdj/Km&#10;jZL7ovQ5fd8PS6Om106LBzjV9OvXpb9IU0rz3ek7SdYRiDMZ6dM+3xkY+rWDaJ8SbN1tHb2yv1Py&#10;oDlQnblF6b1CozJhRh2UHeWdwBmjwbkjEtwFl7tTUZzeGjSuuNQ0Y+FetLak1/t1dLoMVD319rbB&#10;HaaQ+i4tkE2hKLk+an7aeWnhF7mW+0IqnxA138Q/mMZGY0cN0ggJSD0gBR3165kwU8R1lL5L/TWV&#10;iGn2wuoybioKislPvHtYl2L32W6i9pcwh2bcC/BYo4Zq7mDUT1tPlBUKvEmbJL0Z04yg/GFwvb3F&#10;yf7N0f1I64jWTyo1jKLmA9OqGxKlbKXFVG3+wBCdKZxR1C28OxopFHIyAkxUPrwx6/XBgjNKipM0&#10;pV9NZuuj3ah6ou6HSe2NWEGikBmF5z76G5YP+z9GYRpt8zD1dcZRu07/a47aFdLe7xvP/WmUEafc&#10;uLRpbFDaRoWH1BG3+WZTTq/LbcGeZ9qLi0q7K3P/xjHcN65kgegnto3F7w/++34m0/mcKZ3po0fy&#10;iE+KHXnup39+59q15aUF31lHyBhLFMkgWUfERTGadAQVM9YRUsDdOBp9DR4Dg4iBVOsIrtDuVMMg&#10;FzYsPoHYeNeiRoyK3RwAMBBAHzsyALz5V25iDGhR0EHbc8m+QtYmlO8I2MjGxB/ARShQVWJ5H9hI&#10;Yup4Eo18WutIWO4Isy5R+6msMsZC2EU40jSstuB+WnlK4RSmqjBNRFTsiOCxqqyD1BNm8u1a/ZLC&#10;gpviXbnQHcwYJOCGsimxkgV5pKJUwwGd3LlzJ1wEESRo1cn8qbORPvvsM6LfpMEBM6QnxTeTn5Td&#10;m4aM8ZMBhnggDoTgSZ7BgsKvlrb3Jp7bo6FrNsRoqDVqcODPP/98VB52xn1MW0c4EYdTxJYuXYp1&#10;hNkOO6pkQf3k/EfDkI1pGAzVRgS4YO7975de/PCdd/M64sU5ebNnzNhw7z1l1VXFnMJU1ZPJOanX&#10;UVbwPmJKxLnxgFI4aMSlRTXFq+kKMpXLTMucBGeUdSRKno2qx+TTMKiCPO18iKqnO8K7uDjfWS+k&#10;K+DCdBotHenP34rnomTvOYulZ+MLfAyyO10sptTwrkLzrYxIhc/B42nhJwdW2vtkgEp7ny3lu33Q&#10;dtBEoqosfSwIyRDMOhLebRF205byCleP9tlQ9S52xPb9sKIpyWvB6uzb6hO2vqTyANo6dT8qh4cU&#10;p3BNclQ1P115gWivpx79RJF3VyqHE5WrRvpJTUL7FCMRtoJordnkFOfDZ1hlmhEd0/zvY8JnVJt/&#10;2GNgABiI/c3f/I2ogF4O7xa2sfVHjRhFtfvJhWilSY9mYNzg2rC+JF2kRVPUw0nyz3VREVWPkGmm&#10;1zBa0r4SpsgmAvWHq0tCuCq3dsN9T9tu1Bzqexzt16jH1IWwmDSAyZoEfNQ46n5440nVtocpe3jm&#10;mztAFHipJgFVpRbNHUML6rqzJbWVKASqO7YiUvFpk0SbYtLzA8B238DTU80r1Uzr2qFlqE+a3jyg&#10;55NWE3DK+hi2sgzuPInqeNT6Cq81ITyM9gGgsZ+viJkIPyw89JN+2ot9PE+6cI5CFRskSsJg3Xb7&#10;GrKB53GQCaxMoHhxiabhSyJPMLlOhwQAmmVUWuQo56tWBwXNMufi0Fx/6Fg/8eYf8xi4cQyYTlZk&#10;galLvnJ5G0GjWCYIFSgQKTdudTZotRvSHNHfnKxAbLi2aagoMhWaRzLyK5PvjXfQ1+AxMCYwYCyi&#10;TXtWH6pz2S9ZICxA/CVZILKOKDYxtQRptZ2+oDdbds81WgM5OerTkjaw2MMsgXGPlpW0JzNF7/+o&#10;x+JcwxcGtrZvqSS0ubv03b3Hh8hpgKIIGBWrR5ko7F0TjtRNuy9Y1M1wv8xhU1HFlm1DGW55Hh5A&#10;MbtoxiEyhIBIaULlfXg4iTRhrIKRIBGoqCJkiuHQyUliYKR/p2adaMJbgpOf+JQ1i2PhOdedr1BU&#10;fDkt7HhMTNExDaTtdFxwDo3SOerwuah+sfTgGxlfRlZuLkwSBp2xY/TNPDmy+5RNXfGWFKY3RIC5&#10;yvZKJBOp3pQETDN8ZKEd01MoU+CFauP5uWAi7Tly8MSRY9ld8bLC4oULFty3cdPcBfPHTxhf5g4t&#10;TVPQDqctbARKK51U7DhJdo1wKgJalwivT3Fcmg9pS1RnjWgnXZgCIeki03psLxCcYdk5bVVpNyPR&#10;VXeoasqfDv3uMWyE3Byjns/J5mRWdwp5Hmpw9+dOy+WYS7cLOh28Tk3lyHXO0HXnaoBgjjxJ/Stg&#10;R0r3x4tp/zi6JD/dH9ma2MgL8/OKCvKLODS3sLCkiL8iMkim7a+2V9v6tRW6fcqdTcx5wcl/Qrjw&#10;E96XdTqpDltV2ijZ3nQntUTNB+3RAKBPFeqxbN6qlvpVZ9T8FIRUEj6sRceBcMdqFqhaCzbzbf5T&#10;uT2Q9oLaBI8AFtMifOqOmWE0OVOhjdK3iLcJ683E5CTxIcbgGeNkTJHVkHRHXyVhhYkPPIyOZ8+U&#10;jvnnbzUMRMaOSJtpbIQY3z60WlFcdT+5EHH8khZsdY0SJsZWpsilpogQklqi+isVYRilfU+1qIhO&#10;WY9SS3i8RJsGNpUz7Zdhw9TxmiRR86EP6SstwAODx6qysTOqbT/1PRb9aVdkXR03nxHbVvvGf3/q&#10;77sGLRmoPFUZ8rXh2fwMt6LrqPljTw5s5ggGqz+1XX7VrEiqn73KMDawpgc2z1PfCpO4oYMkaty1&#10;kae2G/V8VK/7oD9pM2v92f/1/65ds6a4MOZiR4KM6FnxLrjmwYodAR5za0IRg5finXfemWqtHKxB&#10;9PV4DAwAA6mxIzjVEhSvVDDwJKjwCByhZJrprg9gfOzIAEbKv3JzYyDt1sBKIVMKBdU8QRJi6lib&#10;SnyXFiE6z0OMkIquTdlku61+Fb8dVkKp5ig+3HSsxkbqwpTF4ohMrqEe+yo2SZBAT8IQGgD0Lu19&#10;8XtWuSkdlAE1FX7QJUUAANAcz2PY4CxuAMMdm/weJLokZyCWDLf3fz/9aRixtEjlIJzYERgJPtGY&#10;oBx/8MEHUayTvIibyt2B6QXVJAeZQC2pOczwq34+FbXA85xdcddddynpzc09sUdJ7yx2hHRnn3zy&#10;CSGSTA+d/pIWQsZ9TMeOkDps27ZtxI789Kc/ZbYzP5HUNJlHyYjc3GAYqo22cAGJ+P9+96sP3343&#10;t6O7uqT87rvW//hPflJUWcEp1dD0tAiJii2Lyrxk+hZThmjEByvzVab6LiZe2n71oQ+xKRqeq1H7&#10;UVS/EOvSTzC5wvXujN+pjDimPl0JDqV0Je7857KQD/WV89YdeIGmMLjRc554V2Qy9fT1c954+nYj&#10;lgdOAiYa2/bOs3mJ9PoxLDbWX5uTQE7GqYgWkrUoas74/zBT4RASkT2+7wxs4f1aYNh5ORp04wGi&#10;6JU9pqpMvZM034xPcOMUKsbGaL2klqh+aR4KJ+EKB0BX0/I5EYMykNtilsLaFa9/GAgeb713Iq0j&#10;zH4meliE0ALLVOvdz9UiyUHSi603XYySQTFCIHiMNCeBN9QAZ9pupoxgpvVL6z10I5UpPEnDZKMT&#10;5pb6M6MybTdtnX0gP9P6+xBc+9kdtRi1fm13TMuT9aeJpGfUnPEQtg1HVaXtPK2FYACtX/eV/qwL&#10;60IfeMt0HAfr+agORtEf0JvWOvKTP/+/hzSzFgOqg9cADGUKGa7J4WA55a87TP4Bj4FhwECqdYTF&#10;QvwT95nA4cxa3joyDMPhm/AYEPOQtJ2xHtnI5A+I0Z2vJHFKiys5uRsHYtsu6bkk14jTsGfw2RQT&#10;a9xs32wtkV7hJ+2acAqDOXBe7CmCx9ghUyhAZNLex9qRqtEAZmUilcBvL3Jh+c3DCheusY5IsagE&#10;3Ih1R48e3bt3L/YMXkFfjFqcQtJLYaNv+QXrCEmx3njjDTJrUS0bOuYNLMdmHaEG1O4ggZMeOP6U&#10;I99JZ6QB4ida51cGbseOHR9++CE4wbhyxx130FlvHRmeJW+KIUaf02JefvlldrTnnnvu3nvvjRJh&#10;xrR1xGfWGp55FdWKkZRU68jnH3yU35moLCpdf+e6H//0J3mlJe2dHXinp60qyroQ5e03sr0eRa1H&#10;JIB3RoygiODb/ihDR5oSpYf7TqmuCnufi7COZKqFj8Jkd9wydNEujfZ8xhIRMQERmb5C9XyvqVjO&#10;9WMLDGlcZOr1K29m4zesbURjcSY2Ltrr+9gfw2yA1RlmQmx8eTJT62AUPxB1n/3dYAh3JNP93ayA&#10;YSUMHfExH6OIttzsoERbeL+fa8sY3MFCiJh7q40VJXeqwarf12NDloTqwcVMWhI/uE1kVBuil9IX&#10;KOWCvWvycH9qi1Jh9/Fu+BXtZ5ZPoD8tXvcZ6jQ/xCgOo49KTCMQ9YzwEzZOmCSf9hUJ/QZS6jMS&#10;tm1vS+UDkl7Rdmt1XhchN/iAJcqw6B+BagCE01ZEOSjdIAxpXw/zOgOYh9cdXxtoXeCrlezekuGJ&#10;Sn0jQZosFU1C49WGAnu+To+BQcFAkl+ICF2U496gtOgr8RjwGEjCQNIOiEZeqSfQp5NohRMvojKc&#10;KO1DOG2FUkBgBuAtDhLnmF8U93xSxo8fbzko+nlBJaTroVAVr6seKhSfA/VQzJkAsBQZgA38FGXn&#10;oDu8TiXUBmCCTXWSMYYIDMwMVpQrRlk+qDapTl5UMZAEFbmtBCfRIdTPJyeCEMQpUUtqHduj+zaN&#10;hIfGrD5htk2Chrq/Z8+ed99991/+5V/+7u/+7u///u//8R//8f/8n//DV7TVHFtC6AlHyPC8JS3x&#10;M394MBDWmnGttHUyDd6UxdLxi89XH/s/z29KnIyGTjHxigodGYeUBRTDkSOSIiWJP/Y1is5L2E8t&#10;6iOvw7OhEyBODr0tMSuWaNHyHOrdTHESBWfU/aj6M30+UziziAVJ+/f9vN/fiefRz/cgFCLPOkoS&#10;EvmqF+1+RD1J4qd9dS+m/wsMHyl/hLL0/mUHFz2fQX6vdH+980E7l6ExVI9V6C7wA7CCE4aVMP7D&#10;ZoCocWHupS02P5O8HJSlyuwKxkj0UY/pdixlVpi+CcNaPiw6zX/NeatTTmBpi83PsKtHlKmSTpHU&#10;y9ibcCYu07ckXUhXRoUCLJyLxVidMBcXVU/U/fC4SIgLbwQZryb/wq2Egb6sI0mSSd/a0kyRpsVm&#10;TZhQkWk9g/X8dXepfnJU162nnwDfeD1JNQyRjSQJLWJHkrTJ0iuJHPez+wN+TIkgkUjDyUbDtRk5&#10;FqG0n3RflPq65gceVqeM2oo6az5ru5IQO+COJL1o3KH0y7ZXRUEb3gkyVbJf15IBAOFN10BKqz1M&#10;bT18x1BtW/jwWEkZGu2+YV4krMS3rJrSbkSNY9hZI3x9I+Nus6ifNKc/bZn5OUnM6AiylmvS9tQz&#10;qNYR4wK/10R/IPbPeAyMHAa0Bm2z0KY2nFbSkeu6b9ljYIQxIFaKLUleJuLKwqyasT1R+dbDHTB+&#10;hguTwJN4QlkyxA+EWYIoRBjjlyQWiS+yzVRcDdUm+euIT+amumbkRSxlmP9MYsbEZ1rrpluJgkfw&#10;8yuxAiJfelI8mxg5mui/cBd+0hg5Y541atSJLvLEiRMciP3ee++9E5TNmzdzzWHsb7/9NgEoJPii&#10;I2AG/moQ+ZwRnrhjqnmGiTmPle4mto6YHGTi8JgaopsWWBSyHNBNkd1Ch113d33nUJ8kWIWVs+Hr&#10;KGO2iCSDDoVBfMMMo9OqROdTDeeZIjpK7ou6b/Mw6WIo5Mfv9wWxLs1fWpIb3Iz4S2ei+M5owVuk&#10;xnLZsbJ7bkZZKaLqiWo3amASWGhkpPl+dExXd1bav1Aei+9XmR6g8Aki4aM4bO71U6mi4zpSi1ky&#10;AEZMjowWqWo67a1R9Zi1QxM+CVtWsxmJwzPf6qSDUfPTTCZhvYGCUMWohM0bqfALAMWtpi1h005a&#10;605Sj/qoJ+1SCotsSTq0TJe8f/5Ww4BLe8L0ZWKZeCDNr+mXTWMoRjbS9psh5iSHhGm0Jnc/hZMM&#10;W7v+4/3ZpVKh7f8eeX0Ikva0/lcdPJlafxI+wzJbH8D0Bw99v55qFZB82LeWOarOG4QnLVrCinh7&#10;IIlM992uJmpYlpZo3X8x70b6FV6D2lFSuxneCfoPVbgeQdj/eSuDUPh5Uw0k3Q9Xmxb4/jc6uE9q&#10;WPu5UgbW9HXHXfPQUJQhGYger3h7TndbVndHHBEknuiMZ7fHY22JXAyJciPFTALdd52KyKB63f4q&#10;qFZcI2ckIvbAGzV3Xm1PtHbHON46gW6mOycXUwxH6163Nv+Ax8AwYECmQREoydIsB1jqOPJ6Q2N+&#10;dqy4oLS1Ld6dVVhRM60kOLt4sIrWHYud5pR9jk0EeCSrcIE8z4JiHfVTEhsswHw9HgMjiwFjpcRl&#10;iZEIs2pRbE8fbKS4JvPNTGJ1Mu1vlJwSxTIl+evwmMlT6mPYPNMHU2QuHWFVQh9yk84v4WGIiVyk&#10;ibmhfqgNb0FkpJdUbWHvpSRtsn4S2DY6fOV1ftJxr2IA0CvpxCZ07vPmzSNx1j333EPiJvJ3bdy4&#10;kc9169ZxoDf9hbIBkjoLFU775ziTjg5qg0jSEDXr4JlMx2tgz0OHBaS93qOOS1GpCZPANkQeYGnd&#10;25NcDMN9lNbMbGlmRQPbspMxZNJN8ww+9bJBaoit8LU9kdOZnRfPyc1iCeZk52bFY93tse42bZRq&#10;UWAMDMOD9ZYtGU1sVcvwMe2ZaUwYmUU1c1LViIMFhq8nCQOGapskusjNKe1oj5PXqKw8t7KK46Nz&#10;0HLn50XKBZnqnTQ/R490meSUZl+HfMKwRtP+RTUc9byMJgimCtNwp7AHd/p+PtraEmkN6e8rhVnZ&#10;/OG2yB/TpvcvP5aV9q/XaVUTKdR71ZD6lx5BNg8z0o30McribSzGNFX5IIVAVA1m7UirgJJOJsxa&#10;RA57xASNet7Wl8CzLiTBLwCumw5LldyI4iVqfQ2ig/KQL1XfwCjDQM+MDC+/G5mjo6x3HhyPAY8B&#10;jwGPgUgMOC4nN9DSSqQMnD0GEV+5GA3zegzhhGR3dbrKI04oHMRmfVUeAzeEgYL8AnLisDRg3M0B&#10;qm1oQh9N/qGhJC0AfUhyIrmhXvmXPQY8Bm4lDLC/my1BUh76SjTFUligHD937tzx48fRmMs6KyOE&#10;TrznVxWuuc/5EydPnjx27BivYAaQQpw65U5n1hSFj3AONsetP/rooz8IytO9hSMuuLl69WpOK+Fd&#10;9PJUGwTWOJdfjhCmVv7gEDq70Gg7XbbSiOkTrwuMLoOlmepjIoAEGc5l1tKTdDPsfqJMMAKYZxSE&#10;oThjqeNB42DNNVMwAQPDIddd2ZZSsUHrphELq7H0pNIZCUINN6M5WHCOtnrM5CP1mTAw4rac0Yal&#10;4YcnsMC5ZnvsjMNl7xz+nvoWPQY8BjwGPAbGHAZ6zv9Jcsbpw1YZZoLD12Ou5x5gjwGPAY+BWxwD&#10;zu8jyPkrmi9Nh4tZHqTiHGOdayxhVTm4iiGNIweRN2WQqvfVeAwMCQZ0SgGT16UKiLt529FOZsjB&#10;NByGtZYKupJ1RP1J0mkOSSd9pR4DHgM3NQbC1hFp+VGsoxAXtcEosn//flJd/fKXv/ynf/onzgX5&#10;h6D8r6DoWl9fDQoJsjgypK6ujnpEIaW1N698yzSAGYMzTrCRLFiwgMPbp02bplNV+ErhK8eo8LAl&#10;1QE0nDScU3LwR1hCXi75DJwCFWMAj2EJoBXlfx8G7TZGDtkVFLqkORIOYOql0oGBJIWdgZ7LPjFY&#10;k8tCUoABM4xgI/4jXL+YN8WLXLhw4WJQON+F8boclCtXroDJhoaGxsZGvmKaomsYS5LqGSyYR0M9&#10;CpqRC7MFE/jYkREfmsCq1yNxiGiMOEgeAI8BjwGPAY8BjwFhIBteMymWVj9EGUiiGNOo54fBzceP&#10;pceAx4DHgMdAXxiIt29+660339585tyFRHYsTqxILK+gqOiHz/9w3bo7qseVxru683JzsvhfR1sM&#10;/8fsjJNfIXiTx0CuoziE/vM///PWrVsTLlcQ2YRjJCeaNGnqs888v2HDepwyizOu3g+vx8DgY0C5&#10;7/WpqYvq5JVXXvl8ywfnLlzIjuWyWOquNE6eOu2pHzx714YNtRWDpvCiIfQ1NEp2/pdffhk1pTkp&#10;o1skBQ3+1mTKRi143cj0wceLr9FjwGPgpsAAxE1qfWQ3LtCbbwkKWnIMD6jaIS8QGa6hSJzfrtQ3&#10;JuhJgkM7L42/TBp8hUZxevxPfvITNv2vvvrqzTffRPmOql3CI3YR8mht2LCByhV7JwMwX7n+7LPP&#10;OJ6dSJQlS5aQeotGi8oq3Wm/3T3/TGFaEEvQlszG3MRooUPmh3pkaBG7AmyM4jCwjiuApqM9UOMG&#10;eWUkQeuDxFpCEYnLsP3U1tammlJuBGbkdOW1tkqAh6H84x//KM2yzAC65pNBcXD1Fl3zyRbDKING&#10;oN2zZw9nwzBSjz322Nq1a1Nzm1BPWzy7sfHq5rff3Pz2Wy1NjfmxnC74w1jOpBlzH3zwQRKmMeIy&#10;NgxufzPFlfZu3tJWzgVTmgkJfrZt27Zs2bKf//znDIomkqZ9pk345weAARsOLjTBlMntn19+/aP3&#10;3s7vbq8tL1m3Zu0Pnv1xUUVVIjhO2xePAY8BjwGPAY+BkcWAy2ptECjDg3FRaSGLcruI4o28dWRk&#10;B9i37jHgMeAxkBVhHXnyiSfW33XXpAlVPdaRRDcGEue9OUjWkbZEM4EopB4168i9925AhA+8Qn3x&#10;GBhhDERZRz54+228b3PyOHkk70pD09TpM55+FsPe3eNKBg1gUxx8+eWXWEf27t2rLF4oejCKyDpS&#10;U1PjVTmDhnFfkcfArYcB1MRKKyTVMEEDeC0QCIKOUpZXbiqRFBfozUWC9Am2pGDXaR86dEQHWqB/&#10;r66u/vf//t9TMxUSgIItgdpkTsDm8cADD9x+++3UYNpzAcAnCuvf/va32FTQrRNQwmdHPAfLCGei&#10;8c8ZZmjZWSAwO6CLd2nZ1fSUKVPWr19P5UpgNXRlx44dgIf9ALMEmnRA6jlTJOEOF+zNf+iiEfjG&#10;ndy8BNYm+j537lxsQitXrqyqquItM3gPCqhgUhI6QT+cbE9h75CIHfZx5Bpgku4LAEX5yNzOTOAT&#10;u8j9999/991335TWkZdeesmsI2ymMqIwpjdxuMygzLTBqiTKOvKvr7310btv5XW2VpcV37l6zQ+e&#10;+0nJuGpvHRkstPt6PAY8BjwGPAZuBAOOIxIXJccTcQ8+s9aN4NS/6zHgMeAxMCYw4PQc3S5f0Hdm&#10;7IGeyp62v2g7etz6sp17Yzc6F9fWmMCNB/LWxYDOtEVdl3ATNgFLhCKMPFuDWKR8pEgtJdWVCotS&#10;KkiuhyGNzCB2ylflMeAxMKowAAExEQ/A0PWPHz+eyA+FcRAIgt6fC/TF48aN01kUWE0outZXDCGY&#10;bHUIh2rADIBLPjYAvtqZqDKr0AoKaDtI3IJXLHsnrc+YMWP27NlEWmCYIQHU1SYU/lcbg3+UpmtN&#10;QNXS6o48UVFKKKIBsMFwMdQYBgYiM4huOXXq1OnTp/k8e/Ys0SQCJjiKRSezuE/+6KzOa+ECJCiJ&#10;0+CaRhz71HtiG8YhxotPEEhhFBggtP+ER6jcdtttK1as4FMXdk2wzuLFi+fPn09+M+wimzZtwtTE&#10;QAw1PkeqfsumFd5GRzbMZaRQMaraDc6A6cmsFQQ9DVou31HVTQ+Mx4DHgMeAx8BYxIDLI2GOQrKL&#10;iHUw0T2pVzqqLrVEMYI+dmQsTgsPs8eAx8BNhYGI2JHHHn1sw4a7pkyswVszls0xoxyN2uXyfw9S&#10;7EhrvJk9JT+vsLOzu6Z6wtNPPbNx4/2oggvcJuOLx8AIYyAqduTd114ncXsMx+rcgvrGa9NmzvoB&#10;sSN3b6gYvIQcqB2VmJ5U/sSO7Nq1izvyrcYvm6QlnGaMFhKlm08DMsKzxDfvMTBmMWDBZ5ajD3X/&#10;N998g/YfY4M7aTwIWeMT4wcmkLSZtSBNivwIjhDLJtqD/FFYOEiuhd3i/ffff+utt6hNGnzoFWeN&#10;PPLII+vWraNO3uW4cvDHkwoE4dyLo0eP6vwSXsHIUF41vufMjMBXw1miOfAjljOxepxETgRSLniX&#10;80uIIBnq0Th//vy3336LUURnq2D2ADxnkMh3HQnSV/X8J0hy89wR91xgmZgzZw7I6cPFcADAK7In&#10;7LzIHYBUyIgqDMvaOmjdfrUL3lJUkIR92VfYbrT1mK+kKrwJMmuR8I00bgsXLvzZz37GXKVHhsYB&#10;jIJ/JVMMRMWOvPD2e1vefiPW0VxZXHDH6jXPPPvjsurxPnYkU/T65z0GPAY8BjwGhgIDLhWs2CAx&#10;TMZgRVlH4KLSwhF1AJ23jgzFsPk6PQY8BjwGMsBAhHXkqSefwjoyoWYcflycP411JN7ehjUjKyfj&#10;zBVpzx3pirW7E07yCtraOivHVT3xxNP33bsJC3xZoTePZDB6/tEhwkCUdeT9N9/8XmatGTOffuY5&#10;MmtVlX2X+f0GQUJZCdcEg4RdBOsINhLdQXuFMpHMWrKO+HNHbhDP/nWPgVsWAxATrCMyTmBnVUIq&#10;cmphBVGAmlleMQBwxw5sNx06z0OjeBIjAUYRjBZUyMPEf6haIjk4rZ3MWmRqUrgbdRKjgHXkrrvu&#10;CguAGEU4jF1jofrlikflHGmi+0RHoO23+NVEZ6cOJKdp9No8qcxdwyBXws/QFwGMsYHWXYqt7uAY&#10;9jjnnzs7UBAN67pSVOziCs2/kAs5HQ5u+AhNYIOhZmE+bZHkLqOXQArL9VFv3azWEWbmJ598QqzM&#10;T3/6U6wjfSfGuGWpxNB1PMo68uI77295+/Wc9ubKovy1q9c8+9xPvHVk6EbB1+wx4DHgMeAxkBEG&#10;chQbLJtHmONkV0tbYJEVXh12jRkGVjWjXvmHPQY8BjwGPAa+w0BXbknRuOys3K7O7qLiQlwdO7qu&#10;FRRmtbY3lFcU9jyWyO5s687JL83qGkgKITsIlNpQ6ZLngTtdnbH2tjj+oIWkgigqRBlChm7+n+nQ&#10;JFnr+Yr8z7YlnY7VZo+1d7SigdFfIotTQ3uvA52F8hf5nEWZjkLa55V6RciUfk0qNmnfwgNneVd4&#10;MukBVFFWedJbgwJkVCXSXulgdrEx0tmhkOvOjbV1dWTHElVVJQW5XbH4tSTTiHxKVPQiSBDXZFn7&#10;o9qlv1Ja0Vm0imgY5Zss5goA+FRudPmdWCtDig1fuceAx8DNhAHENNOk21kdmEZE9MJBaVAbHSXC&#10;xo1RlpPPORFER6CjViZcg6gIqqISEnBxE3OFKB53oFHKxMU1BVJGEirt0dpnueZXM43QumUpEImD&#10;CuuPoNL8nJ5rvvITUFEkbyqSY3jkTRo1gOm4cJUTyyK/IsdRFRbFSkrzy8qLKsaVVFaVgj2lugJC&#10;RWAMemYtTUvQ3odphAe0rWgTUV6p/qALsINkR9/Leep6ESSSiHcnujv5y0nEC2LZZfmxcexfslcx&#10;7jzGu5b1a0SWj/FyCg0RDEAFf6gclXzKqjci4N2yjdpYWPpQEY1EPC/4y0k4Yygf3Vk5cfyzfPEY&#10;8BjwGPAY8BgYcQw4jrM/riVpAdWGJyZsxHviAfAY8BjwGPAYGA0YMK0xMjoido+iJDjIYWA2iVTt&#10;sBQQqCQkA+PdyacUMZSCfDTLCFvuD9lex50knV3q5P5eQXo0IG0swuDcfgNdjLRXXEhBhtKEO4qE&#10;QPt/6NChL774Ai9O0rngQaxELjwsL2BGAVWLui9/W6lpogJVBxdRmpB8KlE+jTKjZCMBEi64jxOJ&#10;XIktI79MIGEriGnEhA11wY4SSbpA9SazB5/o4FD5WSuayYAhfZM+B8ykDS6ufG0eAx4DHgNJGEjV&#10;v3t6dXNMErFQjlNSf3oZO9ldlCdNW7+cTkZbr8XgaSuXBWi0QXhrwvNderfsHP45Xqlnht2a+PC9&#10;9hjwGPAY8BgYRRhw+5KxtuYC2bfOSL9KF2D+KaOoTx4UjwGPAY8Bj4GRw0CPg1gigUhK9nDnOtrV&#10;5ZxLMZCQnCLzkqqJtp1L+xH6ZVlKeu9zpBb6btekdqpeY0nPzqXHBOfADDaZd+ImfENWhNQc6xhI&#10;uImi/+DBgx9//PHrr7/+xhtvkOaC9PTvvvsud/bs2UNWd2ImZF+xGmQ4EaaiDjkbRDza0FtqULqD&#10;c66g0nQSSGJ1FDvrnJ2/75wbFWurt1ILXSBNP2f/ciGPbFVOtWpCrQxiT31VHgMeAx4Dg4sB24V1&#10;YcXiJ7yZZHARPhK19dhHHLMUWEfw/Me6D7sV3vdHp+3B/DAs6QUI9D4xIzGLvtcmzDnTSHokHc9O&#10;hFJwwxePAY8BjwGPAY+BEcZAj3UkbCBJ9dINw2jOub0bmw+GHOEh9M17DHgMeAyMKgzI5ODiAALV&#10;OVKPslnxKaEo05Iq0ErtQhInWkFQN1WyUii4Q+Y52TWWn5ebh3Oac0zTX28JG1e8dSTT4bDnLc5D&#10;ObXCmCTYgrM0Nm/ejFGEk1F3794tSwlf//CHP/z617/+7W9/i7Fk27Zt+/btU2opqsVIkGqxGDB4&#10;133RPF5lBXFCeiLBdFLedtnPAAllEKfX8qvyhlEI7wgX8JC2KNYktVCVpV6xfPrKzSK7iHm58q5w&#10;qwsA88qd6w6rf8BjwGNgGDAgyTHJNCJrtwwkJloOAzC+iSHBQCDi44Iiy4grwZkrMFraB23fHJLW&#10;b6xSwaYYF7k48NXzezeG1EF4282ihBsaQpNCxrfgji8eAx4DHgMeAx4DI4qBZBZWppE+uIfeyNqe&#10;/48o8L5xjwGPAY8Bj4HRggHT28o0YirmJO3JAMBNTZ+tHUhZyFHEnzhx4ssvv/zggw8+/fTTr7/+&#10;+sKF+tOnL16+TBKnntaUQytJuZwa9DAA2G7lVwyBKO4ttTRDf+bMma1btzIcGD+OHz9OEIlU/FzU&#10;19cTNbJ3715MJpzl+9JLL2EmIZTk4sWLTlgOjuJQfvBBP9I2daSAOYnb4atCPWQvAWYl0ZIaSHnD&#10;KEo0b8eERM0BCwRJuuB50vcrnxiHJGMcwqRH/ZhAZH2RQYVfnRohmOcymQiwW3nK+b57DHgMjB4M&#10;pJpGkqwjnl6NnsHKFJLv0moFgSPuOPrgIHo2a7ZyNiOOYxEPwK49Cq0O2j01Ia3v3r0g02kw6M+L&#10;hemxtAUzyrkuecZm0BHtK/QY8BjwGPAYyBwD33n3JIWP9FGVWVD82baZI9y/4THgMeAxcJNjwDJW&#10;KVreucm7bETkI8ojoGMAnVf6JtukZHqR9YUMRZhDyN30wgsvoGd/7bXXiE74H//jf/6vv//fv33x&#10;9++9+/GunQcOHjzZUO8CSpQBKSwep00MNQAIb81XTCGiU0aEhLNnz2LzIIPWN998wykj2ACqqqoI&#10;vwDVOrAd6wI3MX5wngd2FGJKOJXkyJEjLugnKFJqDANKAdsOK7ZT0M3mwQQDYIBkjn377bcYe06e&#10;PIkdDnsP0HKYihVMQXThq6++IlyGwgVfuXksovA6vaYqPrEMgSUdOBye5HJ01QklpoIUTkAOsA1D&#10;5rFhGALfhMeAx8DYxUAf1hHrlDeQjN3xtR1HTB1GEpTZbD3sSrZ1arMenb4mxouKr9DuOdaHY6zD&#10;T2A3QSMMR2eX++fGJZtob+/2MdYH1sPvMeAx4DFwM2DA+Wkad2tmD3lbpO2fS5Py/Vztej0qR7Zn&#10;i2+GaeL74DHgMTCmMdDR/dmnn/z+pT8eP3mydFx5e2dHa0d7TW3tPffc89yzzxblFeJZl53I6mxr&#10;R+TN6urOyh+IDcM2DtS+mCjQJsdj2SQDKsgvYD8hN9HDDz+y6f5NebG83BtDplIMIVOdPn0aDTXK&#10;aLTMnOLAdqNcT1fq8MRPVFdXTZ8+Ayf9srKyefPmLVu2tKqmyJ/PeWO4/97bjIKU+DASOoOdoBDi&#10;RT7//HN8S7Er8CvnaqD3V0QI8RCKveC++A3lu4CvWL9+/caNG6dNmyYeY9hULTolXooe4CS0hSRg&#10;//Iv/2IBHMDMnKmtrZ0wYUJa91hFmdALHUZCPTJdaIqmxTYN4XWLiYjKMSadP3+eLjNLhSUweffd&#10;dz/77LMTJ07kK4+ZIUQMlbFVw4alQZwzviqPAY+BsYWBKIWyQv0IAfz973+PCVk5CXl45syZP/vZ&#10;z1atWmXd1AYxtnrtoe3kfKz6q2++9vqbr79xrfFqfiwXwwgeLsXVJYzv0qVLLxClW1/PuE+fPp29&#10;e6QwZnwIG640Emys7Oy/+c1vCClesWLFn/3Zn9XU1Mio46fisA2ToZpxsRgjGPXfvvPpe2++Gm++&#10;UlGYc8ea25//0Z9UT5ySyMn15pFhGxrfkMeAx4DHgMdAFAZiv/jFL1LdEsPid9KbPGzJteTgKWOJ&#10;t474SeYx4DHgMTBKMdCdOHXq5L79+xsaG/MLC0iPgO62uKRkxowZixctQtxFLOEv3tWNijeLgI/Y&#10;d4kIMuqR9LZkCsI7Hhf7buI1XF4gWsgtKS2dP2/e7NmzXZ6DjCr9/sPacRQ78v777xOgsH//fpJr&#10;VVRU6HAI9PLz5y5B+cxh7K2tbSdPngKYhvr6trb2BQtnmTr+BkDwr/ZgQMwDX5R+ioQbn3zyyZtv&#10;vmlKfC6Uo1xqi+rqalgF7mA4YchQYchAUldXR3zJpEmT+FS2NOrEPjHUybUAmOgOVDxoUlSIDiGY&#10;g5sySMjgIYCZ1ZcvX+aTx5DwgV8WID4xb1gNaItQFPKkHk5b6C81XLp0iSRjPAwSaAUscUEADRYR&#10;THoYY8AAsJF6Sw0pzRdQoWjwKbb8IvQY8BgYWQzIMMz2yhYss67sKGzEy5Ytg54beKa/HlmAfesZ&#10;YQDbfmtb++GDhw4fOtTR1oYXA2mQXIBjXjbGBnxTiNndsmULBv7y8vKAtRsZ/ba5U4idENfBdslW&#10;TnAqng3MRtwRmKts6HJlyAgP/uGBYcBQbY5T3GFcDhw7e+TQ/nhHS25OYsrEiUuWLi0uH5eV7YNH&#10;BoZm/5bHgMeAx4DHwGBiIPZf/+t/pT6X/7E3l4VyWyfleZdGSWoCE85hha2YiSXpYjCB9XV5DHgM&#10;eAx4DAwAA92tZ86e+nb/txcuXcrLLyTYr7MLc0je9KnzFy5Ylke4RY91pMtlvuruRCs8gEZMNkZx&#10;jGkE4bkz0dLR2YYnPf8KC4vnzV04a+YcbCMDsI6gHUZxjI+/NDI7duzgTO9XX30VnTLZh5C+0CCj&#10;bddWder00a7ulpwYzbZ0x9ty8xJd3a2X6s7wGEpn7Cj0joe9kDyAUQ6/ArZRiulAciwEr7zyykcf&#10;fcRAYBhAv89gSePPMzyJeylxJDIAUOAx8DnlRZ7BIoKhgos5c+agZ2F8eQB1xg2CZ6/L0CIDA21x&#10;nwARjognvGnXrl24lyovFlEv27dvP3z4sLQtKkohYqDyrjSA4ppkpVNDZrcTj0SLxi/pq/glKWiU&#10;5I0nZYAR46QJyScrCJ0jgTjASSAORpQPP/zwj3/8I0nkLCqFaT9Y+PH1eAx4DHgMQK+gVJBrPnUN&#10;TsiRCFWHKo4fPx4CLtKtNInQLoieKBXmYVFFfsUKvmDBgqlTp3JHtYn8WlCd4uosObMoodnajZxG&#10;adtFge1XVSWKyk2BLZG2b309PICF94W9Lmwm6HXzAlRcY2q1tgWkPs/r1mvtC3yCuiQRWy0Cjx7W&#10;5pKKk6QpamJ7GBvhZwStYRsTPJ4Maf8SWR3xBNhwn4lsUkp0ZWd1x7JyC/NiZ06fPHhwX1Pz1UR2&#10;PJGTiBW4fY24Riz3xOzSF3k/4NnADBmRRWQzx8wkMpCwXbJ1YsghfAS+wlwKfMzl8AyTTXJbMowL&#10;03vrrh1HDx7IjWeXF1fMnjln6bJlBcUFpNoivdbwAOZb8RjwGPAY8BjwGIjCQA+rl8pOeZR5DHgM&#10;eAx4DNwcGHDaBBL9uvgQKXfdv2E4BVHCudM7KB+j+xggRskvhGoGiRene+JFUGrv27cPhQue9dxB&#10;ZcNP0oygiEFKRzvP8xSd3IDeAad+5Hkc9lNVDAOEyb8WyjbOEDAcOp4db01GAX0ZkRNczJo1a926&#10;dQ8++ODDDz/85JNPPv7443yVZ7FOIuEt3sUF9cCBA9K+YcMYxHM1ZBHROepcABjKPo4SoTnCRGgX&#10;2wzTAxj0GAYe7BPhwjSjYLBJOoxdOrWoiSBlGTOT6ae5ajiRSUmmEcvKpWteQaVIfAmA4fqK2Qkr&#10;DrZG2sLshK8ueWyw5fjZ5zHgMeAxMIgYMCuFGXeJbCN3JTbjzz77DI8ESCLPoA2nUVPfy1giasZW&#10;Ky86KJ4Ak7MdFzKHU5RcEVKsosQDYWNJ2JyQtndJdhRBa+dF6ZWw+UHGhtSi1gWhemHnP4VfF19B&#10;EZBhm4TIe5JDoZ433wur1u7oiCnBqdhK2VeEECFHgIXNLcZN2YVqCNvphTpDmnFEGpqsrMi/7KyC&#10;WHZhbqyIPy74Gjzshk+DK68UdZ+vbJFsZ0DCNS2yjw/iPPRV3dwY6F2/sEcKNtKnPw/m5h523zuP&#10;AY8Bj4GxgYEe/izMdY0NwD2UHgMeAx4DHgP9w4Bz3cIY4s41D1IjYqzISvCtf28P/Cm1ZVqJsKP9&#10;ACqVTz1Kbbzp8Qo8evQoRzVwE+UCwjkFnbIOt0B0R9mNyhtlNI1KbwIYvEJQCxofif381Ld2ewBA&#10;3mqvmMZHZiqd0oF+RxoTdGGc+MKZIg888MCmTZs2bNjAxaOPPsqBNyTi0Hkk0uYwFufOncPoxRjx&#10;lUpMv3bjKHUGwd6EVFxgb0Dlx0QyoxpzA+sFs4UJxhQiusgKPqdWpBnUfFMEDDONkuQKbVokLHMq&#10;TFSKfaVrFE3a8NQ1xRYwYFjCkscnIGkao97iYcw5TH4dtHPjmPE1eAx4DHgMCANm8NBXqA3WWeJC&#10;cMCHYJI+C5oDMVRUH/4KfJolwEy8kG5cEyzZsm0Q3IHGpi2yB1jMh2i1BWqkWgWUaVDhpErSCGAQ&#10;SdFVqKis0ZaQULWlFntX+Q+VL5GbIvKK0pO9QXdkhjGjhbDEV5pLfV4U3iwf4TkWjmhR7/SrYNZO&#10;qvyNssprr0ktZtSRDcM6KLu+9iZDFK+3tyXS/rW1xjvas7q7Yom4++OCr9xU7kfs9OxHNgpSbWOn&#10;51duKkJ0GNJg+kV602DASSLkZ3PyiCMhQb9618BN00nfEY8BjwGPAY+BsYkBF+Qo9ZD4M3G6+kx7&#10;33yL9LC58PQdvzw2keOh9hjwGPAYuBkw0NXSuGPHV394+ZV9Bw4Vl5bHs3LaOrsqxlXes2HT888/&#10;V1qcE8t22a44Etqdyt7ZkRUcUj3ggp/75s2byQV0raOxrb09lpOHVqG2ZuJjjz2xaeMDhUV5+Rna&#10;ZZC9dW42572TEAlXVtzq0T6goJGbKlsYKhtyO6DU5knUClhHKGxYKOh5zDwfiVpATT9//nweM9OI&#10;aXAG3OVb/EUwyYkjpH4iJoOBYER0vgjZtIgXIes3meilTVPBcIUzMq+g60e3whjJbkfeM8wnjz32&#10;mCwBGvQbL6pKRgt4G5yg//CHP5C0igkjr1juS5Pl7Ii9Ga5oV3yRaa/EF3FHLJP9avqyMFPEY6io&#10;7I5UV/oqPWBS5Xw1h2Ip5vgqvSGvKP6JZ2QOJHHNE088sXr16htHjq/BY8BjwGMADIhOGuGFfGEa&#10;+e///b9Di9DR33777T//+c+xdhuuIEdQqvfeew9yiq5cWypUi+dXrlw5d+5cvspGDpnlQltAmO6Z&#10;3driRXRHFDUqfNAMM4LE3C8IFdWL3JFZQlQX5X7a8dUx8uEkhzJ+aD8SuRbAIvjwFTIgWTiFXqfd&#10;tM9rK1FUjcnU1CBjgxwIRNUVs8LD1hftLwIgKomiNiyBF36RLVgv2o6jfSc3J30yRupRgIsYIQtn&#10;OXv+KG8RpMsBHtRPbXwKGIYA/opf4biYG+xH/+7f/TvOsRuRdWSIEpCaEkD1T//0T2TL5PT4v/iL&#10;v1CsqvZ6z+8NzzBFjcv/eeXVD9/enNvRWV1Swqnszzz/THlNRRxziYtY8sVjwGPAY8BjwGNgJDGQ&#10;Le4q1ToC95D2vreOjORw+bY9BjwGPAYyx0Dntfqvdu586ZXXvt1/sLC4tDuR3dEVr6yq3rD+viG1&#10;jjR3XeUsdKwjCOa1NRMeffTxjRsfKCrML8gwvTAaBOVEIqcWdhd853GERErHq5EtDKmeLNjoYiio&#10;43FcRQDG55HgAJT1PKPzSChcLFq0iMCFO+64g2zUUnx4037mEyr5DRgDHYxBaA7jglpNSahuu+22&#10;Z599lsxaekHut9JNkNWKJFGc+YGlhBHkLXEXaPyfe+45xpGvKJVuHDYbZZkc4Ha2bt3KESmEXzD6&#10;SvYCSHIQFi+kySbFkxWDxAweuuA+s1EX9pOudeCKKc5MV0X9piIUo6XmmJ9S50nVxYVyrVADsOEF&#10;rPxyXEyePHnjxo0YSAYFP74SjwGPAY8B7YZ25hMXhIz87d/+rcLXOEfkhz/8IWSHxwhKIBhOBNOs&#10;I5BxvlIDey4Eigd4TNYRfpKnQlq6qjhOWSkEgxk50g6K3B1EY802oAuFUEi/L2CSQj3CFWrTSbKO&#10;sOkY3VYrtgVo++BOknVETdh2YM8LHgs3CZsxqCRswjEreFrrSBSLIjk9rXVEyEmyjnS0pz/xLZfj&#10;5oCTM7GCrZltkr2QzjY2XQBFxNpSZAFih+IC3MoHhU88DAi7Wbx48X/4D/8BNmxEFpG3jowI2q/b&#10;aNS4/Otrb3zwzubc9o6qYqwjq37w3A/KaioS7jxCRx988RjwGPAY8BjwGBhBDMT++q//Okn4Fx8W&#10;9m0My/xiDdMqAkawG75pjwGPAY8Bj4EoDHS1t164cPHgIUwFl3Ny87rjCVJKIeVOmzYTsTY/jxh3&#10;F9/OUdGI8lnx7oGdym6tIzaTH4k4j3hWV7wbJa9TWJQUl86bN3/WzNm5ebHcDGNHzNePqBS06qRg&#10;YtuSigS1C6eM4B64du1azt7Es5VDLyhTpkxBQY/iQ+mS2Lks1wf3iVHAOmLqDD9zBowBCcDg+eRJ&#10;zm49iKJEecyUKQUdGYEjJGORMkj5zcRdMAo6WoPZwut8pSpUaUxLxo7RkZ1gwICFXzSOxal+urp0&#10;jDCgal4BktK+Gy8k64iKmTG4Rl1o6VbC7rpSyVl6E7ugL1FJ5JWzxTym5eksQ4hQqguaQ1VHu1K0&#10;ydmZKY1OatWqVdiQBgU/vhKPAY8BjwHRSSiMzNKiP2zlGLBF39g3cUGATGk/FW0k/o+kW4qTE3lk&#10;R0arzq/QLu6YqQOSq3RPOtgJ737lgKJypa4SSaRy1SMamFqIWlDOKDsgShd8KteWUmbxCQA6At2s&#10;IOELpdLSk5a3ikrYmJTSSkmurNARS94lIJU+C4JsGcOsg1xw39Jk0XdsDEDOBV1TMi7l4xIaKaSr&#10;Ui+sL4JKPExqMXhUlWqjchoSbpWby/J0cRBYU1OaP0Jt9dfQeKW+4XJ9fR2fXDc21msQGQj2MiBU&#10;VKgiSLRPKaiRiYHHSVSMyzCsLLNj2QVQ7dy5k9RwzEa8NLDVAYZm1GDxFcPQr7HeRNpx2XP4yImj&#10;x/ABKc7LnzJl8sLFCwuKC0n+m5M1ON4wYx1pHn6PAY8BjwGPgRHEQOyv/uqvjDMT6yBopDWwn8wv&#10;xltHRnC0fNMeAx4DHgMDwEBXW/OFixcPHTp8qe5ydiy3OziUnQPLp02dMaTWkQSJIrrR6ubmZMdo&#10;bv68BbM4bYL8DRlaR9RlxH5OjMDoYuEgKIvRqqNMJ48HWnjEYLOjoN+RkyMaB/QRvI41hZs69Js0&#10;C8jzZi8ZAEr9K8KArB0oZTBZEamD9sccafkVJDPBSL6h4ZNXr8YInQvWFDRr6G6kelNVDCJHkvA5&#10;WGm1bKTkSwtXg75POfQJMxKfw0SixZkzZ6L7mzNnDlOlOigYISikBdMFP02bNg0faqYcBdsPE4lC&#10;ojbeJa8Inyq6ZgZiqKMejD2qkAvu0Ipe16ddUL++YvYg4IZPHqZ1uQArmIZr9D7cxxbI634eegx4&#10;DHgMDCIGoIcWlMA1JBqPBCzcEGTo+ZIlS2T5tsKOzAOYB7QR8ApEHpuBTA4K4OC+QlKUZkr2Yys8&#10;CU0Lm0Zkw2D7ljUiqSgJlXYNgSHarvPeKezsFC6UVxN7Q1rrCM/wlkCy/FfS+KsenSGvtFcU4FQu&#10;LBkhAE+nnWEVsNPUdaA6tfFJ0/oqINUEX7FYmCnIrBoKrJSsrYetHutX0gX2D8FjB5/IQEK7ejeM&#10;aoefwpy8/DR/2TkwaZg6urOCPy5yYokc5yfjwiipkNnF2MmWzwVVESYiuwjjyye7J/uR9tMRKd46&#10;MiJov26j6a0jR46cOHI0p9tZR6ZOnuStI9dFo3/AY8BjwGPAY2DYMJANa6WwXBlCxJaJO0x7X3yS&#10;eWKKk7M7wwa3b8hjwGPAY8BjoJ8YaG2s+2bPntdef3PPvgM5eQWd3ZyVnj1+woQ777h7SDNrded2&#10;tLXiuYlHWE5N9fhHHnn8vvvuLyqMZeohpvRZ6CZIlvXpp59yYgTelGxVyuBE4MgjjzyC66JcApXU&#10;WyfHkl/r9ddfJ5MSz3NH8QpI8o8//vi9996L3tli//uJSf9YEgZgCaQU++KLL1577TWsDmhkGClh&#10;e82aNT/60Y/QpMBjMC4od1BUMZRoncjB9c4775AWHEdXKVxQvnB/+fLl999/Pzq4wUqrpSlhOfEZ&#10;cZKzvfTSS8QhAQk/oWLDIIF7KdEYGGZQ8UjHJxZIvsz6aveNO9J95akXIxRmimQHEltlKjzugB+r&#10;P5xKRZoy7kipxzPo0Zi6H3zwAYjFmIS5BQUlekZMMmDJZ9by69FjwGNgsDAg07X2RMVGQKnIl/ir&#10;X/0Kcy+Kckzdf/Inf4KVl51XqZZompyKv/vd77COc41EKbOBWS8gZbwoe4mM06l0VSdeWAYq6uF5&#10;HuOVtF0DMCOzqk0kWlEvFhHIu6pWGb1SC9TVZF5+NaputNp0u6pfYRNWLb/KYKDMinorXA/xCrLx&#10;iKrbBiHjDYAJz3ILoGhfEJz8JByqzrQl/GtYEudaeDZsC6qu7qa09WCHgSN0/0wPQDhxTnZnu4tW&#10;ZMsGQlwcZA1i9PnKQSPcJ2BU0TP4pvybf/NvFi5cOFhTMaN6NGN5RZjUhT93JCMcDsXDUePym7ff&#10;+eDtzbG2jsriorW3r/zBc0+XVnPuSFbMZ9YaimHwdXoMeAx4DHgMZIIBsWQ9JezLI1YvfKdvLi0c&#10;bpwJAP5ZjwGPAY8Bj4GhxUBrd8619nhbVyInlltU4I79yMvqzM/qrB2X11h3Mo+Ev9lZnV2deUWF&#10;XKGQsEQT8ky0jA2okpWqIuyxyK9Az2NoTKTUkEeh8zrszE7ECRTJ4y8Rz+XaSUCZF2kl0BfjwUp0&#10;AhEk8qPPKynir7CstKC0uCMr3pGIt8e70IXINELB/mEptqTp5i3Aw2pCseMiMofIv+EwwGQQ98A1&#10;ygiGBpQqRkTuwATukN1CiVkYPn5iBBkdtCqcyo6tiwAOJowSofAMg0UcBtaUQTSNAJv0UFKaADOf&#10;8sxlGuu4eHRAqHuIQCK2QwmsAJL7OAWjFVLsCFohLBPAhmUCawoRJMSREN6B3pD7mNwohHRYmAiv&#10;8C6FLlMPtVGnnH+tQp7nXSqk41RIvAip4YCEuBNq4ycu0EhyB6i4A8wgGfjDqsawIkzXfnZ6DHgM&#10;eAxkigHoM69AKnUAkhL9cVKXDMY4FmDJ1gnn5lHH7g+Z4sB2yJ1CIiB0ireQoYIXlV+Lrwq5MAOD&#10;YjJ42EJD9ICeoXR2N3fHWxNZ7TmxzlguaT+7+cyJuVRdFoehGhTkYZWr43RBUSAKHLFqZdIQSDzj&#10;GuqNAhFvQ5E9QyYKC+OwgA8AVl4vdc1CTAwqgWQd1IaiPUVWJaGF7VJt8cm1GCeBrQAd5eAyo7uk&#10;cmslbAURxoQ9VUiRGUnGJ3eRW16QP66osKqkuKa0pLasdDyf/HV15MZIfcr9ouqCvAoOb8/LLeNC&#10;phGaY3Cpk9EHq3QBD4Y777yTDQt46A67G22xg6fuRMOzH4kFdeafwH1TQ89Xdl7A0/4uXPGThRdn&#10;ujr885liQPRE5EKrXhfZieLsrNycWDwn1pGTy9LOys7J94eOZIre1OfNGio6cOMV+ho8BjwGPAZu&#10;QQw4l0/RULORhJ1ftJNZ6UPq1ut9OLncgsj1XfYY8BjwGBgNGJBwjsRuWY8kSeKWLmUHRUK1vL2k&#10;ydUrlilCWmMpAnRfP1F4HREaIVn1Iyory7YT1wOZ3XleBq0MTHMLVFIlALMiD9QKjeI46kw1OKty&#10;ukk22oR4W4dTWKhTOLSSeBpFhnQK0m6oI1Li8IxEa18GgAHQKNMIn+jIMBWAVXRkzBx+ArEkXSE6&#10;5JNPPiHuAT0Lj0nLRtwGJhMZVxgFN46JBJ8YAKgEA8MAgBnAK9KYMEGlLJMAPwpL2IslfD0KQfUg&#10;eQx4DIxRDJgEFxblZBswOqlIAunuIfX8RMQAQWzPPfccGnN4AAi7MmJB3mVC0LkXsATiFlKLKfVE&#10;hxVs4biRnpg9SLT+0P67T5lekgo3ZeqWwcOsBdSjczvk8yEPDx1PErZemAGDzUv7giCxvFXy/Ehb&#10;xAulFp0aohatyCcjbRE8gkSmKWCAvdGhJqrNri3Nl7ga+msSusWmaOys2IkvOvRF56mAHN6lErPW&#10;0KJGLczpYWZgd8YhAIP9Qw89hBWfyBj5mgAJEx7Mj9S0B1c0bfs410AFrmTMk3MPNzUW9Guk4PTt&#10;CgPS3QdWUP4FenzOQvROHX5+eAx4DHgMeAyMAgzE/uN//I9wVBbULE0HxbhVsVzGdenCYnjF4ekO&#10;JWwg8ZaSUTC+HgSPAY8BjwFHn3E557gFFNNySERcRKREE43TOg7skiflaUhRgAjCZFi1QQ3Qf5PP&#10;7UBUnXlOkd4W4VORGc700un8IoMT33tOZec4BgwohJBkVAQSTVAnvbh06ZKE4Zy83O6u7uKSYtwY&#10;OQMCVUDgGJjIz3UGG+T/Xbt2Ebug54ENYJDncf/HH58YBR00qpsZweMfNgxIJSH1GTPkwoULqCRk&#10;h+MOcwPkc0dqMn49dOgQidEYFC6ILOF1npSZihCKtWvXEsChr4NYNDnFvTD5sdnQOtODO6wCZj4K&#10;KdQ9LAfpWUacezEAtLIItQFglgAAy6cbLSRKSfKApcXSiMM/iGPnq/IY8BgYHgyIvEgA1AW0HRpO&#10;Wj8uFOdHwbYNOYKYQ8Ah75hD8EIgoJOvEFWeJGAu7D9hZgwZP1KLYk0U4iApUrwEwSfEfuTl4oSR&#10;n5vLH8EoPMPhYS5/l0q4NvlMSCHO66pTBDN8YoeZMeRv0aOnDSitOghjIAOMwLBwjVSTjO6wg3yn&#10;8A1dGR4USiLPEsWUpC28ShdMy2+ei9ghhE/rha4BTHCGz1+hBoWhWKQLfZSNRx4hSS4vvE5sEBVy&#10;wU/yidFYgAqQqYgWBdPwK8DQr7Nnz8Jc4XoCkDyjU9kJrxzB/Qjw6DuQawcHbLJ9MmmVNlNnwOgB&#10;U3QMz7K6ZVsR3yVeXZIFF4zLbs6bO3wwq6utMDdn8qSJCxYuyissimc5/6ZbFldD0XE/z4cCq75O&#10;jwGPgZseA9koy+AVxC1JooYfMj8Us4toY1Mx3UHqHb1un1x46nzTzyHfQY8Bj4FRjgFUBig4OBYC&#10;gRYZGBEFgRYFK8RfaXwg5iivod6yEyAASy1rqgc5TiLYhw3nekZvaeNAhEaZgjacncX56OVj1SDC&#10;g4PYCyZMnPLYI4/ffc99+XnZRU4FnVlRCnJMIy+//DK6dZpDem/t6kC3MWH8hDVr16BYR7tdUeYO&#10;AKcPPEDiJk6Y4GGUBXylBrY5/B8Rle+66y6sIxKk+clrkzMbjNDTknu5gT2MI2HIl4UqH1RLySLX&#10;V/CsE8418eS4qoQhCj+Suorc5Y8++ignllObM6plZw+W1QowNO2pGXhIlP/GG2+g2eEOijBmPrA9&#10;/fTT9913HzPfNIMDxsmNvBh2QKEe+S9/9NFHLF6WldDCMiS85sknn+TsnLRt+fl8I0Pg3/UYuDUx&#10;ENZmSnbDqo0V5MUXX+SYKAi7NlDuQ72h8JBuBYgoiZP4AZFZbazhwh3ZnlMLtdlNEyEdHY5x+IWz&#10;lbj/hSqEo5AFxYRW8SHsOMr5ybXU/VTLT7AKfMpswR3ekjlB1gg1beKtIBfzY/YJmUmsa0ldiDLn&#10;A4MAM05JlSuUIbWwGYng80lzZkrB7cAgDMvgBqr1Ts3B2kmKDyxMzsYj9iypjybpYznQ8MmkRLUy&#10;qFCPDEigS4Yo7rD1ABjjjjGMynkXTg9u6k//9E/JuJW2X0O9H9kwWUOAhyfN3/7t32K0g79lryRB&#10;nPG3t+bqHv5ei+/SdNIK4gLe79dvfPTBO6/ndl6rLM5bu3rVM889X1pZ63ydvHXkxgYpTDypySeR&#10;uzF0+rc9BjwGblEMRFpHpAtLtY6IYzb+LMleIl7NPrnw1pFbdGb5bnsMeAyMGgwgKB4+fJjzyb/6&#10;6it5BUp/jeIDcRdZV6TeJBk0ILpj+g59lTuh3ZQorhelTZCLop7kZnZ+DskM0GUU5BdNnjz9scee&#10;WL/+bgJHStIfktoXviRfHThwAE0NvaBydMQtXR2I7OShmDRx0qxZM+fMmYNuffKUKY2XLmOe+frr&#10;r7dv344MrxMvUC6Th5rjvjdt2kSedLpvMtuoGagxBggDLWYA3DIon3/++ZEjR1CWoZtQTg9+DSuG&#10;wqooJWFThxlZTu+4OyhMSGmI7PCYG0dKlHUE+M068tRTT2FsoPWRlSrFQRlmhArMOSxekKwZa9YR&#10;0DUi2qgbHxFfg8eAx8CoxYARdvgEmIcXXniBzRRFM9QSjb8ycAI8dmVRS0VFQLX4SfYJEbFw6UMe&#10;5DETNlVz777gzotylpFe44hsDZg20lpHgE0mEFUihT4gYfxWpi+FQVi+KbUStjfoWlaNVOuItPD9&#10;L2a8Ue9MrI6Si8P3pU1WN4XnsLitmsWwmdAdRp3a4jGFSsh8ktY6Ii5Oneph24Jdm+d5V3lHeVHc&#10;HReMNe0qrylhx7xCzjT4LjwbNmzYMCL7EYDJCETrKN+JbSK0hXn73nvvYVgCYBxiCLXkgjgSuV/4&#10;MgwYiLKO/PbtTz94541YZ1NVSd7a21f94LnnSyrHJ1jowwDTTd1EEinw1pGberR95zwGPAaGCgPO&#10;T8QiH8XAiaMKc1HGQfbhABLWgIiXEm83VID7ej0GPAY8BjwG+ocB6LNIunQHukZ0IYs0+g7dhFyb&#10;wlqJMrCdkDdDZ7EiZCID86kLJE8lraYgjiqwA+GTFA24FqKMwAff5aFG64H0noXgk5Obxz8O/+wf&#10;xClPybeRDQuA0ZsDLXK74g5o/fjxY9u2b9+y5YP33nv/vXddeeutt1DW0xF5RFJQefAJVAApzbuS&#10;RQwQIP9ar16J6fHNN99giNq3bx/XzCXyv8utWFE7ChCxUdDhtKgzeFKhJGjWlNBc48Irg2ga6WOg&#10;xKgw7VXE4YzCKWH8lekQUzk0Px89BjwGPAYGBQMm60EV2XApSrYJ/ZGNgVa4YMfXrsrurJSbyukk&#10;GTBMXZWBKukEDvsq+iZjhqn1qTYRhxpj5OAv0d2V6OrEYhHnM6oeOBYdpQYMQEtVgMd2r+iWcCAI&#10;sNEXOXMoGVf4VA911qJhxCCFg2PCDiJcq57Uou5Y+IgMJDLYpC1wU4AhZgwcAgN34MFMNk+6gPWy&#10;k+F5Xnkg2Dqj6k+S07UjKy6ECx0AxrXZkMTa2bkd2iJBjp6hI7CCRBQBgw5rGZS5N4BKTI8BuogV&#10;xpPgt7/97UsvvQT8dJnMb6TY+uCDD3Ay2LFjhz93ZAAYHtxXAtLQq2YKLlzyXV88BjwGPAY8BjwG&#10;RgEGXH5SY2TDRhFzCjZPxrA0LjYo/Lz4TmOIR0HXPAgeAx4DHgMeAw4DiK8Isa+++iq5j3TMAyKu&#10;xGkTffkq07gEZn01XyR9DRu8w46KSKFKhK3UGTrLlM/ymnE0nRvLLy4umzlj9mOPPXnnHau741kl&#10;mZ8rgYKDypFsOeKbMAWMNwi9heWlKBsQ4PFW5VR2zpJH7Y7BJBZ3Z2CwuylrkzoiLQDpmxQ7oiwc&#10;9EipJHwZGAbIT4U+4ssvv+TcdaYB8wcNC7oS06Ypa5ZTdQXaKCVJh8GQA7LSrzMo69evX7VqlQJ6&#10;Bn1EomJH6DJmPKaBElXh+qpsYIN+8En/cWscl16RKg0fWDQ+TGklOQFLOO0CsI8d6T9i/ZMeAx4D&#10;mWJAkuC2bdt+85vfkDsRsiMfBcgmVm1+0mneOhWM+5AmTCZJtlvTm0fRVUwaVCWzNA8rgoEto70t&#10;8NVzdzGTWH6qeGVVqRgV/ah3+YRJUBgrOxF1st0DJwGjGBjYgwSbNhfZCfgpbG8QANzhebMcGPDa&#10;rdIiEHeQtPeh2IJTLZqJJcqQAMci3omH6QiBjMAP2OHYEZO+qZOdS/VbEeZ5S1YZ7ocza+HpYniT&#10;fch4PAxgIIfWYbEYTUOXodccCKhWx5tTOXiGAWBWPPbYY+zg5NdKi4ehNpyIcaVpoka2bNny/vvv&#10;M1cBmPEFh8wEfmKL55P8Wj/96U85JSXTheCfHwAGomJHXnjrk57MWiV5dwSxI6XEjpBHbwBt+FdC&#10;GDB5TRc+dsTPDo8BjwGPgQFgwMVBG2dptg3xGWYgEcMqpsr4V7uphxV+ayzaAEDxr3gMeAx4DHgM&#10;DAUGEJURFzmxA+85KDaiL3oEUXgYaHneyYlSGatE581B0jQX3DFBNyylS/43vQYXejenMLf5WjM5&#10;lkpKymfOnPv4Y0/esXYlObeLM7eOAJt0KyTXQh2/d+9ejhXJLymia2TpJj7FHZ2Vk43KBn/GCZXV&#10;SO88j9qCBwho4EUCGhDmyb6FGM8JokjIFo8y1NL7UIzpaKgTJOOMqcNduEYpw+QB4WiFlL1E3qbG&#10;YzDHdFMTDM0FihXGZcWKFXfeeSfX3JRLMheoadBuDEo3+7CO0ATci4wNnEYje6EAGJGS1joChjko&#10;RXE5YevIPffckxZIP59HZOx8ox4DNxkGpHdmV/2Hf/gHHCyI8GOf5RApMhTJFIFWXck5xTBIBpRc&#10;aWTfZEnqSYsfTvk2HkMKfW0TLde6lPfKRaBiAgk0/lhJGhovyjQiQmdtAQlN4zYBb7Bnzx6MHABG&#10;5Y888gh0Hv04kIu9Qb+vqAh7N8ztyBIADJavSeDR2bTwR/VLQOqT19mGxHKwUaatBxM4MKPiZ++j&#10;Lxgb8Bsg56TQa/21C8JiBJiF3QjVCnbRcIQza7H/prX6YIABS3wypmBP0ZwAoJpl/VJwifZu5Xik&#10;oWPHjnGUHbsnabU4dCTKSjTU+5ExhydOnMCTAC4XiwjIAZNTp05VGBBfGW7ya/3FX/zFxIkTb7J1&#10;Ojq7E2Ud+fXrHyZl1iqrHB9n3Q84tHx09n/YofLWkWFHuW/QY8Bj4CbEgEuuEqandh3lI6O013BI&#10;YXcYuKWo0/aGmiu6CcfEd8ljwGPAY6BPDEhJKn0EEq9SftsbkvMtU5DuY1TgxGyyh+Prp5gJHoDg&#10;p9UyyNrd/yJx3Yo5dTZ3tKHnSMQTqANQfyNCz5o9i8pzsvPzch3AxBzi5BTLdYH1xJQUBHm3zBMw&#10;CQBJ+9wkgQapnA4dOkTuLGV4oGlpAZyxJFB54G7JVzTv7E1I+xLv47k54yrGTZ02deGCBQjzHFNC&#10;tAkVkt0J1YD3tIoacXRJ0haZNkpZRMhWwRCgikKLhPpJ+UnAMxNsypQpsj8x3+SyKm2LjHM8zK9o&#10;LtCyobbAWJW26cHiH7RemBXAg94E91ISrzGLZBoB4OnTpxM4gnVEztGaZsNfbOYbDFxg0vvk0/fe&#10;fPOt+vqr7W3M9kRebsH42olP/+AH9963TrE4AlXoHSykDX/3rUUxoqnFVKhKuG+lpbmTmLHQ646q&#10;YIBLZLnBNXKkB6LIywj2d3iapuMsTCaJArZoFEMyqzIJmabSGh6oxmgrUD+oCjuv0QpNTi1GfpJa&#10;PDyl7dcx12WU5uyhbKn0DjU6u3nfFDJq/VIDBgYRKGnqk+ZeEmai6olCoHghJvDWrVvJrUREI9Au&#10;Xrz4Rz/6EWYGtni2J+Vs7JvIK1BVsCkvgoYV+DWssqlwrYxhqlB1itrYZJCBQU+GwZboLTbM6BKW&#10;ht///vckqGRXIgr28ccff/bZZ12G0ogShZ9Mt4AB1MNeDzaUfAKUKvRkpCZ2Zwdh0K5xYm++3rnz&#10;xRdewHtm0qRJDY11WqQKi2HecrTYww8/7K0jwzNSttXansIKxbT2m7fe+eyDD2PtHSWx2J1rV//0&#10;T/+kuKqM7TonKzO3KVvFjLJcu0wTpRWqiW2CCa0nqaoEoZhAzycMz6xI20qYzGoow+KYdluZqwMe&#10;rqcO/OIC9aOC87JyekjpUPXD+M8wbNyEGEqu0bYoCdQs60MFTZ/1CiqBYboCbWQmxPG1733c9AxJ&#10;TVl0o4aDVqQxiNIDDzUGtMy1lm3vkyte2qYz3R+HGv6bo36xOmHrgDgl5T8IE+cx0d/YL37xi7SA&#10;RumJxM/ZFDSmKup5PwvHxDzwQHoMeAyMIQyIDgtgdh3ILDsTwionkKPzPc4pHEHBkw5/Tz45foPj&#10;srngAeXU0usS6SVF6Fpf5bmZWqQLSC1UJa2ByRjaI7qzswoL3BmesdxYUXER1dbXXzl69OiZ0+fO&#10;nb1w/sJFDjchzqCzq7uwqBh7iSmTUjcOk3NoC30BAjmOii5tV26uMp5L3aAuoOM2Y4lORpF2Hn9R&#10;dnC2ajJxuSRFubkIzPl5+WRP10buN6y0q8CiQPQriGKOYRQhURsTDOSjfXCuvkF6d3A4b968JUuW&#10;rF69Wq6vKCOwglDw3FywYAE3SaJF4axUMl1w3EjU0hus4ZAULaUVow/MTEIlXpNFASUaBhIdwzOy&#10;08BEF7uAyz92/PChQ0fIH8c6y42Rvqakqroa7E2aNF4rzsYlLB6MIYLWT1CNwlh/GT4WMscf6E4g&#10;LSMBulOchRXTjNgrIzu+/ezp4D5mZjN55Wsh8MmyBaU6RUCbgqzLg57abnC7Mxpq0+Zoy037pm2s&#10;pmjjPvi0JweLoA0zBmROY/IwYaCQA3YjCLtxhNU0g4UW2Z+Yw5jkcQeBF4JVwAy/dOlS9iB+4gFT&#10;6GgVaDsT52D8Q9jopUUhjksHaGkRmSBsnI/0Aka3TVg2fUF41MJdlm6X3ZOpglqfE8W5AM9slJh2&#10;kpS2/Rn6wcJnH/XIW0JHiPHpIndH7twRzqcRtceSdenSRcxLhOAQ1MQNoJJ+kOEApYQOE5HTh8Gp&#10;P+j1z/QfA5oVYTMGfNeew0dOHT/BuoLtnjpl8rLly/KKCliK2VnfsyBetxVZK0VJkngDUeawPEJt&#10;piZWPmE9oFY8n3BdbA/pAwqqE3FOtSuI2thgtbSg+HaWEEaPwRdg8H69huahglQTJpXHFsB23+bS&#10;SJFEbWRCmmCjiAYKNUla3Cg4DeFiC8NMTnj70xocMFdw46MVRjhAajn3Ac9IjcuN93Q012Ck2Ciq&#10;DYTxS5qZNq9Gc3cyto7YLmK9CosEqV31s3A0D7+HzWPAY2CMYkCk1RgybAzkzkJbTUIJPBApiNn7&#10;9+/nNAjUBJhGDh8+TJ4BHOflhiN2x7g6289UrdIypBYpFFJLmGs0wKinpb0N9gwo21rxNLxWd/ky&#10;cOzevfvIoWNHjrp/QHXs+LErl6/wVklJWX6uk1XS7p3harnGqoG+g08kXnokN0YddkKRsUSsoTwX&#10;qNOpwnOyUIEQ4AAeOFmen0rLSmtqa9Cm0q48YkaQyRvlU1E6VoBE60RCLfxzmWP4FINk9CNgD7SD&#10;ZKxWDz74ILr7lStXYhqh4MXJJ4oJ7qDuwSKC+YSbDF+SR20SBgaLfwgzZMxtVgqWwp5worFgHTlx&#10;gnXjrCNo8JyBJDefjPSg8VazjiTNB5EdW7CBWNQTiGYTKSzKmg50THDng0gNdFxNGCei4aLnOkBC&#10;+k0uRDkHsfWbtSrbDTXHwnZKumwYhsQJ1Umz18jpmMCPVC3KrSSABwC/MCa+RSjS7jxY840KZR3B&#10;wADng4oclwj4BMwMbDdqVGvfRkTjksTAsJfpARkOpXBJ4kxEeaQkktrIdE9WIa+ogwIsPNA2YXQh&#10;/wOcVwiKBXgqJK6RhJP4EwiSjCZJps9HVR5Vj0ACYDnKSD09ADgz6lQfDzu38UDLzWZOaML+Awcu&#10;XriI1SbmHIdc0dCAUpwzsI6MlI/zYPV3DNWjKTRE1hHGUcsqifxqo6dIkDFSbPOZiyQVvOaJEHvL&#10;8gkjOK80XiYO2PBp7JIYNhT1so6Ei5sImZHJAXZXsIUnjKaf7YniBEaQHsohw/wPrJ9hQ7stzKgA&#10;kaTdSqtMvpjh5cYGl7QzDhCtg/Sakkmk9j21O4PUoK/GBUtdV20iNkkhYmNC/hqgdcSmg63/qN4O&#10;FpfmJ6DHgMeAx4DHgDAgeU87DdcwBPjCYxfBOqJ4EQ4tx16CDYDCBVI3SVSwH8hhypgbacTMDcR8&#10;TFRzarnurmY6Al10dndxVjv6A1wjMWAQxgEkdZcu1TdcxToBSBcvXTx75mzd5bp4t3MomFBbnaRj&#10;SuJptL8au4xbKLp4eUBLhUGPsJeQXpw4AMIXcBolNAEVCSgCFcWlJfQWlHV1drW0tkg/DgYmjZ8g&#10;fteYKr4mqRRv5bknCRMMgEbikLC9kaKNzGZ8ldaMQZFpBBMIQSGcFk5mLeUwgZ9Gp0Y0D7EjmENw&#10;27QIdKpVMq6o03oHi38wAYAKZR0h9kWB5xr3UR47cvr0cQycbW3tnc7818ViycvNnzVr1syZ08Lr&#10;xVR+N+tcDVu56KPc2biou9TY1NSM9yGTSwIykzXe7VRmSVNIdOm6rPxNhkD1V+gydRKYkRUZ+qmT&#10;tCW3DJaq+ibDYbg70D2hC2IS1ji4iderJQex/Cp1D8+H9T56dyzuL2Fn0j4yV0QNPdMPTkDUWHyI&#10;to9BnCpAyDzHwIDjBRkdZR2BExg/frzxTlwkURL7SVCZxp/aFCkiXSpbBqOmKNWwlchCr5ImgxZU&#10;mK9I21MA1jHyhGNSYJOoHDYG7gU3ggFsggN4JS1gUfUYG2lviTEbKboKb2IxAGDv4KFDF86fd2xG&#10;zK1HANOQwRZiHYFF6dsnYxBno69KU2iIrCPUzBaGHKGoZYaea9YR7JzJMjJhahnyK48xE8KhTooh&#10;9nzCyM5VDZMYcol4osMyRWj45NXHBVkPgRZx9vJlZNt6DpDKyyNFQfZQW0eASts6rZuoaDNHEIrm&#10;ixMYLDo8gKExUmxIEzB8mrFQ1fbBD7NYbAujUzrAiZqV+ky1GROurwMA9cZfCffRYmX6qHak4Lzx&#10;no7OGsL2Swsz0syRfC2wxS2Plc03Y+uIMcfhBZbKEdoQ+lk4Omezh8pjwGNgTGNArBifkF/c5TCN&#10;oLDGqV9uj3LzlBpawnnY0Y/9iZ/QiFk2KvlYGX/DW3oltUjSSCpiCrUpWKHCvEIHBHU59Xo8EcuR&#10;/ymaOFJt9eR40fmoQIvefPbM6WrR+LakHYSvcsa0vqP+QPGB3MvxFVwg+qIKeeKJJzh6nWMkSO6E&#10;9yWnjyA+uUOtA5cyPB4L8gsAt7XVHTfKufFVFePokaVEN8WW3780EEobDTYwjXzxxRfbtm2TdUH2&#10;D5m+QCD6evJ6b9q0CVuIfqIok5tyqig7rTRQutBEjVqJg4X/sOKGvmAdIe8cU8K8wEa5deTkqWMo&#10;+7COdHexTrNiORyGXMrEvtWsI+I/mUWsZWYg7uHSJx48eBjrEecJE14DbQFFgS+2o0hG08JMqfGx&#10;Y3oLyBR4SbbhvoNJ5cSjKrCHWZ21jId1pjXfas8rvAbqJGsTF2y7IJBgBX5iIwPJMiTjmiB1j53K&#10;YIpCs1SNfuwZexCePOIrMgJesrEwBvlFm8nrg2gdEXhgnsxaEExcMRgLNiNIJZ9iUbSnSJ5XHK1s&#10;//opacfRBiH1OotFW5V6YU/yk3zYdcd08aYjc5k8gxPgFV5JqBZ8GlOF6cFOBOGCedu5cyc+B0p/&#10;Sj1USCHKAW1+RhjWw4O1b0bVI64yzOyJER2sdjPucsKlUgyGhrNhWg8dOox5jBHBxcXGjq/wh+CT&#10;MNZM523G8PgXejGgKTFE1hHWEeHLHC/ECiJEnk+YAS44D++ToHz88cd84jRG4dhFnpfrGGYSWfiY&#10;tEZ/UmWNW5NPGP7JG04+qXGxPFoiMtKoSizVMDU0XNu/f9/OnV9/++2+S3V1PDBuXKVl2RqiLkhG&#10;BgYzp8ner3OqjCSKvIygdSS8kWmSaybLNGj7lJmgotAl1bbeheUmYyHri01KW6FYGhlXeGwEreNA&#10;qBAWYV4D0cdmNGL71BDNy5Gu1ugkaBdba+tXxhKzpaWyWCMNe2T7A7SOiGCp1r5ZIj8LR+3Ye8A8&#10;BjwGbgIMsP0gaSMYUGSlgOpKBwGVtswVxhIp8lTcg3wuZAyQjkCvc0d6gaQix8nUYvG2SQQ/kY1i&#10;vRutAG04fUQsByfMvPz8LpeswjkEYSRRLiyU6WjlFs6fKz9NjYuYM8FjG7DMJ/qKokFGIIJISJ2B&#10;dp4cGuR00lnf0sjziQWFC966dOWyO5fY6arIEJLb3uH42pbm5sJ89yQAWMqFJDXiTTBPbqQLYjoR&#10;KWGOsY4gf2IOAVeSDbB/cE2MDoerEzUC8sUYqEWbiro2nVHYGhcF22DxD2FFJJMNDRS6M7owVqwj&#10;/twRzRDmA+uVsVP00ldB4eL0qXN792IjOXDy1Cn+iE6DtNTUVHV1O7KjF/Vpwt6NLIcx+q6tPi1b&#10;zNIijOwI5GB85513UCThw46lEOI5Rvs4PGCH3d8gaOATpRsZI0EgxJBwRgzt5LFEHydqOXfuXJne&#10;mY1hJcJY0b5JA3KDphFbgFBgOBZSSFFcQGdxMcgZlIHTMmcIZB2hFTQ4DAcRGGjGxfBYL8QSGDsR&#10;lmSpgUWhiBDtX4ogsVdsY9Lh5OKjFJ+KBhb1K00TuQIMFCYA64utk/5iBaF8/vnnMofAs6Fy4gEC&#10;MQn/VZivTjehUVT52HUGgJnB2jej6hEhNaIq1A1WowPobzC1et7DDoV15NSp08DT3tGqFUeBD5w6&#10;dSr45ICxkQV1YB0co28J1UNkHcE9AgaA1cQFTB0uL/hMsPYxu7L6KFqGKHZZVhRWGeuRTzS82M/k&#10;38N+x/TwfMIITjBJEAJABFnXGI8ZJggse4T2XImEXBw9emLHji+3b/8CjT1Ul6h0PORKSntcsoao&#10;LzIz2A4CYFB7IAQAJpLkTXmShef8EAFz3WrDTC8YRlhmoxEllJlfq7IPYmibvljEjz76CCsju5gy&#10;WoNwsdN6bGRNzsbb0ykGxZ1m2tkZdb6Up//XnTyZPiC7SNICYS1AgZEpmG/SEY2gyTDTHg3EOmIO&#10;I8bs9sHi+1mY6ZD45z0GPAY8BvqDAW1F7Enw/e4Aj2PHzBxiBg/ZPLQn8bBkRVNMhw8X5VepAORL&#10;ZYqD8IXqSS1yQBaTZMV9zcuV1YUfsHoAAdf4vyOMtLe1o7vMyc7p6Owgz1VJccm4ynFLFy+UakDd&#10;N+4tSfZWX7S52AUwwLTBpNKukibB0lngAj/V1NQ0tbZ0uECHFt5H5+FMR1hvOND+ahO6QqqiEnNu&#10;7c8Q3CLPMBDInNJHI4WCKw2BcrKjY8XLVcE6JDRLFQxs7oX5dV6UUy0lKg/4YPEPZh3RrECEZr3A&#10;tJm4NcpjR/y5I1poiD3oEznwBt0ikrPsW8zDosLiltZWzJyMKR7Zp0+fYYpCq2pqq8SmjhU19BDR&#10;E1MKI6sg5bJTsOh0nDIIRLZHYbR9+3YWBWsZ32qMzUMEyc1XLbML9KKe4ygmcAhKUb+CRpTdxNiB&#10;aqYiBns2IPkrGC0aQ3Oybx1K/8dU4jFzD7SgasF0xAZNZCdpGPtfSR9Par8A4cqsxWxHLMfUh3WK&#10;3R/8mxtjkpTOoMhNRMU4EDFFapH71EnN0tlBi7hg4ehcNylnuUZ5hCGEJ9llmAByW8EEwpNSzvKw&#10;dLgYUVDdosnF4gselMYECiY+ij0RVw/sOv1J6p2Ek8HaN69bTxJjNiiDOJBKgtgRzuTik7hi8Hzi&#10;5Am8mtvaWmzqos6DsmEd8cRtIBge6DtDah3BJq2zFXU8u5YwkLKmuKPi/J96iyQCfiXOj9XHhRa+&#10;vAE8nzDQQR6E95J06wwQNJM9QrwKewQbKM2ISCL2nTl7zi3zEyfq6xsg8vhmzZ49u7jYRTMMT8FX&#10;DEquMz5pEQgRImQd0UQyi+DwwBNuxei2LhT2AZywzdxhK4QYGoR9E3lZDdlS2bPw/wDhrCmkPPJV&#10;QkilUrjuNjEMGBDmYWUBEjYM3xSmCgQ/bdOjAeBhwMlwNiFHQ1vFMhwy35h4rGVkDRYI8IhEj6wh&#10;rZ9oGaB1RBo32076mGp+FvZzJPxjHgMeAx4D/cSAedDwPKQYRwl4FxgCpHrpX7jPNZoaOWZyB70/&#10;F3widcNN8hNFgRoybCjHkQp8Hg+nFlWSWhy7GiriDinVtTVK4QVrW1pW1qN0SCSKikrZJnksvyCf&#10;IwL4h3wyccLExQvnKxZEeFA3TQIP95pf2WXlraPz2LmgF9yUR5j1SL1DXUWnwAvaB4xJcuCVyxg5&#10;vi6eOw8v5eDJz5cT0BhSXfVzztzIY2AMFQ+u0MiiIAoUMW2UcJbBJViEs0Y2bNiAWlC8ODNEvrQ6&#10;kFYaCgo8k9yQNUOU4W0YMmultY7gSwUYmlSj3Drizx3R7MU3HxkPEx20jsmDLzDaQ8qMGbOqq3Bl&#10;q2aZQw3qLgchYvHE0qWLjBbdyryoVh+EEdGRZCNsFhBkFApKByFzsqgiyFy5cuVg+fLfCM0Zze8q&#10;llFykHY6bCHgFo0JWF28eDGiIMIhqgQwTLJHJiobnGVRHyuZl9MOgTbNge2Pmod0H+sC+XBAGoEd&#10;ixYtUrjhjRetcSgA9MGsI4wFs5rMWrAfdgK8dDowAwr+YC/QoQWwUnxyH+UpywQFHKl7IDjsfRAf&#10;rB3YwJD5uclWyCceAzqCC00Z3VGYCNcYPzDTshWqNqU00VRhuTEZ2DftOBOLb2BV8rCEazg3jGqo&#10;/Hg30+Rjg0XroupJ4sTC3NqND+IAaug5a6rXOkIQIVEEAEnOG8uBJrsvbhxsEwNowr8yMAxoCpmm&#10;GOrB8txz+Mip4ydyurvJ/Dt1yuRly5flFRUw6bOzeiyR/WyLVcaiY7HTiiK/xcAz1mEhha9WeEwp&#10;hVnvrHqAYcVhhvR8Qj9xPhSPSVuqlAZQSGNUIKfQT8aOPVQJPxX/ypxqbGi6ePFCkJsxUVtbs2jR&#10;4kWLFvbGqw8FjK5O2d4obBlsYVjB2RrY9zEVYODH6mDP0KMRtI4AhtaduD4sTBgMCLGCIUHSgUXh&#10;03DUx1YuZzKe5IK9jD2R9Qv9ZL8mT4PMzHam2siaSRgaNkr8Fdip6SncLFMFVjbtVBis/XGo5tnY&#10;rFeivaaEeCdkDdghTFZE7sIDS9w2HmyU97JHNSAoza2YDvTBjWkXsY6ZhOBn4SgfbA+ex4DHwE2J&#10;AVyo3nrrrS1btpy/XMf+FOSSIhSjEu+OyTBtBMBykHNgtJdYqxgRKallRbCvCjTRkyoi+LIx4Oqo&#10;52VTAZmi/1QuXTk/IdXzqV1QcSoUta4UBzx/5thBEuJkx/LaO7tb2jq4KK+sevjhRzauXyvHFu1H&#10;g87EwCmi2iArMQ6eCEWy3NARLuganULLf//996PegiMHBp00Ht4NhZ+B6YbG3NzTeFHefvttZACU&#10;QTqWAEQhVVIQL9HgbNy4EbzJk2h09lEH2wAbfWHccUl7//33YaAVtsKsQLZ5+umn165dqzMDpJ/q&#10;f8l0ovZRv9aL9GiStVhHLO0333wT+URaNvqCPPbMM8+QysxWohaj9I/9h3x0PpmkxARI+o4ehJXL&#10;JMQlHKXhnXfeyanFCGmoFJmKjCyrFY6cwWWNs6hhxzl2CN0rug91k4EW+UIHKlcmHYSjBc5NKI+a&#10;TgpmYs7IdZEC628GQp1OKUqYRBl6LK+B43n4WuMr2ssFv0odIEOvDYdmSNiNXQbdMGGUgTm86MIN&#10;CdRwLjt8bN977z3kZIjegw8+yPlANKrkA0CCDEN3ZP/mRcXCGzwCFXiEGb7yME0r+pA7gTkqbqcN&#10;GcJ53iDUxNZP2mJ4nS5ILWJ6TGvUuix3s9SJzbjIUhvGKq8zHwwSBlRoTOqOrUGqZeaI4MvxU3hW&#10;B7X3hfEgaM2mi4KGZ3CRe/nll9HmIJA/8MADTDlaZNLKBIs2geepkHc1x7hQ4E54wYJ2qgLO1F1G&#10;Zmbt3SZkApXsWyhrzKBF37WjGZ517HDqwSfWKbsAAG30JgwKAxRAlQtC2JhNu+F5Ylt2eD7rpirE&#10;ESEYnc49e/e+9uqrWNyXL1/+1NNP33bbklRguDMAUkYr4BnTy6uvvoryFPAA+4fP/4z1i0qI88aw&#10;2BNkRqgZhLWh8Qr9kkeFbCTB8c5Y9Zt1U2lIBQlIkAsF+Ak0dD0Hb2g5iMlRZ3lAZIE1ZRMv/KtW&#10;k+q0T005GmWkKCgUHnroIRapN1WmnRvfvxnv6ujSgTBNrZ0ff7p183vv79t/oDzmho/bIgjg89FH&#10;H5URvR91+kcGAQOp2yIj8v+9+LsPN7+b39ldU1p659rbf/DcD4qrygLrSA/VSmo4il/6eN+JP77w&#10;r8f27Yx1tnR1tC1eunz1uruzcvOJWNcalK8Vn9qnmBuX6i7t+HLHkaNHWHfujMZ4onZ87cI5M//y&#10;L/+SWQExF0FTbGXSvgMRFgUO71BcaxWH9wjdNArcHu9iF4H6JZ0b3octiC5ru+wPDUyiwwZJkgxl&#10;X3t0/Lilhc4xb+9sL8nrOQJQrVNPeO/TUIZLmBIaMxMFsChb6pRylLODhli8WfHsLHJDt3fF33j7&#10;rTffeqvh9CkMyY8EBbmD4QD52s2xmsAQ4oJAc1i+iWZgXZtMarsq0Npbwmda3SaPaYfVtIma90yX&#10;tva24kLyd2Xv+XbPSy+9xL5ProMl8xc+9dRTiI1hjoXarC0R/7Q8TLgtUCQGQBsub1kNkqa5H2ZN&#10;IWt8tV6rdZ5pbLlWUtxD4roT3V/t+OqVV16Gcy4rLOZITmiggqXEfrh9OaLLQp34IpYGjDeWSHBO&#10;/mQAU36tMPzh+Ubl6nISMsMsln4S22Nch+PHOjty89y/1PWSyho5jgIIE534OH6xbftHWz64ePbc&#10;/Hnz1qxe88xzz/Kr5oCWpOCxYRIAYb5UX0EsF3YmnwkOtqLFFKWdJzbltBDCOOldd3rvu9WnCacR&#10;DzOccCP6msQbJ61rtcIMyc/N+y7FZC9wrORrLc3ikw1gq0ECvvjw1O5QpwAQw2+jaWKFXmltbiko&#10;LKDp7mw8FGJ0bM/Bb7/c8eXWzR/wOiIY4gZRm5pvENgoet4fWpcW50NxM/af//N/Zt5IAhfLDqYk&#10;tES1F+bmNSp8RvVqVPV2KDDo6/QY8BjwGBhZDKCFUd7qguIiTtSAIrMj1taOR1Nz57p1y5YvXzR/&#10;Ae6T5JfgE+85NiqltEa3yE1UjbiTwF+iI+b0DgquOtwhFIBPCo9RFLzM66pKd/QTVXGHtyg8g48e&#10;VVH0mL3LT3qms7X5Sn09W0cHea0SWfCDnNGONnP+nFnIJMb/Dfr2QYXSE7HNK8pe7Ig0ntrItBvK&#10;AU1GI23qGuKk7W9kx30oWpeVy9ggfEDgqtGoomlCF6nuS2fEBUpAWB9GH/VfVHasoQAy0zqtR+Jc&#10;sSbqVHYxf3wiejGx6UUS25fUkLqfWqLgieIC+2CuerWRPdE2tEUluESxup0wH1jmQDWaviVLlrBU&#10;w2y6WN5BXzWZYvvGn1cvjLfUkOGRjeVDpizMQlg+oBisZUm8snQqPzUDiqIT+ZmilHrcl2pDYoCp&#10;zsOiiALONI0V9iSlJ63zOhfMfym1LbYsPFsMZqkJFNCm+sNjxGOm8tBISYrWzNT4Gp2xZSirmGnt&#10;JedwR+y6VaiGTPLhWnVK8mfCM5HAJO1ChNkCEG5VicRguqmumSnR5Eb1zuARJsMym/oi4GU6pU4T&#10;3Y142twQVFqAUiUnyahWmy6oX88LRWrOBkLDJNxyPyy/mGwptKi/6ovQxXU4WtHwTIVWPze1C5iw&#10;ah2RygNPUmxyzBCWJPsjM1NzSdNP46WJAWzUrHObwuoSdV8YFrZt35EwTyWyTwhmvhr+wyYrJYc0&#10;8DSa4Tt90AfhRJIg11Ip6nlrMby6ZfqSVC+Y9asBJhWJKtHQUNAUcQ4Atjp8UUEOU3HK1ElpiUYf&#10;oEYRGa0jhkNOi+rO0SPH9+8/gKvv7t27viI9JAEgO3bw/4OHDhJicvTYMVYFoR4XLl7EZA7RaG1z&#10;CXlYdCBcS4xqKWwTYgk0OlaEc60IFT2jSFzRHMAQVeGTdQfqWG5MD6JnQAK2ENwLeEzaCnrHr/BL&#10;8GB9b0k3TmxvihoCZW4wyTq7E2TdOX7iJEdOlBc6PaMWGqhmx6QwiAOYVzcFlkasE4ZwEdKvvt13&#10;4uixWHe8KD9v6uRJCxctzC92evnsrGRdat8QHzlXt2/PN031l0oL82prqu9av/6hRx5bsnT5koUL&#10;YeckfbCC4OuUCKh6/ASuCWPPz8tnlZHyBaeoeCKeFe/iSdTrwMb+ri3JKK1kBCAx1aru6IGwBkxU&#10;IkzrtHm58xVzYqh6SSZMJuHueBfh8o5Yxr/HsFEt9EEuO9Z6f8bMXBC0D9rWmYR2o8BuH0KhzL7f&#10;3em6D2RsKLFcmte7at2e196qovugIrxV2f3wyjKlouinNhfqVx/FX+lFfsmOsS9ksXjBU3NL29Hj&#10;x4jF62ppZiDYTJEotadrI9OmxpgyxBRGVvFA+jW8E3EtUhyGGWAAgC042IzcUOpXUVq5CKRFuxsz&#10;5mgOM7cLdnTvnj1XrtQjcS+cv0CExfg0VQg/ILuI7QiqVmMUxpXWRZglUC+EIvVClagGY3iMhbCe&#10;upqZbtlQwk5O1uQfaQYlPnC+JswJK4JJDv5tkkfNMZM4aIVX8CgC50j9mKOQjlOD/o0/Ue9s/igF&#10;rm7aNLCOGOTfDRObbLBewHN3nAEK8M64f39w6YIyUjIbYkygrMTlusunT57EzQGXUKYNe6rWsqar&#10;wWMXgkEDwaDoPl8VhWbT1TZ9Q5QGRdx10lCGByLpJ1DQRY+6tZrMuJLApqBZbUAqAaA8EbkpFt1w&#10;qNlizJWgcrSIxcw/VrQjLzkOZyAux/Eh/KpKxEza3FOj+qo6ubZOGTzcFBJcKwELra7pRcfhBEQD&#10;ELlo7+44dvzYgf0HLpw6w8PMFmQNGGOxRlGTLQlXfTw2PD+54dEyE9+mPidNneEBxbfiMeAx4DHg&#10;MdB/DGgPEwGX1A2DW1hYBGOEXE/SKmwXc2bNKS0uld6QvRalKp8I5+yXbHVwALbniYEw2Z4LOV7Z&#10;M2x+SswlJtIYSmNb9bD2Wj65b1pLWkQ6FQCURYsXw9HSWo87TJ7TSLa2tdl2238kZPQkMLNJ43WO&#10;8wuePkAiRRVgSIuBdwzZM3BRx61V3DNFChdh++Yu4rqsp2CDREbvvvsuPtFY4DSsMKNyRoZRxiUE&#10;PTXqLTv+TgzcqC3iv8XhCFR11j5HwyhLxra5J/DCd8JfRy2qbwQwDZAUDVyg5SQnAOpOdBmsWcKV&#10;iPKB4eYaggPp02jyFow4FjuWNrKcncys5OMSPqlQzyO4ohxhhlMUlGMAM8klFprnKT9RuYibVBio&#10;UKlfqszwnOdaRhHRW9FGnqELtMKnkvnYaAJPWNJQx7mDaITuWOobigICBKHgF0hJUjc18xb+fcTB&#10;SCyXPCMwwloJ6ywAiNQbbQ83FO4ar4Mr9M50XHFXVolcrET5JVtql5EsxJNKy8DrJifzsIiGoUI5&#10;HCiqzSq3B7Sh0C9GEzQKk2YvoUKuQRTN8RMDBLblA6hVH8a5yTi8wsNAJZOAREdDbxhLYbGIx3hF&#10;QpOQHJY2ZVTgXe6HNQjclFlOITsmKCaptMKN6trqDzsA0q5CDXS2lvCsuUShTrANEmy2WLXXvdCE&#10;ER54XVmnwsMt8djaSpK31bpUYwLeWoTiQtjEOugxLaDrgpTpA6pZfJGbt3UXOS7kxImjJ0+dqLt8&#10;sbnlWmcXDsqs4sbGq1eZAAoZiXejGujRUIABsB1mmfgKKniYeaXZpcw8TANdSL0inkdzVVpFhhtK&#10;hVoWa4dC2fDefeyxxx5//HE8jolZfPbZZ58LCpRNfgamFBOWMu3+Lfh8eAGKbkP4dJNB4Y6ChyBK&#10;9uQtiKVR0mVGxI0Cg4OVwNHlAbLWAdOeiz5QpIYswqUlZWEXaJFW0UnnaJ+XU1Fesur2VZyQt3jJ&#10;YrJxaqlCKvEbYGlro6RoH+F1LsQ/6D6Qi9OwWRQm/mGtt1SNhnD6GE/0JBMuyC/Mi+VhEBB1MkIq&#10;icxcN5Jr6IcAop3OYNOOZiy9XWMUSWTFkRbz8wrycvPRLEv7bGQ/aZ5ELZlwW+FX1KIZjCVX2kYg&#10;0mqCpFXu5kHQR5f0uddRQzhhu4Q/CW+mxsmbsMkDhskk+IVka0iSLNRAVu3+8/wAyMC5TS3HveU4&#10;huDoSmuOmiVDaULSD7FV1rQmZKrBOy1LL/QydZl+YY6ImrmvjSbMlmi/5uHAVJDFFlhY4FrvdHwK&#10;IdE9Ub/qr7EffXRf+LF5yFjoMHZTmmuTtQkm7lp7ok1+zQS9Ep5I4rg0fA6ZQTE8gGpMI64SZirT&#10;KSARNoEFMxiQYqEryw2B3BKYec7ZsQ2zkFu/4ZmQhEPxMKqKT8DjRYsWdQiMx0U3DHI9rK8aR0El&#10;wDTuxscaWqwqB2QOMTH5qGgMMMylYfW77otFtGdMLaOqAgbK8Zy0a66Kjq0Czc7TNNeFccR7WEGr&#10;xPobtUzUNX3SOzpO95NwqIknc4smcxirzoxFQDPELThiVulDjUKKde+j9aRlO7JfY//tv/03zQyt&#10;N5Ez2yHSAif5x36yd6MeHtke+tY9BjwGPAZuVgxog0RXhScm7iEt7W15+cjk7Lft+EotX7Z8/ITx&#10;XOcHGS3EeYQJuNgREX99at81dCWxxWL+VJV2TX01F0tVohKuRxXqvlNUdbZ9882e02fPopzIjuUW&#10;FBbx9MSJk5YtXqDEXPb84A4cuJL+As8XLpB/0Pug5lDACoUHpPUQl4CzjDh7vvKTPIOiRILBBXVE&#10;ahMPID0jalAyquNjy9SSskaCBEiAN8IigirnnnvuwdoUFueS2IMR6UVqoxo1TX76gvoYzy+dyi7u&#10;H0mJCBi8jVLljXBtScvBfhIfnFo0VVJLH2gxAUBrTeIHDs4YqKSQlUQBzvECI97L8cS9TtlJq3uU&#10;IH9gYIi8COEYCZTYDVkIHz3SuOG/ZlkaxMpLJmHqSkhmCSvKhNQ9uIWGRWuU+6hCqI1CIIWOU9ap&#10;GyDQMk2JrQcMkI9fORMDosHkx15IamP80MkwgNJfpyhbhgFRieCw0HqgYqUAGJON/NQU8jDQNG0h&#10;JDDxtHC0uGwceRFKTv0UIFT6CNajLNzqo1EhTS16qilNE9iQeAVTBPUo8QKt8AxfqY2MgtTGTTzW&#10;6SD3paQABu6DZ2BWOI6aECmmHsAGDxAEHTftHO0vuKzfvAtUCrqXrMgsBS3OUbGwkEow7RDXiLEZ&#10;wEALbwkAZSqT4kCjLJ9ZE481q6HGwpi2Kipn+HS6A3RJ9g954gMA8AAbBTj5VcNK16QtFQ0XnrnQ&#10;YV08Ro9ACzMBUCW8OTEzKBoa24xoi44DD0MDAHpF9h4uqA2lOTQESoKVDoC5AwDgUDRTPQLDvEjr&#10;SqRui1e0giepBG0dD1CtRpw7DA1Tmle4STfpGvOQ6SRLlaa3usljjD7gUZgVjIWC5CTc2XxLuyrl&#10;+wkmARIAaEXLhN4BgAimUK0ZokWniaSu0RzjyytgiWspibSWAyHZJX6ADF+6eBEcAifbx7JlSydN&#10;chnMU0sUve2DpAAVjYIWkAPegFNrJys7gbYoUFAqtta5cFaUVxYVulCwXhm+h1wTOxLmi0SEZfVU&#10;AQnMOvKTEPZBUQgI7gKMPp65KhBngndXrFhBlBs+BOvWrcMn476gyIKLfRcaDnXCMxo84C8CooBZ&#10;kxbegwf4FfAGgIeBUd0x+1agPQvIaHci+/KV+hMnT507fz67y+m4NfecU86iRRiobMWN2c6OPcBt&#10;Aktw2HXwILEjRFIU5eZNnjSR2JECztMO/PIz6tvpK1f37/2m7vzprvYWvOVnzZ4zc85cF33Qo6t0&#10;XJn2Vm1PjU2trHXY+eLiUu5fvHTRMf9FxW0t11i54fMY9Bakg5UuHbF1QSYHajYBx/Yvs4vzgDTy&#10;0gw2t7fiwY1KHa2oJQsijgTVtSmabZfhefF42hEMIX0QAWX+0U4afou9SR3XfZFoVwhXJQnPdyUB&#10;MN2JeF5OD/55RM4HvG56bRmKZIw33brqEJ51zfjKfUqNqqhZOSsIVN3XWy3X2t2oxLLIPcY6BtIT&#10;p84Q2Nd2tRHks59CLa1F6hHmQa9CB2hdvxovIfwDiZ5UF6SD5muYAggMqbZVQ6rcangi4MV+PX36&#10;1MFDh9jjmNDVlVUQFgWJCtsUKgxPGxtfa92EaBs4KY613aghfpLMZfyV1WNQJYnwThgJ5oLrdTYK&#10;89wDBw/ASjY1XWOfU7QNfIWNFwOdGgWSNOt4WIp4DZzxRbrQgArP1n1DFOBpXYilDC9wIV/T0ngP&#10;12VXHUslhwgS/rggJIKxLsp3WyFF3KDVFs9iWWW1treeOnnq0IGDDVeuVJRXTJg48Y47XeZhtWgC&#10;ggFgi9TkJrF84d6x/MPIEXNoFRqLqF7LTsArGkSKrTsu3MPhzvdegzNYcKMDcswSJummTWmbJAYA&#10;FzZJdNPFjAR/2gq56OjqZNIiyahOBsK0GSxGWzjiurUebSgFv0ZHqybcfXWt5xWXACRY/tmuUf53&#10;pbEe6lp35jxfYIaZcnzq4STSEUaJzcl0eBrue7G//uu/1mzQAhO6Kfqathj69Gt4ZaY+P6p6O9zY&#10;9e15DHgMeAwMJQbEhMGioeJBl0GebHyhcMnAW2TCxAmLFy+qqanFNwGuwgh1mCYb49sHjCL42j6N&#10;g/xuXwx+1V6ufbc/NP9aY/3OnbsuXLrU0gr/nYsrAtvqxEmTCIk3p1pjuMOc9w3iEtgk2MDxoM6Q&#10;Xg/u0By4hBC6yX0dTsCTUn1yH/6MGvr2HrhBCEfJ68wlVMCE0aBfA2PiAqW4R1xBm4PzHaYR6VgN&#10;5lT2d5R0xwDT5KRTaEV1YADw0y+pTtBnhf28+s/PaI2klky7L/DCfKfWHYpvVMxyTxabi6YeofEm&#10;to6INbfxQt/KnESFwVkjSmIQHlPx/RIVGFN+RVKVpzYPw5dLfuMVqZW3bt2KIUF1Crcoc9HVstJl&#10;hBChYIZwwOMbb7zBhFHwB0YaTqzhsEFeQVGOup9naFp+iLSObMMwvfjiiyh/mWNUjpaWUxC++OIL&#10;3qWgGach5fzRWyYicpNXaJHzn7FKYgOg0BBA6hVGHwhlUzEyC6XiMV756KOPaEhmcvULAyfwAB7a&#10;bZrmV+7zPO+ihJUdhWvQxZMffvghQKJJR9WrGAVJXGjqeffTTz8FMKBio5E9iUZBCyhVPKJkHvoO&#10;enmYJ+k4pBXDA2SEmjGQ0Bx4xmYgZb1OMbW+aIA06NpHGAJekTkKfbfOQaVyOov9A/jpBcYA1gKJ&#10;ieiXzpzXAaQ8CeqUD5AmAm/UYqmraIWqgJCHeZL6eVFmErrGT9Qpf/+wNMhNeiQ80wSv27ShCTTa&#10;dA3lEUuSWQdhpCrAptfME+atjjpgtgD55s2bAZ7RRJ9uW7AGFGyDH4IXAUMzBFzRF8YOTAohOjqL&#10;I2TAqixV3FfiC5DArKZdngdaXmEa8AxTF8qG1yd1uhjTiPwGYEZ2EQaXNaJ5SD00SmcZbiW4Z4YI&#10;bEslz77AA0KOFhcopY/ghI7QOl0DAzp3BOHy/PkLe/bsxY4yffqMlatWVldXpiWV/eElkl5UFxh3&#10;ZdYCTocc8vYEtmY4I/zIiR1pauJM5qucAg3GgrSa6BCcvYRdDjaH1C+8KMWoRdDyFfMGVAVRn7w9&#10;igKBHKlgBcFdAHMIn1hk+YnCBfSH55kVjDUTXuELVi0D4cAKCmDzlWkD0hgjnsQFASuLt470YxsN&#10;XHacciYnwYnNV5uxjjAH4u3XZNMCh0x+dKywLv2ozT8yyBiwhSwh4ptDh08cPoI2sSA3NnnypEWL&#10;FxSUYB2BAmZmHTlw6sLB/XubLl8qyM2urhy36vbVc+cvQhxxutiU4qp3ztVKyYghIJe9+Pix480t&#10;zYnuTnYQTJXYO1mJUDkBTB3SewK2QjkhtswrKCqLVM4EEMMe1WSgDTfE8ZbtoYg4rG92kLq6S6c5&#10;Sf74UfYaKHNJYZEiVASsaBcE31Sl3GGPY9eQujxKcW9aeGa7SwwYRJpyk2mvV9jWIcL0i5vuaD1t&#10;1m0tHGxOXw4fPXLs6LETJ463tTjrBQRKS0b6QNF5NiY2fcBmF6AJBQeYezudNbUyzxsXTZch8mIY&#10;XEPB6+CQ2nTOmchse1sn4TQ0fbmhqe5K/Znz5/ft3wcBh3aLwYBgKlrUBE/hWRhL0tGLZ+ZXM9tz&#10;Td8Vf8zWBiQMImBwn+GW7l4CjvGc6fejWIxzRxqbGo+fOP7tvn3HXXpeZwdiHGEyeQXMyM1OPIwE&#10;Rk0PCl/pNdurWufT+Do5qYi353kzj/EWNVjMKDXwuuKJ5bLAp/xgeFIuIG4SBqEJBEVyltb5C+dh&#10;Aw4fOoQdCT0A81xuGXo+WAs9h82kdlkbky0BTUUZmbQrGe/KY4ChOzbt6Q58EX2ksxQumISAymPm&#10;e2TIsWnj5pLLORdvcTEzLc2tzYz7lSuXqZ+dUnNSiNIi5Rmqa+1oOX/23NEjR04eP865YrCkVZWV&#10;02fM4FfZXbQWgBMANGGAEzD4lZqZpUAoYVApdnnADGyy9mm22AzRr8KPFq/WnYkhXMhSqDXOi60d&#10;zgrIkDKLGJdz588GaTxbYuRC6+W3eVKLnef5FHgKc+dCR6OFIyBtCACvsbU5AeOc407+IOim/moj&#10;OpbzF8/Xnb8oRy7RFk14m6Xql8gdnzShuWpeI9xn3FlBYAmAqYphlTwi+YULRQMTsNMMVbl8ibR4&#10;x0+cgNIBP9DC/EAnaWVg8nXaxTjUN91pfmHriIa2DyqstWoTmq+yrITvhIEeAHc71H329XsMeAx4&#10;DNwEGJAuCQoMn82hzajtunPgeAoU2YpY/tRTT96+enVxUREudCLdtrWLMos9MhZTbKURbUkFJr2L&#10;zoul6MNCII5Ke61cddS0fXJxZN/ul15+GQH2SsPVbniA3Hy8htasveNPf/gD9Epi1yQzhC8GZcjg&#10;VKRkdHt5ezvaH/Q4qJnErLuY7uCwXLWOAQDFB77qAgms9r05DgqEI1sJHYdrR6GJqguRBiQgMcoT&#10;n0FExYC+BpzgCYvKLyzIyXIWxQmMeKck/+gTregrr7yCsCROkXEnyIAkJyN+Kntafgkko05lgcMc&#10;i89mNuJrzKnsa9asYT2azCwW/OZguui1iAxdRhmNLhi1L/oLkrlhmQMDRh+k7TVaEcaAFI4icSxw&#10;JHNU4eia0faKNFEPP8m/mOaYAGjQ0GmCXupBXiKtHHRVGKZFBc6bLxXvIm1CaXmRRQHpQAJBjPmH&#10;f/gHPs38Rv2ybFEkcrCmoCobN26kRxI+kTfQetNTwGOgpcXgPrKQzupE941CFsdzBl10m4KggsCP&#10;KhydO/oaFNCS+gCMt2gIbSDKWb4i2Ejvz1vQZ+UIwjmd9D6sZdYCR4yiLQK3nNupICqeRCqDQkIN&#10;aAUIJX7LDkTvQAvqYF6nQBm4iewExrZs2UL3obEgh4bAvLIX2i4AelEib9iwAf0vdcpoQc1mvdCT&#10;4A1FPwp3cKJskAqtUOQNYDAcyqWGpVDEHEUA2FOdYBsM0BaoRq/NMHEftDCsshUp+oSGqFzPgyha&#10;ASqGhgSM6BGEB/qu45d4ETQ6QTeIWaHQBLIfwDC76AIzAQRCJHn4j3/8IxoBfv23//bfKnM6o0B3&#10;WM60wkxmNKkhrPNCf4RBBYMc/QKroAiQeAWbEChFvQ6QmmOKdlJmCfBMgALTAzzLLAGW5KsrbQIw&#10;sJdxXDyEzhZFWpoMclgjAK9KgJl5qMR09JF+MXAUjAQWLyWTjOxSIIGvGAOYHoyOwKNRJi1l6tRZ&#10;ebm4ImYxTL/73e/4JKjiJz/5k9lzpqUFZgCkDJwwxEDy8ssvsyKc6q29vaXlKsCzPImsdXwI2iPn&#10;lQrpdCGkKCxwECUHijtSiFwQcDj5LqaKjsuSYcpHjCIiJmFGSBRGd5IAZjjMaistnp4U2aGY9K2f&#10;WM5/+MMfwCRdYA3ef//99957rwJYR3YDHfWtBwlYArdzWM+jJ86/vfndDz78KKfVKeMYVugtZBBa&#10;B60Y9X25qQDUPDe2UGT2l6+/+d6bb2U1t1QUFKy5feWzP3ymorbK6fUyPJX9w73HNr/+0skDu2Pd&#10;rRNqqp99/kdr1t3THk/kuanQU2jdrtGiBtsfTu4w8/GXXn4JtopFWpSbjXWTBHcQLnZS5CmtZe1r&#10;sk9DlhVc6LSxgWTEbktoFzOKTdw0zkmDB7fAWt69by/nLJ519v0zLtshbIlzCsurLHGnUun4RvYp&#10;Zz/u3bshEUxdIIEOs4eyHUAQ2G37mBxs3wAJ0w7JghthOxBUkHS7zyYIh0Nmq0uXL+3etXvvt3tR&#10;XbcEunXQP66kDJYAmsxiUUPAwBYJOWW7AXr2HUaQaoGHNcWmA364Fg00loxrsCrfDlqXbKX4AFXL&#10;fKAS9kSao1+Txk/NK4Azz/rwk093f7u3qaX53IXzh44cnlxWxrvsbuwgIJzoOmAD2yAKSODisHOA&#10;Xh6Q4VPayLCKEmhpGms9Oy8Psx3zvCL/wDAwUDMV8q6NYLgXSdjGhf7U6VM7djjO4dQp4jIv0xxu&#10;F3mJbEW30EHQzv4ovwd7HWyAPbDB/g4kkrilWMf2w8MU8EklOi89mKU9ST7FCbOfsp3JiUeHYzEP&#10;FdnADstbmiFMYGYUnBbnW7iA3X37XIwsFveTp3A46W7rYAcHXbwIMpnzME59by4GhhgDZEOAh6Gi&#10;IRmEQC9jJMsZcIJPJjNSPF3mJl02ZyDxbPzEu8x5wGAaGBdhuGITPH72NJzn6VOn6y7X4egZGABc&#10;UFFZQZFOSKW/1KMhc3l3r1xkGh/F4Hjw0Mmjx5qvNhHNMwW769QpgERPmfbs3UDOasLbg+6DcFYc&#10;fadfAMnaoR6dusoIgkkwzARWYgnu6GwbsEElmu10XGKIuEGWKoVrnmQceYsnld2XIWDGslJWrV1L&#10;9KpzZmVd79tH0/hk4M9aVVZBuzoC1hDCDAEJYE/h2mLGmC0MNxOM2uhCOPsWIGl1dXR30ATEhrh4&#10;Phvq6wvcaSCOP2ErZHow22Fxwb9pe+iXQ3Fwfh69oFFq5hmmBxUy60ARADB1meEKIAMb8gRyx9gU&#10;FJZVuLE4ff7c/kMHmW1HMDufOJ646ixDzBPIkWYLYNNHSlo6NgB+rw96eIM/xf7Tf/pPIlXMEonZ&#10;wlEfOo4k8Vt7T1SvRlVvbxBZ/nWPAY8Bj4HRgwFTNinVBnsYHK6LrEQaiTnXACRG3CjYKevhMurq&#10;YKq4NscTZQWRB4oSnliae560ogdgRvlkg6SgnVFCKn6SY4i+UnhMSVf4ibbCJVznnp04bn/bjrdm&#10;nJhu0n0DcC5b5pKF89iVxa7Zzt0HtzqAsdDupiakgoRLUO4R4JdTM7/CLsAHiK3neZgbeZSMTu3/&#10;APCQ9hW6DB+GkhFxQh6s0juDFng1ODNEwfXr18Mckx5dIqIYBtU2mlXzglYQ0jUYX+U+4itDzPgi&#10;I4ld7qMXYo77X6T8Si1Rs4imacI8TiREKUUPLLI07Jq3ih1BFAkkhx7fNOvgYM2Hka1H/WKYEGng&#10;ziEmMOLIOXxyXw5WXMCpgzSZUhQEJulFnK3NTPh+tPxMbCQW1jIiHMIhYgwyiURZiCG6XZAMbpne&#10;VELN0FV558lpDhaft26//Xa9RXNoLqBsNIRQhMwmMZjxkqsj1SLFATBSBC/yCbWhWl6RHKVsDNK/&#10;KOIB+JEAkX8EnjuzesoUiLk8tqhQEiZv0RZaaWI+0DKDDWBGAS3HduQfekFDAA88om9UIsoGtKhc&#10;lflHgi6PURXkjqaZV3SEZ0AFN7GSIk8ytVgdaEN4AEINSFQFTpxzX3MzvZDGgcolJ0svDAYUaobB&#10;CQGJGrgJqLxI5fzEHYQ9LRCjrrQlIHkSUQ0hX7oArVM6SG1oVagWhFAVHWRFoyth96E24AdOxhd6&#10;RStyaaQhJF5aZGgIbsA0ws5FbeBKvv/qFOKuziyhdWkQ+GTcwQAmCkVvgGeGBjzI1xgA5NAH9qgQ&#10;ZAIbcjvwoGjjV57heX6i7zyp6BlwJSOcrC/qr2a7QmRkimD0uYkuhqLNVMnxgZaxZi3o6CzwwH0k&#10;fDAP8CABMMAPXeYB8Ea11M/sZaT6iEVgGoBtLDGMO73mdWnTpAtjjOTGyLwCfqYQk5AeYdVjkqA6&#10;AQakXzCDjY13KUxUWgdsPhnW2hoEcrdjwJKQHY0hAMOgq3a8M62llgHIj6KZUnkAG+h1Imp294QJ&#10;4+fMmc3fjBnTZ85iki8gCO3OtRsYBcqK5ctl9SEAhG+3rXQ3mRVagMwlOkUBsTo+jU8ZTuTzq11S&#10;1g7TxgI8X2UdkW5CbiWiTtplTPTWTzBOSvLGizTBCFKUg86XPjHAELO/O7Ty0dLGqbAnWGU53W0y&#10;kbL6mGmQX528PYB55fF/IxgwhGuN7D1ylE0iq6OTDWkKmbUWLywqKRpA7MjFa+2EYTRcOt/d3lJY&#10;kD9/wcLpM2c3NDaVER7RW8zflwsskKTkgZfNy+Vg7cShg4c4sJqAtqKCPAgj650VrbA8+EOIMOQL&#10;GsWS5CZcsXTTikeEEoogO2tHrxlYvdPq5lM2dViO1954I0gNukcBnfX1LuSRs6OPHjrMV6XolOO5&#10;wvJUD/cxS9A0wNAbBZNFjQIbLpVDuvEngPrJZA6JhoxDT6gHEs2WJO7o/KWL7IA8DOl2KRABiIR+&#10;CImBiMeSgcTRdx5mO4AtgcdQ3CfEX3wIsMEs8ZW+K3hULJnEAdExXqQVoOKrDniTnAjqJE5Ky8+m&#10;U142jvDBpmstn2/b9vGnn5wkCjM4aYPwBIlgvEI99JFVTGE5AwyYeeutt0Cv3JvY8oAB1Jm6HySD&#10;OjCPDYwdHM4ESLRZa5fHKYQB5YK3wJh0zcZYpqKaoSWo5aOPPyYvdENjAz2FsoOlqw0OSCCUaQrO&#10;0A4tp2YQBZ7BRjimlnYVjaTCpNK7stmIJVBHmBhMRWrgddz4YIaVPlSJPTUcjDitqHd0rWbieOIh&#10;yaaFof3IkaPKF8ouhNkAOGmLzVEqe52v3sfSFlsCTmAtAAAWGpRqCGS2p3KaZoJpkgAPoyw/JB5W&#10;LlZaFJxaPoy+2GOosYIPBABznsqZwB9+8rFLRPu1S0XLGJ05c/rECcK8jh0/eox3NfeYDIyX0sa+&#10;88H7LgJ4587z585yDgwiHFITSoqjxx0vStMMLmwbc5Va8d0RN6VJpcBuEEK1skQyBKwaZj50QPHW&#10;8JyaHtrTNS7aviVX0i/GVy5c1MM65RkqoUKaAzk8wDhOmjblyOEjUJIvvvhy77ffEk7FNGYcT0OG&#10;gmS8suWwQpmTQK4KKQDMY4q/oe98KmYdqMxTCpBw+Lra2kTCty9xadq+/etdOw/w4qlTdWfPKziG&#10;acMYcaEwIGaayKN1hIYkJdGci2tpbYVAgQT5EjE6iuFWkcoIeMpKSmGLOFCFGLTtX37xzd49Z8+d&#10;g8JVl5ZLgAWrtAs2lDAWrnKw+L0b2ZX6fjf2i1/8QkwbKBbfZnxe1JtJugNvHRm64fE1ewx4DHgM&#10;XBcD8BnsPeyvzW0uaBTtPtSc+NcLFy8cPXL04MFDX2zdBnelAr9CYf9jk+YrnAGFa9gLOFp4AjH0&#10;yjfCpz3PBV95QIWvymEiJpjCW2I1uKAqpbmnqB59qly64PxoUCTg49WBD00CJ+7C+QsWLJw7W0YI&#10;sbmSMQbROmLGD8dJBG7gNAc7QlvwAez0On1RvAJgwAooLJfHYEQUQaKAiesOylh8ACYGDoYRhGuE&#10;raHXUpLK4R0JBM9orCMITuAEXIUVbWIMZDkYhdoHwSbA4OfEqMnYIOEWPam05Br6tMMXZR1BXUgl&#10;qUXMdGox9X1SK4r6ki2KtrhAmKEokVHSuSNoFdGf3sTWEQ0WEiCDBQbg5tHmo69k+onh1vTjGiTI&#10;OsLAGW55ICzMSIRD5ADDVIJyGW96bAOgEcGJGqRf4BXq5w7iHxQVIsaLjC/aE0yDuHLj7w8YyEto&#10;S5XlACoB/4xEhLKbRnkeTQSiIPAgsWNK0XkDqIyZY6gSpAGnIdTHTDnelUIcUZC+oNwncMFgkxOo&#10;tPDy3KSDKMdlnICWQn65Dzy8QuF1ZA8+FWcAGPwKiUMQlb5DFgs6TiQBKmD5PNILJhjTT1oG3gU8&#10;BEiINnsEr9AisRSbNm3igl7oKBc0F0hQ4E2mCNWvTGU6koRGQQsUgxexWOhkBc1qqWAAmxc1iBpB&#10;EXzFN3DBECjCgwcgR0IOFdIiwjkPKOmHwvxBJnh+/vnnGSDaZQQZDnqh0aFQJ0hGyAdC4OcxAGNM&#10;sXMwuOBNtiujDMwNHuMO0wCbChsEAPM8Tv2yqdBlWUeARMYbEMhbjBdyL5Azr1BwM9mkg3B+jkGP&#10;eB48AxK9Fk7UfYgqrTDhmdtUxQxhujI0zFtakXZeEVQ/+MEPmFpyMQaBPMaLXPOK0h7KRATO+UmB&#10;JlzLHBW1N2mzplCPBo5BNwsibyGW0y8QItdFyCaAgRnmIZAr5ubhhx8m5IWpxRyTDzJSNFjirTlz&#10;5iNlMhx8xTqCnF1TXT1v3tzJkyemBWkA+4hMa2YdAavc+ZOf/mjjxvtA2rq71jFqzCKXE2vJMvJ6&#10;TZ8+lcVOjvKa6pqqKtR8LnedzB7aBTQbJeTbJhLW9ibZpE1pone1oXANVLJ8cx3VLw09wDNtmEIM&#10;Hyi1Y73GIkcxXDA7w0gQFBRYR1o7jx0/Rn7BeHszq5IhQLGFHpCFw7zlTtT+O1zQ3nLthNeLWUc4&#10;tohkN5w7smjxosLSgVhHjp6/fHDfnkvnTnW1t5aXctz66klTpucXFkFPZafUcjODJfwfy9Fl1yL9&#10;WmPTlzu+ZNt1PkA5WVByCCafkDLorXg2aIHOzWLXYFPgq6IJpShjOUPP2V+40BFEcj6QBCF3clS9&#10;MANnzp3lXHjNQyrB4T9gO7smT5xIK9Juu8RBiQS/UhWV8zDbLgRZpJVtlx0Kkhs1dSBQQCIxEGxD&#10;N5jt7K08z8YB+wRhoS/sF9CTz7dv3b37m8OHD6FKh9axNznIu7ryc/PYzXke+HmM52GZcAvQhghU&#10;0kdzwVdti2CDfcpyNtIFfiU4kp/ALQSNO9raVAPNKeASRNEWMNP3ooLi8vJxWDf3caDYgQPOM73Y&#10;hfF1XHPafCVbVqwqHC+7GMNEzfSUd6mWpa3gG2kvDUUyC8Eg0RGZ56XkVNOwLkI+v3JBnRpBHgtX&#10;EkZ4W2c74jExN7xEpCEdcU51OPXnxGwjZveHkdDR5bzLdolQzDRgHNkHGRpZnmQIAR4xPwyxzGx0&#10;lgkgxlUsEBOJeFwJ3bCa9Jd3eUwFGHiM1+UhoX1q4uTJkEHMCWzl4I3jyCCNrvIC16jGjnfhQBg7&#10;Sw2XdmpJ2pUBAL6FT15nFHiRfZNXqJCmlcYTJAMwuAXzSshJ68KnSC5TS2GvPAO0MAkKzWREWIZU&#10;Di/B5GG9OCsdobHFxZWVVSUlzmqFXJTLsRaJBEPPyqISsMfr3Pnki20Yw8+dOctSrxxXWV5axk5A&#10;xkyEAVqkckUIMVfpAjhRTjwAYF0AJ7MIGBh9oBXzz5P8ZIHIcLzMMRDFuGgaa40Ds4gMC4QJzxID&#10;Ayw65f7lASqR0CGHpDPnz2F7+PzzrUeOHEb7wLrDqFDEVM91fjMyePAiTVCbUuyCLoYAJGvViM+k&#10;IS6YJ0wzKrHpuvfoQZYPmh0MS4QpNTomnCTMZYm2DmpQHK1SY0G4QKD8zBhfrVB6B+ljusp2yKfE&#10;GRYya42vTDNBCDDSALB2eGB87fgyaEhu7MSpE6iQwCfTr6S0JC/uXA/FIDHidIRFqtPUBovfG7qt&#10;tOfcERPCuRADZxe2x0jroakgPs+4PW5GaRMGwN0OXW99zR4DHgMeA4OIAZgM7ZRQRXZKadVVv9jr&#10;KDZLzxhR7YNOmnAuzSxPShUS5uF0UK3LVJ7IglEji6WTESHUHZ3k2G5qcMeMs/Uq8oN9ka+wXACv&#10;PJLckSuHPSPeha8ULviq7Jmqh81VrkDKg8lP9rx2UAqP8avUZ3yqHm23lPOXruQQSp2bB/vCCakc&#10;mFpWXNje0oQ+RW7LUhAbbm3I+rmhgLTUJ8VuWlVSpGrngnniWr3Qdi5uXrymMAZvAYckNiJpWG1n&#10;lANpP4HUVpukW1FVUTVI2BMfkzqNrTZNP4Bnnpg6JvyKuJxwDTQKHy9nGZhavirDmFTPpy+eX7x0&#10;6cOPPbp67drishKXgIYEPuQfSQFV8zNqiWkOp8KvDJ+a0npdeIiqJ6oJxk4A8K6mkNXJV40+d+B6&#10;xbhr9JVOTc7XONdIGFaGYgrX8NM6oF4GRVn4uCllIp86Jjq1wOPK3MinLIV6BRZZBsWkovz+sP5c&#10;qMhHjKxHgCd6Aq7oAhpzuEw7uUGMWRInpjmgtRDGmPhU+RwpWVwYz/0hXINIQvsYYqOosOagAjhN&#10;5ueaIdPyRMwz8Tvshia7Ed3hYagQkgYyKm+hQEdPimCm5UxBbgGTaMZZ6VBRnucOxg8kJfmOsV5w&#10;/+ct9OlSXkiIZT7LjUuqTIQNakMAQ2YAZm4+9thj6KnRjyNOAIk0EQgqyA88gGzDOHKHJl577TUo&#10;KhYLlMsIcorGEB/OW/LTN5qMroTKEUvI+gXAtIvKnhd5i/uB0OWSLcjZjVmBYgWNOUphauAt5DcM&#10;NiiyqZYHQCMAI8JRFUigp9znJkIRBIGbAMnDqJWV1AIdDY9REHUAjxXBVkJzdJOvTGAlLuNJrAKk&#10;mQIzclJTUgXGQsGIAInYSVvMgXAIhaiopiXQAhjP0zV2B5AJeEqqQItsPex9EC6+0kEGCIMBgIFh&#10;jSlg8IByJgA83cQ0wgCBMQCjU2BSoQDaHZRaAZwgOvIiiKIAKon4oABKRAYAvM5bir9BluZdntd+&#10;IZsl8DMxIAsgHHQxbxXuw0SiOxSGBnwqWgWkye7OBc+AT3DIRFUCCirXgSh0lgcAmwlMlIM0cfQR&#10;dAGqssFgz5BlAhjAP78qMwyvAyEwK54jvE9RrZaPPHwZcS6wgmMBUiiSMMmnnJG1RpiTGlY8IaBm&#10;dJx2SU3DKNCp5s720nJ0FOUsqgmTJ5F1oeFqIykXOttbJ0ysnTR5wukzJ7/4YhtuxDNnTudUchRe&#10;2hTCJWqb64P4QDFkDmEGMnuZPMDJuK+6Y930mXOqayaixcrLR0dUgr94N0eRoITilHj0afzFsjiy&#10;gq/ur9OlaWKzTbhzTgEK50pYBTzO3aPdXTAs7uhgB2EAdQ9ICe67P4iu++skBWIeD7e1kfEC9VDP&#10;GbPxblg0p/xi+HhXYyFtHVuDInGZJ4yvTjdJ2qmHgfaOvSa6s7O64owSxI7UTUWFKMXq9+/b3dx4&#10;lamrfRPSjdJKmtax18ExC3ES78Gchxxt33no+JEj8Y7m7HjrpEk1t628raAEPX5uJOMY0X1EkGNH&#10;juJLjdxTM37ylMnT2JkKsH/kuQyQYZ5HzCR5ajCMFBXks3a/3bP7y+1bG67UkUqv7sLZDfduXLBs&#10;9am6pr2Hjl+4eKm5qSGrsx3PLZYk1JjticUINYacsiPUVtdcbqhvaL1WUF7Kir9y8VJeZ3xyWVXh&#10;hCqahjS0drSdOH3q7Xc3f/zZp20d7TndCZT9xYVF48orZkydNm/2nMkTJ5WXlnZwuEJHWzvJgxJx&#10;KOTl+it5BfnV42sLcrsQjq51dm/59IvLV64W5eUVdHdsXHt7UaWLsUtCqeP9srPbunMaO7K27z5w&#10;4XIjgW3lBTl3rFiUKCjOycuv72x566Mt5+ouVldWXjp19uqFOjIu5cdy6cXE2vFzZ89ZNH9BVcU4&#10;AOkuKj159lwDNolOoq+OHD647/Tp4+fPnSovK4ZuE0ZYM3EC/un5JWVZeYUnzl8oG1fS0d4Rb2uf&#10;UFFZXTuBvIWnzp39dMf2d15/g61EGXjY2hRP6dyPps6snThp4uSpfHZ0x8+cu3C1qSW3oPDy2SOT&#10;J2Jurzl4YB8GGxTcFy9cSnQlSovy5fcA/lm57DisYkYhVlTc1hH/8ssd7qyU1uaqcWV3r1s7vnpc&#10;Vl5Bc2e8O5YNwd2+a/ebr7+1f+fey6cuXGp0QbfsVmzu7PjUI35MmGRCauOAo6D04frWfrXj9Kmz&#10;5+ouk4m1OzunrbUjuz1emlvUEWupqCy7eu3quPJxuJfMnj6HKM14R1Zd/aW3336bGBdkYdnS6Ait&#10;s4FwLAYpyQpLizs4kKaVaLeOLibDtfZrjc3jisqnVE/EjJUdyz5/9dpnu3Z++PbbCAJsCsw98ABC&#10;gBb2tYuDswrys/NibufKSnRnJRi4hqar08ZPzI4n6i9fOX/xAiJQViynvbuLo9o7mlqYLXLAoqcw&#10;hAxKn7EjbU5+iOWR2vXo2Yu7v9l98fypvOyuCZW1ty1fUV5W4VCYk11X37Jz9/424vDjGAFdJDd7&#10;GfwPSFZE/oSFs2smTyTvN4sQZot8Ee1EfuQVxDs4echNeM5dr7/a8OGnn2z9YvvZSxfJVNbe2oYt&#10;hPk5iTiV4hJOTKkoLYsVFtDB9q5OsmG2ddKbZliLOfPmfr39S9QMHVndlxob8osK8Q2tO3Nuas34&#10;i1cusc2OG1c5Z/6iOfMXZ+UXHzh2mgVOTCG7AByRTIlssvA5Lr6wqqaqtmb+iqWT5sy80HDl7Plz&#10;kIu8rNjc+fPEUNG1sKwRi3WSZjc7v7ChI7F7/yGOEikryS/OTyxesAxfoURB7olL54+eOYXTKpqZ&#10;jmutiIEXz53nOBUUH5XlFfQIRqGBFZ7obO3upF/NrS2EY5AijDANkqFxsLkMYAApsytD7yKBSguu&#10;Xmu61ni1tKAQz4784qLWRNeZhrq9n3+x7aNPDu3d13ylsaulbVxRyZTaCcW5+ROnTy2vHOemAfmE&#10;SStSWMAJKJigDhw9wqKYOWUaLitU3pmd2HPyyNZ93zSdvySfDFhrGEtaVOq2suKScZXjHLeck93Y&#10;0tzU0ZZbUlgxvqbx9Hm4mfKy8qZG57B14fx5AvLQPjEJlX+CwgXAw+kpEjctRY+S60dk94v91V/9&#10;laitJEntKBKoBKhxq6nMa5iRjVICjqrejgiKfaMeAx4DNysGJNnSOy7YAETuZB6Q+YEipQl6W+US&#10;MZ2vLvQpFZvsB2aokPaWTUVF2l4VE5jZMqXYQuODXB2F57Ci2ag9F2IQw5RfW4B006mlP/XrLelq&#10;rYN60e5op1fTMhLQI9ho2BShVKlUxLkqCNQsKy4mvbeAUmFbHk+6zYU2Y37VKHCtVtD76Blqg2FV&#10;zXKVUsSu4rilddW+zluqX7oMwKZC2Y0oMv/IAmRFd1SzwFMNigygcmqQohPmAzCUtyfcQVmerFpr&#10;DizZNDDvBCBUQ2bEElr4Cki6CIOh/vKWUKTJyeRBxUYgtpSJ9FTaN80QvKpgaKZPnwanxuF+dJu8&#10;ABxvG8t2w6fHpO7R/JSRiSL1rj1Dp8LjJVMZBb6TQecxXtFUV4Uau9QChNYpG2Uu7Dw9417ohZgT&#10;2qUe7mNswFyBsEENWo80yjWwgQT01CwlbBiyjihNLYo2ufbLU4ZR4xNE2TUVIkKnLaxNu69rZb+h&#10;rdQC96wsOmqaRhVYDZDgBOA1IfmqvC64dauDxrOps0Ij2NMFI6Ix0shK2pSSyIxGtrSNoI0Sos2w&#10;6qRxOoKIwjxERavFKFJj2i5xpEZqRFUk66LPxbJFJYiXCEJYCxT/pALSeJJP5CUU8dxBZkDrTeVy&#10;GqUqxDyESR3wzn3hGdioU1l6AQwlOLhlejCLqArFHFpsacAFhpDPKCgFAapq3qI29MvSmKN5lyZd&#10;9Ysq8slPwMCEoVoaVcpg0EKnuEAbjlWAhtR9jSBoYZKgmgdyCqQVqUaTljoRUZQ9TA1RLVMOAsjz&#10;KDJ4kSmqyU+daBXpiA4jYcJo95Fpma+sHV5kUKiQmmXP4D5A8pbCL0xAoAaIGxIXNA386ABzDYEg&#10;14VsWnxVpAVIAy3UxvOypvAYbalpCAh9x3ai9NCa1bxOYcEyHKwCoZrBpZvc5DGME9wBNk0YHgbJ&#10;fAUYZQ8AQgR77oAcViKVCM9yLdS64xMwgJMxVWSPEjGBQL6CPSCkLW4yo8AYc0lEABwyD7EnUZU6&#10;q+7TU9AODqkBPQ4DBzzMFkCicpCJ3UKBTYYEiC195JPJCXjMUrkYC6tUTl9oFGqgPO+aPBTNFplk&#10;uGBCQmqAma8aOCqU2UbDzfOsQVm2DP8Iw3KNpNcyNTkNAiobR5XQCRCU6QR+kkg4H8Nqt48AnnLO&#10;8Elf6CN3bDGGyY4t537SImESAECIUmooA9iKVSs5o7Ug346fDWTbrOzO7k6HCDRLAdngTk9nc5zx&#10;I/XPwAg8UJKB4o5ecf7puc4cEowpGGYPBYFBipJuxz+cOn1CmS7YjFgLMsBr0+GO7FWAzQyRwTVK&#10;vu4nWm7+x3Qoe0A6urFckT/93Dk2z5arzjWeNcUn64Ip6gNxRnYyiEvcc/jE6RPHsrvac7PjUydP&#10;WrZiRUExBC3arSYC6CvX2g8dPAhDFu/urKwonzubWKvZufkubl70zRaOWFPWlByoWWUYoSFBkAge&#10;q62uWnn7mtnzF7S2d0I3Tp883t7cFMtONFx1aQwhWVBd/AmwPWMwduklZ8ysrq1BD4uultCDjpa2&#10;iVU1UydNrpg8njws8aw4+kH8a3CtgE3EXZ+fYDmwamNyph4Oz0DLT8HHHzU6mVva20g/WA+bDmEf&#10;V1FRU1WWX1Dc0k4ioJ0XL1zMSXSXFxWuXrmirHZCWjoJ5jAOXm1q3r1nL4c9F+Zmj6+sWLl8aUF5&#10;JSbDuoZ6+ATgLMzNR2eKTralq4OdAkP7k08+SfQk1B46zHZ8uQnJ6CqEDTtj3aWLSERw5aUlJU89&#10;+dTSZctWr17DSM2eO2/GzFmcmgJVLyhgV8ipKh83f848DCeQz2/2frP1iy9OHjkmbpxNhP5iMtcR&#10;F3PnL1TQLQTfReHkuePBnCW4u33qdM4wWFJdU0t6tHnzF3DYGj/V111g5YJ8PD/4VG5SdiWMASTa&#10;3LvnG5dJqaN9Qm3N6lWrxo+v7coC+RwqlX2hvv7Lbdv3fbO3/mIdDoIVtZXwMLhWAIwyUmIV0JEb&#10;1C/LNBNG8a/Kr5W25Bfk5eTml1VW1EyY4IJFrrVQOSrgotK81atuX7rUoYiQxMmTpxAZcu7cxS+/&#10;csd3wQ3SBOiladxfmEX4mYETerTytpVun62pAXWtba11Fy4TV1taVMyxGRysgcGe6JgPPv4IsQSW&#10;BsscI0UXFL2KL8jaO+8gFeS0qdM4+wT+nj85lHW2toPhacTZYJmYOIE5QE5tXBSLYnnOV2DVKkaf&#10;TwXL9mkt7goOc8oDq2fOXjh0YN+VSxdYF7NmzIF9qqiqdq4DOVkXL9UTMQBfUJCbgA+BSQA5AMA8&#10;x2cCIWXWogWLFi4iSJPYTPTm5KSDX3IsRF5+VXX11KlTWKisOzzOTp4+yf5YWVbBWOOJ8uijj+os&#10;QKaNC6MsLUECNZGc4WMygJbKcePGT5wwccpkxYt1tXZ0trTOmTlr9bo7mLd097aVqyZPmRhPZB8l&#10;5eLJE62Nl8Uq0H0dLKoUmlgKp82cMW/hgtKKciTEI4cOdzS3IuQuWbZUHk5iq/iUxd3t51Qay7va&#10;0rZ/3/6zp0/m5WAHzbttxeraiRNy8nM5fgP2FZtBbiI7jv4mEdchKNAQkMN8UPbOegwN7e1NV5va&#10;WtuweUA94FHBw5IgQJmHgZALrIxyeGpsdwe5F+UVjIfsTJ1aNq7iytUG2vr8g4+UY0C+SlAYsMc8&#10;B/vzgnU3afJkukwlba2tEBw4HyxP5SWlFSWlmNm6s+L7jxzed3B/XrvzYpQPrhy/WHcsmQcfcP5h&#10;zNiJkydxUBsP1Dc2wA1mtRA2XTZr9qzJU6dUjKuoxrWrIB/9RW6Wk3fkBUUNFtceFb6cKb83pHsZ&#10;Xi3uqFWTKsU0BxOsJ/7Xfuob7qgFNqp6O6So9JV7DHgM3IIYgFqafoHdAk5I+VilkYQASvEBReWO&#10;kmAIS0ZauYaPDNNeXXOf58ME2azXyvgpqotuCPUHWiTk7XAOyvBYWOUmM8giYlaKJDoPqBkNpXoq&#10;8Jyc2msdsTtJPL10tfxKF2D7KGCATsF/wOsoSJkHEBV4kc0enjWMMYNW/U1CHXekVVe8C18VTi6V&#10;lrRaVC4VvDRcsAtSfINDmHVxTrTCLi5nDWqDS9BRcj2pzEPxDRosA0OoU83CM5XrGblRqHXqNJCk&#10;xjV0AXlSf/VVsRFpf5IFgp/C801B01ZsTIUWugYMmpyoApUFGNQBqjvANrDE9Kihc3PI8jJj5gy4&#10;W4x0Dowcd25tc32jzU8Bpi7IpiJsW+EOfbe5IfuHXtc00KgJ+YaQtPNQ3jSGB7tmqgiN1Env+FTr&#10;iD10kL4wE1gvaBsZaB7gRZlebCZoHKU1VlXcMeuO+qV2w6MQ5d6rQU+aG9yks2n7JcEsvIiEJUQ4&#10;ZQgBftlcmY0ozuCANaM0iDbBpHINTwn1BT0+LwItCEEe5oIlBnvdy+s7oDQomkUjVYDcpjFrh+zS&#10;BEmwDBX2gaSkB4QcesFXWzsGMz8pgQCzgoD9V199FZ2IMkohHJoLmJDGJ9OADAY8xgWyGboDaBFn&#10;RxM0wHjRNHoEKd8NXch4v/nNb7Apgs+HHnqISBFQR4QKp2qzESCIPvfcc4gEtGWUmXFEH8qR0VSr&#10;zE6sNY7vRmPOWCgbEoK0wAZ+mpPND2kNI4rCMn784x8z+mhUaQjaSJIlMiBZSv1UrltkH7A585k+&#10;snxAAvK5UmrQBDIVP6EwwgDwzDPPoOYGV2RMJrofsky/kHKlWHRZL3otCvSFF3GNJBkCKOVFuswr&#10;II3BQpzjRaUYFgAaGvTpII2OCD/IWorg0UITPLLB8JW0HkTVYBugg2gEeFi0QtsfSCOlOOELLIRH&#10;HnkE3YGABDCp9fkJVCN4I4KiHKEe0gbySdP0yHmhBrNIbck6wmZKFwASSwZIZjjoC19pDnGdcBOl&#10;KwkXNAJMUeCEyKDHYSagGmB0XnjhBVYcUD311FPKRcYWA67eeecdKDM3mVQMgRmcgAHKz2QA86Ad&#10;PQizndlIzUQ+QbgAgAnDiNvGB1aZGL/85S/RwtAok5ZJFU5cTuV0ByQACQI5I6LlIypnuOIrOnqa&#10;pqfUo+xkSUIsBBPGhpXIFGIayBzIPOcm6wJ8IoprEuIIiX+Bc1qN5eAngoLg888+Q/1fUVRCr3kS&#10;mH/961/TItNGk0SbVHjqhudMPwmRMKkuv/7667TLYAHn088/N2nSxCq0OcQYMHkw7GW7adbR1eGC&#10;PzDjBB9BdiZX2q+5fVY7AIxAKFnL9wBhvw2szy78Do4m2NPlFeAM/JynxjcmD14bzsOar8GJptw5&#10;f+G01LWiYLzATa0sphDjwlSECDA9mLSyq/UTA7foYzA+DEYe4T+JjngX53vv+PrrF1588dShI8xh&#10;EMu0ZO0w8UCmV0qM4CQR3/vbdz79+N23u67V5SXa16y67ad/+vOymolYt6JiR4yPSoL88Ln63//u&#10;d5998hGO1zOmTbn/XmfBqKwcl5vvUm4mPSx6InM79IedS+dwQGlvW7ro7k0PLVu18vyVttdef/2T&#10;LZuvXjpblJvV2hlHrye9PHuBHZiMJa7h2tWv9+xGc73108/bGq6uWrhk/eo7Njz7WE11bXtH+46v&#10;dhCkuH3bdujg4kWLli+CwjlVZxKjiJR17vzZAwfI9rPri+AoLNyqUV0/8/gDk6bMutzU+j//7n/v&#10;2vFVTmfbtJpx/+9f/nzWyjVp6SQda49nHTt96Z//5Zdff/XluKLY8nnT/5+f/7RyxnzCFA6dOPa/&#10;/vF/Hz5wsDyvqKWufsaEyWs23Q3hTcr+D2n6/dvvfv7Zp3UXL2DJvXzxfF521hqGZ/mKhx95GGJe&#10;XFIWz4oRctfW1b11+xd/+ONL584c67jWMmfK9B8+/YN7Nm0ieOLFV/746ttvdl11MQpseexfGAN0&#10;IDPFpMrWNuf0xhB8+MGH27ZvK+puXrV69c/+7M9nzJxNKElLW+c///JXhIYc2ruTnQW+AiuOZLEe&#10;nx6XcLXx17/8l+3bPr/WcGXRgnn/z//1l/MXLbzWESsoykNm/uTzz9567Y0je/fndnSX5hXe8/hG&#10;RpAdzYz9jvgHx0JQ4DFwS4IysLmzd8tFL/0aiWN8zWrNSlxpasT09cE77508eDg3njVv6bTnnvsh&#10;eRArK6uzs2Lxbmeo3bHjmxde/GekKp17oXBMphNdSJKuL1w8D+vFNPjso89bm5pnTp666d77Nj5w&#10;f9Xk6q3f7Pkf/+vvWs+eY+qy28K2oVI3DsTquXDpAjHpcDu4dMEwL571/2fvv+PjurI7X7QKVcg5&#10;gwBJMIOZYpQoBomk1JJaqVvdUid3O47TODyPPffNs8ftnvfuP565d57nXX/6jj3uIHVLnZNypkiR&#10;Ys45ASRyzqmqgML77vMDt44KKIikKBIkzyFUOnVqnx3WXnvttVec8/Qzz9y99h6OBDWN9e9t3/bO&#10;e1tRGJekZ7OnoFxhi6cbYpYsVMcb8mCYNoIpnBL3HTjyyq9+fv7k4SR/dMPaTc986cvFHBzAhoDv&#10;xKnKH/3kZ5iPpQRCHKyAJKiFOnDt2rUwZlQLF+usRnw6L5w8dnzbu1sx/kIuX1pQ9NAjDz/40GdA&#10;4Lffe/fNt9+uqavFS3P1krug1bArrBedebkBoxpaWyqrKgkLjus+fBoNrVq9auWKlevvvZcttq2n&#10;89U3Xj+070BHQzO+XI8+8JnNjz2E3igzKzuJhOqISgaib73z7tb3trXXnKVajkIcB2hFXrAmTu+I&#10;v3ewLyktPeIb+eWLv3zjpVf627vSE5Of+dpXGItJd3+ZQb0MNI6s0YSktNrWrl/84hf7PtiemjCU&#10;l5n2O7/9x4vuWkb+k5fehD99rbWhKRAZHuobzMjNhhukKsV4FBcHy/fmru379u4jEHmofxA2fSQy&#10;XESwuBkzH3n0s3LRFt5y3MBMB4x9ded7uJngF7Z80ZJHH3t03qKFpy9e2Lrz/f3vbEdXwXKjFdg8&#10;ZkExrHCtZAYwVUH3CULCs6EuRaEFas6cNn3tytX3b9hYPmf2wHD412+9/vJbryd3GvNNFgisJucX&#10;DgXUxn2+w0Fx4V5WVX2Radh3YP+FygvJ3eF58yue+NyTa9etQ7Pa0NxIbIR33n0n0mO4Gg6YoJyy&#10;OnEB9nj0fFJtzcZ3RFIAK5qRtMLA8vLlvrcPY27iUZNJNdqbyBN4TXsQ8CBwW0LAyknZuhCIKHMa&#10;RknWThxZGPeK0sOOjtQJw0bZ8MoCXbFB4NqVbI2L3UufKqYySoSleyRrsPiK0QGLz3NYWxHqeEAe&#10;K02GzkseYS995ZMzjJX1u2/iVS65vC1ppd56qLfszmJFddp6JMimAF/luIC0BbNKJQCE2eIhoLDw&#10;4Ub3fCoUEr8qDBE3uodFsODlyKEcgFwUlr2/KjH50JyL+ZIbh/yC6Qy8IwwZXyWpl9yKAjJK1Txq&#10;KpVXTTfUqa8xF+WVUY3hcHFjn/Cce/qg8EFgC5f1S3DXT52afYsV6jyX/B64lCdNAOSiq8IlN5RU&#10;vyDAjc0NSCUarEzdGbIUSIYZ6jY+KLDdwBrHBqo1QwYznXFz7wYmddIBZR1UN4S69BPGzsaMsvNF&#10;36Tes0tD5bkYjr1339h3NeP2YmiCvF1K+ir/D2SpgiEDYWjwplafxD18G6cFBfOFL7RrQcdR8UjS&#10;sXEpiiuXBLuqJ95lMd8uB7lujL3G5bXUAa0RqW2k+YC/d+Oz1ojGy2Dlg8IlbxU+RTEoIw5bOSSp&#10;RGkAY0SIcHmRAAD/9ElEQVSTN5dzsx4tgA7E02xagSznCpELwVMCbqtNsT0XWRO4WOAQZwpzZkMD&#10;YUMtM3wrJqYGcBXI0CJnEuTpSK45tQI0cEOhIezpmppF2QAmfWNCObtSQJWAbzLV5/Sl6GdubRMk&#10;jlbAQ37CHIweMhcICxB/g/Ac1NkpeEKHmTJlfpJTkVR6ICHdo28sKBpCuMMBjxOI1IExglSRYh3q&#10;IKfUxtoBwxUnRPNO91j7SnjAyYqfcMVg8SrDJPccyPkUegukuqdO+gwFkO8IOhUOctqeaFH2YpyF&#10;JAW2uM3xTFl/OOQDVWaTbgg+2pK40YTyVcIsCDiVc07jhCadrvSUzBTwB4053PKr8sfwkOlQPYxC&#10;0bqlCBTxBw4gGGJopWwVZbDptYyI4fRpJepQRhNe5xWblJ526YM6zCzTeYXe5i3qBKqKRgWRoXIF&#10;9QLrlMqF8ixPOixj9ni+I0wr/QfmjBoUxauAV2iUiQbNNDogoG7QKNPKSBkgSIvgQzI42pLbAdNq&#10;DBh7eugJfZMCQwvHriBACnCIkU2HOVGjOaOwZlmUh08p+eTyqETrDJkJYqQ8BAeAJKpBtGUIDVHn&#10;7NpNnIy9Ch5IRjOWCZEZlCsetGGMgJcxKle2+7xpCenVUiGLP2wW4Dk4xtSw2JeuuCsrKzs1JRVd&#10;CGo1RxHiIDB0nXhXjnJE4gMuTL9TDV1Hh2IeAirwF2UHf6dOna1vaKqvw88Stw98pCqRRomWsi0y&#10;IifX2nFknY4vCLnZDjs3JGRGdiQXREN7G5vq2SIVetQ6lYJvLG0wU6hLDxDIIkaZwJbZAupOv4ES&#10;OwFkgAO+I0xxW3sbUhsT8sjZnVmPsr3l69Ui1Z0O2+s6frEu52uaay5eIJxMQnRoSknJkqVLkwnW&#10;dPW+I+gPWHF1tTWEwMO8KDGQgD6SMxORSdm1xUu7jwYi8uwIPIdgstbYUCBB996zZsbsuWmZGUQH&#10;4rRWdeHcYG93alKQaFFwC2iplbQAGiiDIezfYQGJMdvV3QMr39/di1U+1twVK5ZCZ0iMzcKHaONg&#10;zQa3ZfOWe9asgfBqa5YeVMpRuO3MjMyikiKTsmtomGBd/QP9DGHu7PL8wqLIMNr9I5Ayf3QoIzlx&#10;2ZJFBVOnj0snDeT8vu7e8OGjx+pra5ISRoryslBrZOQVR6JDZO4+fPRIJ8QwkOiLDBGt6Mvf+C3o&#10;MHSGnmg3FE9LPC94dlzDgWckNEgkLsSaDz+MiDndaQI6GRiBhLL7+Py4u9dcqsQunt1oVvmM6VOn&#10;4RpfVVPd3NZKLgUutiqJnhks+wvDD0XYdEzUZ2IUZmakZ+fkkhqTzTctaLJKYO1TXDIlKTklMjyC&#10;EyNni/BALzu7oshKlKzFCzOBHz4Baxksvon4DqxYvryguGgomgB1x5bt/R07yLBJYL3C7Nx5s2c/&#10;/oUnmUFr3mGtK5TzTH78dI8tD7AoBub4WI/UHO/AgJ/tu6unt/LceSgMZnQrly9ed+86TOaBDxWi&#10;GO8PD506e2bn+++JwWY/RbHBKIC5OfCORMEN8IRZSwwmZqRnFBYVTi0rCw8OEZCa/BlD4UjxlJKy&#10;8qn1ra0f7N6NWRyEC/KF1Fv6BuBpAjCGUKgnMzHUkJ6ZAQ0Ei2iCIS9YsLAAJxtgNRKtriVKUw24&#10;m5IQhAwi7Gbg4q+sWCDOKsd3BI9IFEC++oZmfEfw5iH+3ZTisqVLlmZkE1lrBKRo7+zB55TD7WBf&#10;J3OtHHgsHHWVJ7CMTFuCz08GEdCsu6e7vaMdIAwPho1jw8JFdPIosYePH+/t72Moc2fOVuRbrRcd&#10;lOhqGtm/szJVG7NJkDaTb6akZGrpVMObpKWw3MncjstgTjrB1u5dsHQhOMZR3uwPVDUYvlBJKL5K&#10;v7FTHYA1RWVFP8WCGlCgoQ0SpiyBGGWnz6BxqGTjT0lMXryUFGXTZcNqzx3ODTawxnekLxTBdwSf&#10;s8AIyXsSyLlWOnUq9Zw6dwb0HgqFCXgO27ps+V1oJbnkgz7KhBDzrSAffxoioRm3LX8CUfgWLVy0&#10;edMmfIMUU1clwTqdT89cpGND4f4B3Ixmz5qdW5h/rqqSIH5dTa0wgdSPbolZECvIuOQbC56Q3pWw&#10;dfkF+Ug34HGQSmC7QaCz0ilTppWXEw/w1PlzVTWXfH0mmgIDhP+E+RfW0S5uE0w3VUEtsnKyIRlY&#10;fuAjkjBomBbwn0R5BAzDv6erpxu2s6+7h8LWsZu+iSONt6VMqq35Q9GYuuuWlF3V/XXdQL3KPAh4&#10;EPAgcMtAQKIKhAtKS87pV1bbusRS65LFq4RButeNwj2NveSAYpUNOlpIQAazCImGSYJ70Ina7YAS&#10;o9uw5N3KQFXV1YJ4XJXJWPXJFRajdSt3pj+Mhe1TbAqfkgFxD3zi7ZqAQpegpEsiQqABCwjfo0jB&#10;fHWzvDEV8pXmMA2jA+LCZc7JBo/UUrJyumEZI6vycQPWEWKPbqkWsAIFPIHmWmXcaOB+S3uuw3yM&#10;it31osUTusdFP7nEJ3ExNLtZ2w7oiYWJplvIo0sxlzQQPmkRKEk1QnNglMLcC/7kMQBZMYAlYpyJ&#10;WiBWwedTf9Ql9URdUjggTRxNU5tMauX3QLtWYKrhqyGYP6UTUNo3Y8sT57KT7kYAyQrdy8rCjarU&#10;PQYrlY+Rgl2O5yZM4zkLUEHM1NuYDtNJ+1zhvOxlF/jYGwarh3JS0X28dac4Yzo/q7AQW2CQXFiT&#10;RYe5Vwg1BU/jspHKdCO5G5f9iRelb1D6XydD4C7MiIQbFpmFEldLHK5jeXfrzJ3wQUOWrFYrUUdN&#10;buxJw+rzeMg8ajVJjiyU4wlv6V6Ewm3OSStUJcBSlV0d3GshqDZVyyfPbX/c65QytCKXNa1694i0&#10;ImiChqhHK4UCTDqCZqTnyLIV2A2ZOFIeBEDIdJC9ItCRQ4lCbCl+nV2kEl67KY9FOU2udiJRS9Gl&#10;eFPGT7wrNzIWjuI40ZYb1IIDPeeGkfJJeeEbN3poyaxWIg8FwNEz2+U9KB55t92jKpEUqSKQdysZ&#10;KbRCwfEYlGi4wG4PYHaxa70DPS1A4Iz0ClE+SwD5NdajOADhscGFcQMSf5aPAMuNNAFSoFIJy0eT&#10;LmIiMAIlOqOZ5UURIlFdiy3CWIuTE+y/WukqQCW0ri3ebnBaoRae2uCEAHbflFSdYmqU2kSFNHF2&#10;9tUffuUn7t2k0o0eKq9fBXMmWplXUAiBISAnyhU8S1COIOgAhxFBYg9LdDbQlbP4jPJyi0iaLzVt&#10;J+uTExBbFTegh3YWowFlrRvxyIfX8MiwiSLT291JaIjWlrr6OoxS0XQ46g3McE8dOHDk/fd3vfHG&#10;m9iEPvfcc//6r//67W9/+4fP/xA3nRde+BHOTz/72c9+8Yuf/+qXv8ThhuvFl16iMIgE/hhdppN9&#10;B600lgMgGxQaiKF+R/SGDE5pe1CYaeIkmuTGrk111D1Nnxw4d04NiIEANQlvtWTEWoC3MkC+c+Aw&#10;aUcqRljUCTJ2zZMifgBKy8zCCrFjvrv13Rdf/A1poliSP/3pT3FQ42KpkrkNZ7Jt27ZB7dlh4X8g&#10;7KAEtAs5bEXFfAVsNFU5Byvu4QyQ6yF+lZBXlEpLFVEmX2FLEHzn5xfo5AVtdZSsPshKbV0tql+Y&#10;+KllU8lzIbW9KqFR9i+xoyamH09SjLFCxfwKE2CQCIcdHfSQWL1wflZhBJTYvCeYUCNXBarw244x&#10;BEA1BMRRGprYSJfDkMq0ggJyT2dd8FW5HnkIReKJ2cf7Bxgp3UaTbVQjo+SI5D7I7U03KIn4FQgw&#10;EHgoh1j58NpB1ozfodKn4aaABQA/UeFl5kH82Og4iKzFH+oBAIJYnyqUr55dExE5ZwnObnITd/N1&#10;eplhOaMzW7/haoaHqFfwb21tq66p5qiCLLhkyhS6xCi0GzJqylsOgcEi9UZETodl3i5BeVw4Gy0O&#10;HdVeYkTuiPUNj5SYjNbI+JU4H2Su6u7vrW4wNhnQH2CFdgRwXQYj6qVAVobJzc7U62F2ZvbsWXNQ&#10;FZSUTOEVdkwnWqaZI8vtK4M9bK0egrE5OdnoLgzEfFHwif4/+bkn/90f/jsUcqVlZebsAI8AA+Bw&#10;I0BaYBR663RDmYn331Hu5aPCYZ0Nnak0c2m5Dr4CQFwW8NRRznbNfpjEGz485kMwcNOmTZ01Z3Z2&#10;fl54hMwUZJ8hh4U574sNNgqe4WH4XoavJkwENoetlQEoLARBuu6/f9MTT+KG+sTGDRsZNcgABAhL&#10;Zfhh8s4EYAKJe2eOe6MnXmdqdCCFSdVCpma0FHLEsYey/r5+YZe4KZBT3bNHjHFxA3WpsbLwmyia&#10;ZhPnH7ZKPmOAYgDobECgAX5UaBpYbqYJh+GnGJ0RQXBEH4bI8LVsatk8R5emmdKZlHt+Ev/AQmak&#10;uKbxXGFdFWOWQWEiA01TLlU1hCYFhkfUxoA0M3vJ4sX3rF1LTDNMQ/Ruf28vBwOHpTfp8XgL/FRI&#10;XmsoIy9ag1e+keTEFJLaSc1GxhFedMLJD4By9IpWg4lB+iaWUlZl4ofHBeAkfPiRDKj2vCS29aqu&#10;STg2r0seBDwIeBD4VCEgMZB2ILYo7U9sq3Ih1MU2Zi9jLuJcEsIqsQSfjgG62YzZRdxvSdIkQTaX&#10;GBoeUlJaBLZP+6JEn+Ne9FCFrUhCchYrbdFbfNWnObuMd8Wr324WgnbM3uF+qF8FMfEr0gToHMve&#10;CQ8EfCTYFaAEUiv6sfcSsWlcOiAJgFzII2SLLXE2N3zlYTxkEGemeqyUk8KwesZiwpEVSpQp8ZCF&#10;Q8x4JRQT5EbZSmew0gq4U4BoWt3ibymE7DHeKlSsiJ86NftWCmkrlHB87FdBQ8yr4KbRSfSpPvCi&#10;EqVwI4k8z7kXZyMgO2wrzA3MExAgCRzWLSkwtHRGEJbcjRsTSKS316KrpKXqGM8teN2TpXAiViug&#10;CvWWOjn2EpxVm73nxgLHgkhPJFuksE5TwnMrobZorxvGy5GMNUvHBEC7JIW39hLGcsGzXtVllTox&#10;NxbJ1ajVNtkjjaTbozPi8M26LIgENx02NO929jXvVEXlUkFxrxTZksp9qqTyGirXdHAc4gyjiOEs&#10;YWUGsrWJjGit2cXIDaQYOQgBhQhkhOBbySfsKrZrc/RIdvldAA6eUEy6JcBCAZBBZxgdkNyAEty0&#10;BdhuiJTp0nO9qK80LSRUZ3govOWCsHCwweyLKFIcL3E44FSPfAFbMJ5wwFYIb077HLGQSisBOz3U&#10;Qh49iTktqmOiJ/ZwYpVMWuNuMNreaplYjNLStgOxdJsbndxogl9ZvxoCFBv0E4jswdsSQ8FBYmtV&#10;ZXclC58J8ISGrFpCkKQeLWStAv1KK+qwgMBXAMvYpf3V0mBOOawiGUFmgWRKqWgALIISzF0VE5wn&#10;3HM+5JSo053VfABV9ZOqdKNlRZe0otU9aaHogFQy6pJIpShwvMGKrPFJQxKOcG/DXguMKqCJEGWT&#10;JkYI5q5Z8KeHoh6SJ9oCWgsqQ3OqSpud3aMlTbAj1Si45MGJyAY3CF6RyAaJoYF1jsneSfhpquU5&#10;O2l5+QxAykkboKlm9fk6Uh7hlYAvONArFvLu3bt2YE688/0Pdn+wg0A872+HLLzx+hu/Qmj661/9&#10;ij+j5fjlL37JH9qQX/zf//e3/+Vf/uU73/nOD37wA8Kj8fNLLxFx51XsQ8+cNtag8ut1yFE3G69Z&#10;TM5/DpFxUmc5/zk0HGVSKjjHiA3cHPjLLRKpBDpOBbSE4GjPogYAAohkZCDtzgSLwvvJQADh2OjE&#10;j0ouoXrYbIg+CLElfrJY7cHtJkLAOWyMrn33Bnq1XXISBRntLzMLrWc9OnnjzlknWuvVLR9rTA0g&#10;VmxStM/uCeWHwrOrEnZPFB5aKI7X0PZg0ETqnzJFX7VF6j4TO32HyMAk8id+LDMri+2F5yhcWd3d&#10;Xd2sdHZGusRKp29y7IYc0Tq7pFwSW9paMBqnbziOsDPoAIZiFbIg9kCNioBPDB9jU+8QPaMLJsDT&#10;aKozcwOIkNhyYccE54B01W5h7o3AkbfncFRA8Aprwf5YUGD8dIfJg2087BLIpsSvziJysjSZXiEI&#10;htoZwoblAv4iCghJoEtFRqIw9F+bl8jzUGQYqklqRQw+6hvq6TDUj6wbMNzSjjAXtA5vbY9I9jDq&#10;7q0Jesh4HSZc2iAtfqIH4KvPoKmEXR7pueyibM3aJrT/ggaIktGOqMMAZyLtiLPt0n8k3zCnJtWH&#10;2eJ9vZ1dIaTqkSHaB0EQlZNJ8syF8wyfAiLstMUw2Si5CUVCjnZnVLHRP9CHL0Vzq3H6Z5ahVHyC&#10;GypMDwEgSIvfITE52Z7eeecd7sEQI15HLWTcMhIyM7LKSqdWzK1YsmjJ/IULs7KzzHN/QlZWJuc1&#10;bYU6O2grBybSEk2MV5a1NjcG+Q0qUtUouC/HiwYsNCG2ChjCA+i4SkPGlC85Fc+qaGQYtVBKcip5&#10;MvyJwb6Q0c041jQDgWCAqE0F5PIhqna/SeaHIhOlJpYWIImiIlMhcAMDKblwwUK44sWLFpeUGMd3&#10;4+KJ+nB41P7JYcOGqVbsPQMUj4GFJE/AVDHbKCMVstvB51FbE30N+ExCGsPRJRguzrKsFv1Gby4z&#10;WqhG+Od4mhoelS9iAqmEDjD9qE9ID8OCUtRTi35CtkS/2e4d9ZV5izIF+QUQGU0NNUjgY++BKGsc&#10;ZgJ8w9vMRBbBC8RJ1MoA6TaF6bYIyCgfTn5NTGkH+lDfUA9cMPmNsHpEh2HCQji2VpAPh9s0Ebyp&#10;B/iwnKUagdmjmHpuOUygx3QbZY8fFyVDhxmvyTYXHeHUjbKEVwyqOJdImeXQYiE5+b4bmkOvAJ+Y&#10;XeGQGGX3qtC9Ho57Tb6heT3yIOBBwIPApwsBiRJoQ/ICyR3gyay0WjIjiaK4JKmUhFoMn/onqbSV&#10;tWk74bm8Gbgke7V2+hynFZaBmikpFudjT9GWdLu3K21a2kTtvWVGY27iQVM1uwu7twn7XGXs5sqN&#10;Nn4ro2SA2tql55Awi3sr+tdNjLG8VCkCsiCp80DMxUO3FsFdJy9KgwKLINmEBNNs/zInF5siaY4E&#10;LpKf2v6oV245vlUM8Ny6ekhPRs3y/xgr3XZrPlSDWtHFiOzQLISFJ2rCfupG27qVx9nmYL8AtXXU&#10;UK94YoVWEupJ3idRKbwmADaOxDJndlLTqz9WKWWZSKvBslJ+jVpopsVCtRZENC3bZ4sbVMtXt5bR&#10;fa8Xx15uTYn7ntOpJlfSWx0SxL5biarYSlnKW8jLCUMvcrk1nVZxwo0tMPbGvu6uKt76srPPXEs1&#10;KMWVhJU67kq+ycVDZpALyqBPSyjsQlBJIYCQnGp1VLO0iIFr4VuhquX9Pl3qGb92O1KNmrMWUlfg&#10;jLADE3XonmTNutyyYKEQI8WMFD8AtCOIP4l2yFFTB3XJ+nWWG9u+VC/8Kt2YFr6oujDZ3Rw/CeFF&#10;E3T4tHVyr7O9fWK5a8m+6YAmUWdIJoUeIj4mPj42cSSQINz2b/3Wb/3hH/7hnzvXnzrXv3cupA+c&#10;W+zhVsTB3ZAERsIWfpJiWIJCyVtp10qlNUaRONHbUXmKo6vmEM5eY1UdMWdpqgJoIBU169RNKxJ/&#10;81xdsg0J5m7pg7YA7YNu6MVMDSASfoq823mne1KKWCRXPUJgNad7gZpp1cLHsBHLVtK3cBHT/Ctf&#10;+crXv/71b3zjG1/96le55yEJUZ588kl+QlOCjIwRaYOgdVWiPgjfeCjyQs2aVruTxoxX2x8PVWAs&#10;BuqJ8Epzoc1RmhJtiDHLk6/afQCFoGRnk6pUDzWItNplbivRjWoWwosKMSg3ANUxfhWjwj2FOe2b&#10;nKi5uRgYPvXUU//xP/7H/925/vZv//Zv/uZv/vIv/pK//8D1V38F0v7BH/wB9rlo+1CdaBTUT20T&#10;aIniwedKnmuzBiZABs8g1CG/+c2LP/vpz7AoRwny0osvYkv++muvvfHGG++8/Q6yGByJiP2N+y/B&#10;9JA2IMkkjS3dgxPh/I8UBkNLx+IboYkxepbqERE8pNdIFR1tEJucI19wQpY5+aIoDFzZ9sBV1lEr&#10;W1FLC2Bk+KxfIwchHkVZGcsZyABP6jECOJej25UM9k4vY1b6R+g5EyRVt3BYm7vozLiU/04H4I0d&#10;v2ECHWm9c+QxNOna2pfGy+xrTrgnLShE/ywuqcDNsnQWpmYfYsVaY6ER+h9pOP4NxI1hL8A4XCcu&#10;/oMOIuikBmqmsHxKuMQ3ckEbg4lmp6PjOptpYzKcAB7wkTB6ETYLxLUMEP0xfIjcy8jsRUYu3M5+&#10;+MMffv/730f5irfZi7/5DfJu0lYRCQr1CapVtiyFLuTeEb4bJwnjFeEyAYkBl7BfQjrHW8Rs9GKi&#10;6BWkHYrkgHoInwxMLrSVGDbeuSTBNDtFgo+kynCT3LN8gExhgYluZNbRR+fISEsHTNACZKCcyaTX&#10;MTtXIJgcMLpwGcgDKyT+6H7kBXvufNW+/Yd2fmD+Iehn1OibEUBztGCwZgYwqA+RxsmXnJTc4xi3&#10;ScLr3vLEDDM7svUyi9ps6kYdBOcSikQJLwvvQbAphynOJGCXfV0UgItKrLQXLJKTEHP9sawvfUxK&#10;DJCRhZ3ZwNln2B6ShYwMRfE2UuUcKtq7OuuaGqD5zCAEHyk/+w457YxW/o035Hf4yqsvv/n2m2++&#10;8cZbb739FsnI3niDrYeQgBJt68zCxoKhjKz0QCqUIrz+wgsv4M4IFqHOf+311w4c3N/Q1ADiOTg5&#10;PBgatboQoUtw4keKwZf1gx2juIKJh/wh0qnoZVsKYG/QzUE6w1cMRzWDWndinj/kfh0ExUyPqTK3&#10;vIavRXISknQOkqAQ84dOhU0wLzeXIdBXRgr3jnXC9773vWeffZbUa2zNJ0+cIE9PKDxovBMcZKNF&#10;5zgzQiIxnWioEw7FuD/Jx/eyS7EWh3PyMqlMQQzQ22ZWs0dXawWi86O4FJ3X3ItuFGiXDxFGOeLE&#10;+9IJNy3VGFCaiGdOYj84Q56jZpCTGffCYWtbw70RfSQlAzHqgYIRNCw5JdWiuuCpDmhTQwDBAuSm&#10;t6fX2GrU1jJYKlGcVfRnYBpYhzOriXS6bdvOnR/s2b17x86d77zz7lvvvPXuu++8//4OToORMCH0&#10;DA+P44ezaaaw0hkd+AZnwiW1saQi6oBhXJ2BJwWSWOawc3TbSELAdhLRiMM33Jeh8Dp48oo9krjB&#10;OJnvP+LlLemYg0OjrL975Xws1ZjM4/T65kHAg4AHgesOAe2p4jLdIgnJIHSp0cusxaiaWT9JRKJD&#10;gsO8msvKL3jLMq+Svmmn4bLRh+SgTTd4Xe6Q41524Jak2w7YbrifxJPexqvfju4Kb8RRaaeX6Ect&#10;SlZi1QxWtyQJmlUM6F6XVE3s3JLRS4ZueR2BVA1JwOS+bHngCSStzNQwOs4mCIeqZCS8K3UC0Jao&#10;1ArHbYVSAMR8Sp5uhXdWUSGlhURLsBdWLaSm1TE+reJBnJ/qsZdkhRJXaaS6sehk+6l67Kc0SRTT&#10;LOiTcdmxqAOU5yemwwyKv/S0DMIkZxgZkEScatpiO01rgHKKkkeIdFfCWxuDS52x826jXkgTw6dm&#10;za0Zct9L+zL20gKxi8UuGRtgTQ3ZS0JwegLMxeFJIeHWZrkRRqOQDkw3UstZbBx7Y3FVGG5lwePS&#10;IilB5bkiEEk2SltMhN6VgJInFqq2S1a5ogEKZ3TpCdZAVA5spXWTcoixu2mOOuamXdedbH5shVp9&#10;VqouZR7YwkkbYb2ck9x01ZJZnWEYF9ajnKZ4LtkrqwwcAAIgM2cVVS75L5eQlidK4MSM462igwGw&#10;BR+0cGK6DdBEalSDlTLoQCVxvOTIuix3LXpFVyW9ZS40KZRnpMTxUMYONCVcnBg5xUk5xFuiJ7QL&#10;ospsX+ouHT+0m1gco0IlYDSpDhobBToAYg9dgrPeUvd4V6gi2SI1QwB5Ued891hUXr5H3DAEhQkS&#10;zQEC9FAbHGPUizotCz6aMu5F8fjqrj8G1BRwJNEm7KEtJrzldX6Sob3Ob4KtbUjrmlHQTyAvkgUy&#10;kBJm06ZNKD8wQlRsZYxM8RQB4AAfkQQFcOXhXpljIGhUYg/8IowCIA+BA5uFBmLpoUBEZ7QYuXcv&#10;RpHQcS+7z9oJ4gn3GpqqFXHjxrZIhcINCwFVbs/5qs0e5dxrXDupaItq5t6W1HO1ZXtCW8y4Jpry&#10;WBLggsNlsmXMBo5zK+ZVYN1517Lly5betXD+wvLy6cTcYGW5N2gtk3hw+ITP7XAwR2WCGhobnJRl&#10;JttWczMm20gg20f9Nkz0rSgWrGDR5RWWbKJqAG0iRTirm4UjlGOD6evtEz6YKpzL1ONkXzcYmGSW&#10;j8KIGa4jNRXPJbCodEopq5tY3p/73OfQfXKhB0UDhyqUT+4V4BskYd2xVAEOUzmW8nxCsNyGr4+R&#10;rouOaT1qFrTc7E5xGwLh1hmSkX8iSLtsj3XNkwJHapIKON4SzC+7J2JuaDj0HMIOeUf/wbV582Zi&#10;2uAZQFps0m6j9n766acJAEUZNgJtKIZWYIrthCEyonZHkCrOUL/q+CAayxOshRgAdinIr/lquFPY&#10;EgS3sIT85LgSQlNb21qJsyeZ+KuvvoqOBF0Igb+IQLh79+6f/fxnP//5L156+WUMOFAeONp3CO8w&#10;dAVRIyJgs5WMhgONrxtxYlVpBRhXGt3IsdK5cfgBYxWhXkGo5Smug4b2TU1BZzf+sgYaEDuInjkF&#10;mMGSQMFI2HmfyFq4aVCA04lhjJ0MhVSPexy2OWZ9+UbCw0ZKDgVDM0SgaWJXwonhv4udyi9+/gv0&#10;QwwfgCDARUmCHgiQso+kpBrTE9m9cQOQ6TDnMvgKLWSL3a4VbdQjYqkdy30j/qbbUGaOQGitsC00&#10;k0Wu8MsciA5QlGRmrd+A5tfW7+bZYpZUZHCY6VVXYAmNzsqxpEGInoRqxPkhFI50oh7r74PNkvMH&#10;HBoBbNGNoR1h+ERoRBUCNAjR+IPnnvvJT3/6mxd/A268+uprJHNEYM3SMOb8ra1gUnGJyXzD3oFs&#10;Xbo6+o+RkED62quvgk6oELhefuXlo8ePdnd3GbWNo5u3vAo7LEBjyBwugBhTA2zF/wtVJqQcl6XB&#10;lwtRHrWEeC0NGehx7AyFjfUVoLZyfH5SW8wKmMG6Uh1o/LAsyM7NoTOGEjhMMgOcPm26kr6AeKZO&#10;x8CIzZqRMkzUinhwvvX223v27iVup6LbJfgDnEo5jDmxsJiEUc9XhP60yxlUlUt1B6MBqQBZqBa8&#10;oi2rC7EQcHNHpv7LRzY9d7NM5pWPinecSgz7BzIrPwdLhBcBNWNB6WjwHO8Kh7BIkkCFOo9wAUNp&#10;dOAccOHiiRuSOk2IEHFvpm/A2AxhLtrU2ASLzj3VciJAG4LDK8ozLrRoaGH/9V/+9dnnngXTACP2&#10;IT/+Ef9+/JOf/oQYdCbRUYTIZwMsDJ0aoTiidTDVfJr5crxnRmfc6ZWl2MyvXPGgfkQoFcJrgCh7&#10;KEmvdLbSGMFJGedN/ivwn/7TfxKz60YCy1JYVNDBnudimhkY9250ibfAPm7hTX4QeT30IOBBwIPA&#10;+BCA6EMY2WvZSBC+EB1e8iDoHk/4FRLKjihhDaJJ6CfbBlsOe7PsvvmVy/qISHxsr1GDRCcytVUD&#10;sEtRs7heXdprxfrI+F3m5LIo56JFyU102TLqjC63JB0mTH4q6iHd4AmXBCJjL+qhTusSYW3YketJ&#10;MA0jokv10JZUAhL+CiBSLQgU6hI9l1jTHbbIOtDoFduW+7mkaWMv+YII+FSLjQZm6bI1s23RokAn&#10;may0JpLxsbUDYUrqCRc3mgiGo8FqjBoC71KJybjoWF7oHGKfSyWjmeIVCx9ueF1f+UmjUD0yMBeU&#10;rMcATSuCuQzlNDvcUF4D5F2alt0cVcngWuID+C19Vcc4qxghTmmppp7yWPTwNS87pyA3Lz8n1/ji&#10;pqXzyX1xYSEQ0NFFEkAZ69EQIjD3dKtjUukJpMJGi3J0gCf8Sg2S0wmfGYh76u295tq9WIR+vCsg&#10;C9q2Fckr6SeIKgRQ6wBH/REi0Zx6qJnVitOlhcZbqlziTr4avVFaGvXoXXcPZZdkx2ixkVeo0P26&#10;Xe9SSrlLak1RM+XVB8oIbYCneFZ96l3pVLixGhHbW/2EuFxQlViZh0gTSBepekTmxN3dROYNtBR+&#10;inICMTBfgSkUwwcs1eFWPKo0DSqMrJb8B5BiuHZOmLgIPPPMM8gcyYKAkoDCwFPzRRMKA+UIMgKI&#10;JxBS4NTPr4gpkYyDBljz0SIAR0oOVmsWzEnG0SrxOpahyu9KRCyFyebsSkpqyiAGBbbMnaUSAikr&#10;jqMwR1PapXu0RW8lpeV1bBhZtna/kWpW0KD/nIo5GdJDFaBvHIf4FZG0sYF1IjtpdXPPuxjFE3gd&#10;azIhKgscOFAhHcMlguaoBLjROkIcbDzZpFAMAByAjMwXmFObYztvohBQUuolXqR+yr/99tukaqBC&#10;NDrY5DIvaJhoFAkFWgdk5ToQ8pZEM0CbSUEwRIsMU7oH0RA+qZnCdElApjkkLNTPnEKIgExMWHDe&#10;QvhC7AWmBjACFl4UJjDR3CMMpwBt0QoyaIBDxxgXPUELAtA0HSyqrt4e6DskAy16ZfXFYydPXKiq&#10;QnMF0Og5uMG4aJ05FeIx46IStAVaKrs7sMIyd/ny5QyN8hL9gAAK7sE9U8wCpCQ9Z9HNmDMfk9Mw&#10;MieTDpTwGAn7Dx39YPfeqvPnADgjojkmglEoDAt95rnQlUvSc4CGhSBjpGOUF8CFHmJFwBDQhgJM&#10;Oj0R5gtDdEkSQZ9JuSHfLEQVVAW2MyK6zfSpTnCPGQdVICCo7ghIwotyhlBKW1WOTBrtK3oPyBBr&#10;kvv62tr6mloGIvUeawSlHS8yBahMhLpjeaxrIEE6jVMzaMNAmD4qwfiCqSQ5Kro76DspUtHFITtM&#10;SyH1ciI95J7QHzxPSUzir7cXxR4JabEegIVDJDE0jOx0iMMvEgTEYRABZBlhYkiwXRQVF/CZmYV2&#10;MLOgIHfKlGJSFcydN5uAbVNKiyvmz121avnGjeu2PLDpgQc3b95y/333bVi+ctGixSyXufPnz6mo&#10;ILgbuQ2mlpaBvYY+s6glXwBDAI7ImndNAIGRBD85fkE8Y5iM/AgMjI50trZDvY0VeUYGSxJ6DtWy&#10;elMPnjcFAixP6PORM5VnTh6PhvpzMtIq5s1ZdtfyxFR2orhiWkupYm7ahkMnjh9pa6gb7uvJTE56&#10;9NGHvvEH31hx78pN6zcTi1IhKNnO+LQqcPYp2Fp2NCsYdVDCpPNGeIupeVXVpQvnzgyHB3Kzs/Ly&#10;C6FyNCrhMrROnMZwaCCYlDLsT6qp7zx05HR1bV1iSjCnKHvN8lUwhlW11UfPnhocjnCW8+Mj00dh&#10;Y2akTZy3xXVABsPDQ0hRqRYajpQTs3dkisxLfkry3NkV+YUlJ06eqbp4MTWFpIDp0Jn5i5dJEKcN&#10;SEJ/s+X5fYP9ke72pvPHD3U0XEpKiJaWFK/bsDHZKAbCrc1dJ46d627ryUpOLcpOXzJ/TumsOVbW&#10;KTRQncQCa6qvP7Z7n69vMD8tfWpZ6eJlS8hQneBLxCgc6sRZZ8jk2EbAHcC34djuvS2NLdm5+RWL&#10;l+QVFaOPwDkgEA00NjXASrHLswDhhRxvvDp2w+a2poaGuqbmxo7ONgzh4KY5BWIL5AsPcmSZOWs2&#10;CWDgdwcGI9W1tSTpjgz00U/IINsWA4ewM1gjHWbC/P4DBw9UXapKSk4kpfnCJYvYGQd9gaqays7W&#10;llBvT9WZM+nJifeuu2da+TTZjpmN4LJRl7gLPqUvEb8BckrUGW9pBIJo0IO8GRqGbRh+87XXUhJ9&#10;vT2tcxfMW71uLUJ9dEvgyWD/wKULVaeOHAdPoDkyFlEHaM7Y/IUGsWuTZYDzLWRSPiT4EelHA/7h&#10;xIT+6FBSVvqipYtnz5ielZpBbCw2MkgZWznlddCgtpyCfGqAO4KnqrxQef7cOczSkNhHBrvYj+D3&#10;CfTFBlZT24DXTmNj61B754zp5XPnzCG7uYnDNpqBnL0vzhUxYcIQ+A5EQ6lpia+/8nI0NOwfDhSU&#10;FK25d60BRTCxpaOb5CFMdmtHe1rQByeGh6iUjvAMEiz7goiOQya8pKO9a2vt3bF9b2drr3+wj3Q7&#10;M2bNhERjf0TkKY6daPEaamqtj7vmSHje0dpWe6maZOnwEvW1de2trdiRcZhJCg7BPEWHE44eOl15&#10;pirc08sev2T+rIXLlyOl5+xnkscD2KjvzNnzMDn+vh44k0XzFy5estSEjA6FWf5GsxcNBRKTB1Hl&#10;BHw1NR37du8d6OkeivTfv2mL2FRQRQtHx0l0ZChhjN1lMOHIiQPHDh+CgpQVT7tr1UIGEkxMaW/r&#10;2/7O+5nBpMH21rlTixevWsNbQja77kAPNJIJI8EdW7dHBkN4JPmjQw9s3piajr/IaLB0vWUxc+f+&#10;Q+fOnM9Jzx6ORNev2xiKDJ+prOrq6cUGRFw6yw0AAlV6BpUwmUDwyWJdDYbIlN7b1Y2TUVZ6Bjq9&#10;AeKC9vYjNVi6bFlhcUl9a/OeA/uSiLHdP0jK9we3PIB5CLow7L+wL0VR4qxB44smLWxjU8/B/cfa&#10;O6oJKrZoXsWD921OTAgODIaD6Znv7NzV09IM3jJAXLFFYcTqu5lPN0m/KVtSvEb9UuPEbDk8kapH&#10;z938BKDRE0uj7el03DaugbudVADyOuNBwIOAB4F4EIBOQugl50IKgxwKTkWCMwkvkJVgx4Tsm5Iw&#10;NGxUYhfMduriwxCaxKOfxjDKudyWVmw5os+WFItWI0DRE22llvzGM4exYpSY1mV1ohpUoXaBeGae&#10;OmmoOdsoN1Klj71iWHNbALaPYdJbbUACFJ9ImsatRxynu5N2Lxu3vDV50IhUOTfWyibmLZkqw3oi&#10;z4LFRxpIAfhdy2rTHHXCC3IGI3wt/Xd8OUYT88pS2HLe0pbRnATWEpZpA9Wo7bsSbUvSJ8sLnawo&#10;KVG4arZYJPPtsReCP6SK4CdCRlgljoXIjDBiQswq4RdcFDgp/RCSUKRvBNznKEIT0uTxXCoZKRgE&#10;QAtzDiSSrIlZtLoERGzj9oeq7HiF0vpqBfo8kbWRntj5iqkt3nqhA6rQ3U86xhjHxRM7KC0x+zXe&#10;utB0q5hdgBbhbbv2Jh7+y6l/7PoS2o+9ZEk3dl3Eg48NGhBTFVJ4AshoZaktsIIQE0TFEU6qvGZz&#10;3J7cmIdCeNpiyDrQEuufdMeYHPKEgwqCD+QdCFWlTlOvgDYEEDk1Y0SMy/EAUQhHNS6QCj99gjkw&#10;Lh5iTAqSyydAF0oR7BwJtoMRFhQbVQempiwBnPoR47KCfvu3f5uHUgNb4CDHxBKQ4xY1/N7v/R4U&#10;gMMhrX/3u9/lKEs92Kiy0IQ21qoOMcE//uM/svQo/Cd/8ifIbpBuI3SmHhQARM3Ca4GVJaKquWBC&#10;oT9oHSBBTNNf/uVfIoamHgbFvsO6Jh4XlrA8tEIfdiLUBlhoYrfIAsdUFl0FFqzEKIBeET+KeRds&#10;qZymIQt8svz5CXkEpAMBB9aOCLIRLGKHy0Nk2dIQg7qsQZrGTg1iQm8xyAWqdJWBYLPGRDB8YlWx&#10;A1Je/lX0HCCgaWCjJPQZ1IZIVhI/aRYopqVn5536MTVlpAjiP/vZz0LN3L8iLCDwAmXQsjBAiLCI&#10;BhXST3CD4RPFAqChCiJMGR3ADhGpDZ0BKzAl5rnZqY11IVuJsRmuvFi57b33jhw52tPb88iWBwEa&#10;yPPaa6+BfuAbrzDLTJnFHPoAUaVOoAcGMhz8ABBqg04E0wCd0El8+ctfRnMAkwDCgIR0iZJM9Oef&#10;+UpBfo6tqr6heeu7W995953GmovM6SOPPILhM2jM1DCJjIh1yluwE1bKw4iAJwVAe17hFApiS31C&#10;tTrMA2pyibMimBHwBLDH7L+W+mHQCioCbTAQI2tWCm1p6+dC5QBuAwp2E5BBiXAoz6rkJ6YA4Ijb&#10;cVMJEAnQoZ4B4VEIUIBP4QDkiHo0s+5X7P01UCHtR0ADM22GLECBddprtAtYAi51nfZru4UxXokY&#10;LC9h9xTWsrQ7Ot5DCuT6KXjyhOciEdJP8xMdcI9C3bucw+XDQTtRfUbOn7vEVKJ8gvLwLi4mzNe4&#10;kPEexkDAyq1EOsA6dOSorsFVpgNaB3LCgVvG0gPgTYGAXNN+8vqON1/+1VBPa05q8N571jz9pa9k&#10;FhSjIL5anuNsR8dPf/j8sT17sYTPzc584vNPPPjoZ0jPneIbTXY9doxajDoyfPjrcHjYnzic4O8a&#10;8L3z7tbXX/xVV0tdaVHefZsfxKNLq1sHOlDLoNBQyJ+UNjjiO3W+lv10z4730oMjiypm/8kf/5k/&#10;KfG93Tt/9cpLkMTs1PSspNTstPTm9jYRB5Fli4QjxGjC2smxsjF+GGysTvfykxJW3bM+p3jqcz/+&#10;2Qc7d2anJc+aWvTEI59Zu+kh1aPO61jHPeYABL5qbmx+/gfP7t6xPRjwL5w/74//8A9LZ07vDw9f&#10;qmv54Qs/O3rwECLjiulTvv6lL85asWbc2a/rG9jz/o5fv/Cj/rb2kuKCzQ9s+sLXnolEhxITUgiT&#10;g5CU41xoCIG5byDiO3Dw6C+e/Q7rS5YHrC+suagWVf6One/BNbHtygcOSshezL0/ORELHezfMCXC&#10;hA/NUUtzM0YveUkJWEI9+bmnHnjoEdROPf2De/btf/bZ5yJ9nTCo7A7MArQa9kDHIqSWRND6wbPf&#10;27l921B4cMa0sq9+5ZkVK1YO+JIu1V7csW373l27G+vqSwqLPvvII48+8tnElI84/mq/o6vWHshC&#10;g+ewQzQ6/uog18OwfyQYGBj21dS2/OP//i1/uK+/u33L/Rt+53d+LzUzC/l7QjCxubVj+84PiH0V&#10;GB6gCRkh6fimU3woOsQpzpzybGQwg5f+/r4wxXDPZ05h0tjrlyxegEV6WlICh1D2cXY0zsIcr5T1&#10;KhowSnRjWpdvNiyWFojE13nlpUuXLps1Zx6uTYTIfHvrtldff6OhoSl1oO+JJ5989LHHUKsMkTbF&#10;II8Rc4/y/WPHHBkGRZEF9EVD8CH/7//8zb62Tn9keNHSRX/+F3+RmZXNhtrRPdDd1//P3/6fR48d&#10;y/CH4GD/+I//GM5BPPxlTt7E3UpKTqFFTh2Hjp7+n//6b8x7ykDnU1/4wmNPPJGdl0sgKn4NR4dg&#10;xU8dPmpyadTXw8TKR9PZNM2hGBgaEDmmbDA8MGNwp1Om5AQS0/siIz/52a/fe+fdnpbGgvSkZz73&#10;+P1PfC45FesW/Jl8gcQE1B6vvv7Wz37+i8HGS4ZZeuqpzzz8MCDAgxv7GEaPdsQXTO5jwIm+7e8f&#10;+NFz3x3sak2Ihv/6f/t/wVaxj4DDch0bZVCjvp6B3uT0jM5QL8zem6+8FhyKlhUU//l/+KOy6bMS&#10;UzKPnDj3//1v/0ektyva1/n4Qw8884d/Ou45C0pSX9f43/+P/9ZUX4tpyfSppf/Pv/nr/JJiwraJ&#10;97DESsfA/8//+B97d3yQnZKe7EuA70WlsfvIwa7+3lTH3wtUopghLM6xURFfwTqea/lY/O8JDwwN&#10;hIIj/sULFj7x+c/NXFjx1s7t333+ucIQqqYoTOx/+Ou/BugAZzgcChhnKcQRETuPYM6ufcd+8MMf&#10;ttQc80WGN6+//4/+4E9S0jN7I+Gm3p7/9j/+qfH0SYDG6eO//Jf/wiqQvMXy9jdlA7ryRo1xmUpb&#10;RlBfpSS31FwSAV3aV8Q7Gnz66OTFtH0N3O2V994r6UHAg4AHgZsIgXjaESsfx4IJARk7sc7ekqp/&#10;hC93eh9Pyqmh2cO5ivEZw9W5pUsizlY5r1fiSWnj0WfLdqu3tli8fl4vOq+NBijZ84M9CYw7yxrX&#10;uCAdt7yF5BW+ZcXESmOAlIczjwSdcoCQ7Q/CQRhZpDyIOyX+oH4rprSTKKGMJujakDZGbK3hUO1Y&#10;Lj9e/YwCNg77cVgWGCkFRZGIGWaAcwhCYdhN22chrRVACwFiptsKm2yxKxmdey5iXowZ5tjaPhYP&#10;Y/opqw5dbnx212xVI+K/4w0hBoVUZ0xhu07jTbQ5KLr6Y7sUb526FQC0ZauNVz6elgXxOgJQdGkQ&#10;KB2zOWMgOUIGJ3Wde96vZBI/pTKMS2OU4pmucmRFTI/okPMhajy8BBCzIolm6clDSGVQoiD+Rk4N&#10;BFiMHKpBZsTBVIWsH48NFjLLk7DjWBPzOupMJgsRNoJ+jBx5HRN4BP38hNycChG+8yKdQSHB0pCC&#10;ii5p4BT453/+Z0Sx3JNWAek8R1MkyEh+Od2hwkFlQg9VWINSYIT/+l//q7QjJBRBEk0H0HMgd2a8&#10;yIs58iFBZtfghMwTjjdIk9EBIO+jEmT0f/3Xf43MnXvUOUwoq1hGspxneAshIBXiL4JIGgUJZ2mO&#10;duTSQFGBXJ7YDogz2JVQD1gfFASykAU+GaNE+XSYYyoiZsACbgAQ9AS0It8+hI+MGshASUBm6kfP&#10;wSddQiEBnNGOUB6VEr01xp5OWHbpg6mWbiA9Qdb8R3/0R9Qcg0VUQnnmlBtGjfgJiCGshzoxBGmR&#10;ha6cn9HEMOMADcUAkLRTI+UuCE8wARQYzObXvvY1ju6oGVAR0W0k4EwQWMRgE1KSqJTmiAZ4+NAh&#10;KqRFKMXvfu3rgBR4MqeAgnrQAaCWQw9ET6gfARCYAyi44RjPamJQiIqYCwZITAPWGmAB2kCDvsnZ&#10;iBgR4DDPV9+7gZ6XTy9nUEwTs7z/wP5jR48FfUNgJkNGPg6oiTOO9oUhI4ECpem5myzTOlCih6Au&#10;6iiQBxQVtAUE3BEIsIB2jV4RzYnPsfuIDncYATB9KDwoAHAIR0P3aI6vDAT0ABnAK+pEW0ZnmDs0&#10;HKAumEkZagapgBibo6QAoK7eAg+BDyuLOhk48GfiUCCB5wyT3XNcSnINfIU2RCgAeE6jomksEKiE&#10;KImMV+RIJwtcwcr6GtJtxDGgH7PJ2BVD3xi3JiVRs8YlLgX6Kb9DtTLu5hizxYzyNn44BDM4k+hW&#10;O4gz1ObmduYasLDqoSQow8ClT4nG3mbVCtUZlIQvABDMRBMptzncB9nmjJXuZXX7bTb8W2U40o78&#10;7M0PXn/xF6HOpqzkhLV3r/7SV76aW1w24g9crXbkaEPDz5//0fF9+32DA4V5uZ/74uceevRhxK+J&#10;PoMJYy/xRZZns+QlSsgkfyJS7/a+EWJevfbiL7ua68qK8rc89Aj0VqsbKmG1IwG8yoLJeDCcOl//&#10;8iuvjGpH5s3+93/6FwPDka27drz85utQ+Jz0zEWz565eujyvuJDXoRuyahIVAg6d/b3cIzI0kTtT&#10;klF6QEPoZKZvKLdoSl/E/90f/IjNKDkQnTt9ytee+cLiVffqcEdV6rz2Spya+dLS0v6d//Uvu3Zs&#10;T0tOWlAx9xvf+PqsitnhkUBdY/uzP/zJvt170hJGFs2a9vtf/+r0pSvGhU9tb//e93f86oUfkW1s&#10;SlHBpgc2ffFrzyCwTg6mjasd+eVz32WY+DVs2bwZQOXmZqIa2b17z84P3oPR4pQkP3j4HEiocXrI&#10;z8vJ5R+m6vxl8WT/gQO7d+1KDPdnZeU8+fmnHkQ7kpLW2z+4d/8BtCMDXa1SbbIPSr8iAyxCHKId&#10;efZ730E7Egn143f35S89c8+aNZ0jfpL1vf7Kq5gYYCafk5G59u57vva1r+ISGjNe4KxDQcwxjWLs&#10;WXL7HueKox3ZtHHdb//O72ZkZqMc8eNO0d717nvbvvvd7+VlGEaRfZmNEsZMAlUGgnMCo1C8W+bT&#10;nnlNqNfoiNGpJ5oQoMaJPz0FvVeSszBgHmCfYO1ge7iM33BrMy5HgIWAwiYj50C/qT8tLRul47r1&#10;9967fvbc+QNDQ6+89sbrb75FvC8gSADHRx57lLzoBGPDK4jd7xq0I/MXzf9//NVfZWXncPzuC0Xx&#10;Wvgf/9c/Hzp8JDMhfFXakbRQN6zRo088jnc82hr8O+hMeDiCAy/sMZ6mJk99czODNWl4wmGmhk8u&#10;8eFskTAbcPiPPHJ/SloOqP7CT3659e13elub0I588YlH73/i80w9Z9YQvk5Box155bU30Y4M1FcB&#10;W3ihhx95hLU3FBoMJjs5BeNoR/7ir/4G3pJ9xOrnRpXxUV/vQF8wPbW5q52zyfvvbE0ID+emZ/6n&#10;v/+rKdNmBRLT9h068U//53/3h/qjfV2PPrjpy3/8Z+Oes6Ak9fXN/+d/+68NdTW4tU4rm/K//c1f&#10;F5WVxtOO/N0//uOJw0cL0rOG+gcJytna1XHk7Km+8CCMDvgMvqGd4hP0ll0IQ5P9B+ghhx5F9B0K&#10;+tMSk9OCSegRFy5ZnJiR/tr77/7wpz9ObO4eXzuSECVkWSLuOI6Wi8n6YO9RtCPt9Sej4aFN9278&#10;43/3pymZWf2Rocaern/8p//efOY0ey7LH+0IaO9gu/G9uypBwc3a2j60jlEP7MlffJ77bK8FfLM6&#10;6rXrQcCDgAeBWwUCUE5tRYqKI9KqLcp9iUW2hu1WYBpzI4YYdkonc8vPSRBAhTpycOnMr01I3LOq&#10;Els29orpj/2qtqTqd0so4vVQPZFiQJ1RnO5486XCYy91lSHIQpMbq+YZt2mNaKwMOt647Fh0CBGP&#10;pW6Pe6ELkbsMskhi4GzcuNGI0hxhigUOw6QYQltO45jzwMLq9KIIm/wqxxT1P0Y07ySwGE0mTwes&#10;sJtX1Dd10vbTPRfqtuZdTidjL9qFh7aeBBj5YtnNW5hgi+mUjzb3dBgROVJjCUa5lJSCGzcrYw+W&#10;lmFwT6I4MH6KB083PggamkE1pEsorXomwJNx8UF46G6dr+JqbFWCqr66++NeZfHwJ97zGDy3cx0P&#10;/21UMesANPE6tfXEwD9ef0Qoxl6IdDltavj8Kos2HdfdqBVP+XTDyK/tALihaaLbYCYqDVYi0MO8&#10;HXkxyExiTzQEuDjgYYAYHdku0lgQnrMo5xkOpTZKFcc2BMecGVgmqA0oqSDgaBd4EQEuPhBIQpVz&#10;gtclzqAniFYBjoJQudWQ4vL5NLERnMQwVkgqLYiNdi24iUwJPyWetkw17SIm5qSHKAHBMeNiRPQK&#10;4T4CPs5ddBXVLC9SDMG03NWhkAivecINgmABAVE1N3yiouAVOo8uhJpZ8py6GQXvsrQRH1OY+pH4&#10;0yvRK2UlYUSiGBwgeRG9Au0iN0cELwKCFgeg8ToyceI1QUM4jGmbEy1SahMBUGO3+4hWOpChY5x1&#10;RRtjLsAiWImg8VXVChMc5fJHbLPUIr+6JR1qGjhrP9J2DARQlYEVHNgYOIoKgWvH++9v274dXCJz&#10;7ptvvcXJHJ3WvWvXoitC2wEycAIHztSP1gQ6z3QgfOcTICC9gvgjs2BQCgehztMBeqUgKnaHEhqD&#10;w0wfh39aBJLopVAX0ZNt27cx+ybSl4NX9BlU5xWtAr5q6wFztIQFNwaI4oFLDjoi1zqs6V4qfPpG&#10;GeGkSKIb7KLG9A3kp3tUhYyeuQb9WF9yOeITNKPnYAVLCcSgBvCKVSlbURQwFGM4SBhBP4Jf43rF&#10;VyBG/eAqlVOeezANBOAVyc7G4sA1PxELYdeaoATdY9Lx/WITZ/mgjMEpR1ph1A/obFCtIaZBg4hq&#10;kItE8n/2Z3/2u7/7uzxX7DvlU2HIIINJmlpSokCaLCi3UlnMmLZyIOzeu4W6YIUJnJicxl9yEinc&#10;U3mAaiYYgNUxklPKCOF1TcxHXTOUbr8XY/AZMComnsRDIph2Xdx+w7+1RuQkMB7dCmFwDa2L42U+&#10;8bgMX+ckUzfFjIbxY8BgmUaVszgjQZipw148ItDVZe/5WO7Ioau8AP+q/cjhHkf3d+5lKM3xaUrJ&#10;lFWrV0F50Arjl6mInUoqxv19G+7buH4jJnQQxsXIeRfw3+KlS5bNXbSooKiY7AVGp5ti/NtM8CUn&#10;jqLORCLvIikaBf+ZlB0kK3KcO3USJIUA4+AsRy/FeECWTGCsOJcZpoBo8qN/yDfHKy8rH7I6tbeb&#10;7IwDA5HDh4+wIXIOAgKMETKL1gQxNOpJfDefeebppz7/1GceemjtvWuxTCDm2cwZM9GUcNzkn863&#10;oIahg44iSXMkWsq9+6x3uXc6Ijme90Nmo4cPYfjqGKSY5FIcsHSAEp+gqviVtmwKBE5AOMEo5Ulc&#10;1Uh85KJttEcGFR3ogQk6IeoczWbBFAMK7OfYfUCDu9fcvXLFyiWLl86vWDBv7rz5bI0V/H/uyhXL&#10;lixdMnfuzJm4w5SWmazjPh/pt7ULABAFI1W02D/90z/993/2Z1//ra8/sGULOzJpvUA2wvuCEt1d&#10;3SZFX3v78IjJGEGXGLv4VXJrCVHdKH211EM5SwRJvF9owmR+uXqbP7pCFdqjOSubNOOkDyHnvd/P&#10;lo0ZChBDMcaOzO6MSy5gBHriIoAGKhNmDZMmcZVgjl0Oxl/EBIP6SNIU+mtxWpIKZSUxS5nf4pMg&#10;m2HO7vV2sCxSgnqJJRPxoGaHGBi1ExjJV4e5+rCAhbalP/RylAA5BG30cOpkOB/3MtjrZNyhBsQ9&#10;YCxoZvKiO6lnYVSwXIG3wYiHCwDaTEvAEDzEzIgnPH/4oYcfIxzhQw9Bi4jWHR4K9/b2ILOYAB9i&#10;0EbLkNEyhFFS7AyeYjrjiAsSN3sNGHK1mHkdy3+oHdEw7KVpdrc0lp++jv3wqvIg4EHAg8BtAwF4&#10;U47NyrEhMY1UBVJduLUUErLHkwJbMe7Ys5/Djo+qTCwrZmXBY0m3m7zb+3hSVF63ZdxVTSCt1gnB&#10;9kR84biNapsc94qHABPAxy3sjtm/PjzqXL4zLNRH4SaG2z0j7nuYUfFDlEE6hmEskiDkI8h0DGM3&#10;MsJEI3HjBrNfZEkIWBGTSRTI8LWrWp5AQ3ZvrMowISG1+CrnjGHCTzlM/2iEMb2io75bSihRizXU&#10;HTub6jmf1Ia0C6EVJl3cm0OII8A19iNDQ2ApHCc2vIwRvKV1oatb0MZDCXOFk/aMoUlX01YGGg+e&#10;VuVja9CMqyFdmg4NOR6eTIyHmlPVI4Cz7qziUCtOBdSi0EZ1aoDx2rUrzoJatdl6bCWSi8XTWgl6&#10;Y3mqeOtl3Kp0Wh73ireOKMxbxtbM4dq5URoGN7837sK/wZTZHv61LtQ6M4g9OydDLgS4lEGUrOBO&#10;CLiRMiNrRojP3HHWRM9H2B+F3tLrnFE5bhEOCK0J77Jgkfwi4zY2X++/jwkkZwyFp6ekVr14egDF&#10;qQMo8cSt8BAFcE4+5hIKaVqFunxVCDgJOjUoSU7plXIgUVj6V8SvHGmQoSAsRriAQBkTfong6SeE&#10;heHTPY6LFLMCZU6JQAPhC0uYIfAKcMBzBYk2oKAtCa/xkOAVagAgCLJpl1+p+Z/+6Z+QYiOmN3HP&#10;jWiFxNLmiKWBSMABGBWsifM2jhd0Bjk+tA4XEB5CMegzxy3UTho1U0ZtXFp0mj6LYBTgIaAT0ROE&#10;7XRbCqBNUwdOequkHfZX1SBg6nWJD6Rr0RFRUJVqxAqseQJAOGMDMSTdDBY9GWjz6mtYV77xxptv&#10;btu2/dzZc8wo07F69RodwnmL0fEWkKRdTuMQUvQZeD9wA8FnC1AmG0BkoScdj4gM/bfUBtRF6YKS&#10;hicgFWqqN99CI/MWLiB8RSA2pXSKACIpuXPYNpXIFFdCXjc/QA+VGFMg1SwIPvqU6khbs6qKWeN2&#10;o2QIyFkwAuCTV4gYRsfAKFCFG1QjvM5OgYgHlJAUCQ0BkCEIGINiJwJRUaKwoMAQUEtJSoA/4wWR&#10;GDtGxLQOpvFQdDhm9jXLn/ASVmgKGDXTjS4EVQdhKPhEWoeYAB0JA2FPlycZmIxyiHlkRAqN5VZ7&#10;SMPkBru2+JidS1uh4EwBwVzD/OiWxywYkYj9G4n6EYYIFKpEJEWj+ITQuKNeF8EB5kpLBmFkTm0Q&#10;xXHVsXcUfCbDYNE7WJbciSn3Md7z8fqs5WXWms8Jecpa8ZllFK+8m+tTmVFBpGFYDWEMBpxwvpyr&#10;zN/o0YDnMdIwW3/MEcMQ4ZTRlIq0ZQy0B7GcMDRcbWmH5QY8RD2sesgsTT2GGevu6uzq6OzuDPV0&#10;D/b3YaZNJUYdQh7pMM+67eHRvWmKBPX1h0nLZlTOhtDgb2BsNaThkYuaVXdMoIga5XvNW1ega3IY&#10;G15hj3U2X+P+eOLEcTgrnsNpQPChunyiSoclg7PiPJWXm5eZnpmemk4DiGLb2lpJQf8hNrgC0nDG&#10;sNRV8LdHDMUhHHsx5ORAMrkRKQkrT6/gb9mUtSHyq7bUUbAnJIg5xIAMNgCbDzgBOn8N+5Hh7qIk&#10;f3FQ2RDwxKzMLHI+WsbP7v7ivU1B3whzOhgeRK/Cvcnv7iSW7+vta2ntIBckQ2YLok4QgFessZqI&#10;m3aZkqISYAv39du/8zu///u///jjj82YORPUQtVERKqmpkaQjUwwRnJ9XTcRsYuWGRZ4AfDV0hYt&#10;W80yxNrhXgwUpdJmC4bHgHqzNaMUYROXAzFIBRuPtRMMDwsKvpcZZOFrialCAx9zirR6oA8DHRm0&#10;gbd0lIXMmlmAOgl+1F7EPRZ4PM2a5aBGMZNkV86s0e6oHYxDRmydGEoYJsQMEDeO0QAGKhDDg41F&#10;5gn6w8ANMjvsMTzh1GnTCGRBinWqhdWE1Wf1CU/UZ3Eg3ABSHal4IkspfNaM9tThrpOIapeCliRu&#10;WELKuCnh6DKMIuIga5uZSjMwUtXgp2MIjiksWidG/WrR4+aWj+s7Imjazmlpxdshbu4YvNY9CHgQ&#10;8CAwqSDATinG0cpx3OTUdlWSNe24415WjDsx7b3MnTg8/kfl72prrJ7ALQ8dCzp1ZmyZeP1016BB&#10;OdzSh3lfYzoQb7IkUx57xWvXPo/p6pX0M6bP44JIXA68oDhmBGpIUhBQSsTDUcT6esOfIRhCeoiQ&#10;C9NjVe7EEzYxysUfjL3cmEAx6/ejedQTMTdi7m0BXmRTpkLxzfHgSRkl6UVcBfeP9I17ug1DqYTt&#10;SoMsK1pZ2atOGpIHLk9Uv3taLY5Jl2A1AdbcNR6+aSBjsTQGvT+W05h4fsX8Cf0s/k9AH9Rb1XmF&#10;eDvu8lEltjZu4mkvbLGxAx8XdFb/ZAzq5JDvCoR15aQPZJDgj0/qkViZWRs7nJvLy7rBAqykteIT&#10;vh8hrA5ISPw5IElejMGgBGEY1rE8MVdEhYAAV7bYgg83iLw5YlEAiyrkv9QGQHgLfSeKExlb8Rbw&#10;0bkCKLHkOZhJ0cITSfy1+rTAEfhyVENtg8WWDtssKwQBVMihjhpYHQzH9oQyNEd52qJmqjU2ntEo&#10;q08PkU1jyUUZOXkw0SqPAFrWc4qdJbEOhAiAKKo+N/QBmSAjBSwcmxH+8hPgQiMiIEhIjc6DF/mK&#10;7EDEjfJIvfmJpukS41J52gJiVE5Xga3MsUEYRsEYgSSm93RMWmSoHGNBo8BP1MMrloaIgPDJcOgh&#10;3aA54MNABB83Dlvywg1iTTpPh6lWEZ/dF/NOVRJtU1KaDLuCuGeK5QyECwhSb00Z3UOlxElb8Kfn&#10;ly5eRCPFcbRkSgmgduTmm1evWQ1kJE7lXeAA/JlrYKLUUxB/6YeYMn5lxukqDQm24BXdpjYe2uBL&#10;PJeWi3lkgkqKSwAITTA0TEeR1IO6mIXSQyea9hTwkAKMHXRV3hcFHNOmoEVKc5SkGzRk7V6FwLpo&#10;kRcVG00uPh+V1JsyFmioBumzZhzoMUyYGTyE6AbKAxYdg6WANgvq4UUQnocsH6DKdDBYdkC2GLBX&#10;eMW4QEWwS63zCq3wHD2lnLRipvWav1oRgzYmugccgC2QAT40Sn/oObNJT+SUo41Vl0U8dnN2SQbO&#10;1FCn1i/1SNstlZ67k2p3bLel1VYUCz51GY1XhBAtvuEh1CFE8zBiEFYAWwdOqOIoFAdMs28X4zWD&#10;5U54MWYKAJ3oJ5CEyNvlIBLhXTcZAo6V9+WlB69rRGnXIL91OElHVOVI/43ZtVn0o9nsxhE4OsO2&#10;202MgNL5ybEDvywYE084EawcxY58V6gNPTyEZUppKXSGlctaJqohTq7aRKiKjUOcgPbByPCo6yRk&#10;4fz5C1u3vosX4Q+e+8GhQ4fr6+p5yFiQIEMQoCRt7W1s1uoMNUjjYocDyb1w/jy6Fwrjx4A/B+9K&#10;YI0IWHpirQL74thxjepyjV5IBkSjsIgHAQ2EsvCkvEAmCZx60c1QD3sHVFf6ZkvBIMl4eKi24egQ&#10;qSUaGhsBmmFl6KVDLZFvy9YBMzGad2uI7cTBexl669BNcd0GD+hGolndxUVF4taop7en9/TpUxJt&#10;U5KefFiJs41SBtdPtCMY2aDXx4YsXtLECdDAuA47TjnaA1BcsMuwoetwxG6Cy6mUYbSonYJpTSaB&#10;Q1IKejiQDoDTecIrYS2x6wPz7/yF86TZ7ujo2btnLx3Dz5WjpQ0DoA2ur78PjE1NScvPzZ83t4L9&#10;lP03JzdXh9O2tnYjskc87cjoqd85rZmNUeg6EWJP+NtlKzLZcIwipPSLV3WBKnD2ZpONRiurKnfu&#10;3PHq66+++sarEp4IV2VuwsTB57CJw5/DPsHUwfOwRVISPQ37JqY9qAQBN1WBk0Z/4LKscnQu5mLU&#10;xn3qw/yRTudZFxP6nRE31eoyxx2g0sAAaoAMGpjTgYNnAjLriRswOt45iwkRu3JZwWAUmj5HtTPu&#10;JeMJw4fAZ+blssry8wuYWskEAAjqHEFPYITP14HFmhBxD1OHNRV4hef02TNn1FBRUWFM3riYDrh5&#10;dWlHpMXUYIVSBpyObQeF1aVbUTsS+Id/+IeYk4kGCAUXAok2ja7nGN9DFz7FVGIBGu/5VS0hr7AH&#10;AQ8CHgQmIQQgjOJTYXrYIDGTdDja0cAI7GEwKwg12DxUxm4SIowisOJcJx5dDCtj2XrJyHRBqFXt&#10;WO4/Hh3Wfjz2Un/cjapMvHq0R8R0cgLiH69dyc3HXlcy9WN7O3Zc4inFswpoemsCOMh6lwKyueDw&#10;g0AHboNK+LSu2QIXHJKkjWygHH6YcZ7zNZ4CTHCToA3VBUwYpymMsvnEoJuvhu3r6+NXeMSYeLg6&#10;Fehyo4H7nsphPbFDl1k9X4EwFTIouofgAE4IKRiCLRgsy8dQs2yQLWQ0EPvVzqx7pqzmg5uJ8Wrs&#10;bAp73Vhk8Xlc/JwAn+1asH1wL7SYhRNv3Vn0iAGsPa19hJeNc94WcbgS1LVlYlbQx/JRFmIxUIrX&#10;LuU5/nFak36F0YEDCLI5bLjFqeKkx7LyVzWWT1LY3Rlbz+hh3clXKZUG1BWxLydhFAMMgVMTyksE&#10;uBzLJaG2SMuEqk4kZUiQeZG3UK4gouUtRM/IjiVDl1uYfZev1CbFg5u0siS1RjiGcWBDiYKaRC/y&#10;BDkslfNcp3QtH4u0FJDonAOeqtWvVIj0hHM1tfE6S5LTIN1jhSKPRphujr6Xx6XVKik5AEE3QHnE&#10;37zLJ5J6hSBg96EVkQjK0y590yfyd47T1E9bNEpXFd0LuYYbf6R24iEyeppQYCjeAiZSSyD+0DKh&#10;foYAhaQ87VJA9Fx0Q+ikJwiP6ADv0rRbC2vpjGAiYzcK0zSDYpgxWIoAlAmSPgbgSPSpeRFw+JWh&#10;MYPAmebstIIGsrADi/ipqHTK/AXzlyxZumrVynXr7r1n7dq5c+YivKDrVKKJo3JGKkAJyMCBSVS8&#10;FImB6AM9oT/0QdSVJ7QuYgsQYA+oULlbmJesXAOHGeUzmK8NGzdQ1fwK48FQVJBHbzXdtMsw6Scg&#10;pVEAImSmV6qNC5QWEIhHIRpCARa7gK8WqZYCdFIw1HS4Cam9pzmKMUw+6SSD5RMMlI+FJoIa3PSN&#10;8aowb9EToERPGDiLEdciRqf8JVrCWoZ8ZVCsOKl8xiUXV3t+1Nj5hBkj4QQyAuDMBSrSZ+k1rciA&#10;fZB7oMRD2zF1Q8oJBiU4y3GESwm6bGHt3dYzyXIU2rzEM0gEbPXZWrDWggXTVeQ5iATRuWB/vGv3&#10;TqRj8BU0wSuAOoYyjwsl76GmVZMlNpWLJyYzdnY2CAaaSegTM9Ee6G4wBLQ0TlfVVZ47MxIZSEsO&#10;lk+bumjxkuTUDASKToCWq7ia+/pOHD3aXFuHsjEtNWX+wvlzKub6EnzBOHmmLT0RnlhykcA3XyDq&#10;95GZ4EJl1bnTpwb7ujPSUuZWGJWz7ZAoHv03BJR0EaT66OglU3ZtdVWif6QwP3fenAqC7gVTkmvq&#10;6yA+w+HIcCjc391TUFQISVFQU+2SVGDOBY40n6u6pnrPHhJw7D596hRs/0xI75SpmTn5J06fqa6u&#10;8ZOSYThC2vn84lK2V8lGxcwL8/tCI9u3bzt65HBrc7PJ9B1IgMuBXGfmZAHVto7uw0eONTU2IonP&#10;z8pYNL+iYOoo1xED61BCQn1N7Vm8/QYG8byaOWvmwqWL0d4GEhIRgqKAcIzuWUS+oaiPLN9H9u1R&#10;B6BUCxcuQs2AKoiQXiSzgN7KDZcCTLq6yng57xoFlM9/8dJFhnz27DkwItlPDMnU+QsWzJo9ByeK&#10;wVC4uqbm4MFDI0MmDiQbEGTQpWIZjvg5dA8fPXyoproahVheTs6ypUumTZ9GwnjjjuAf6Whvr6+r&#10;QylNgDECNuXm57FFWqmmtkWoOtQYmzYChPKJiwkgZZekLetwPAYXjWid8ePugfZ85/b3mJdIaCA3&#10;J+vuu+9Jy8riZ0fUDqiI7jV4qZLRjTqAggAwabL6RyeOlog/8BA/Hbas7t6e1tYWwnxiYEfGsqqL&#10;Vere8WPHn3/++ZPHj+KxyoYlSwh6pW0IeBpC5xye0DT09vQomXmovyctPX36tOkLFi0OJiYfPHSY&#10;hO7JKSmRni50NoaLABWNgxFsgAHFh/xuzIApEkgAzyMjbE/hbe9uBTH80ZGcvJwNGzZmZmWxtw0N&#10;4wQztGfvvsbGpkA0BJmFVWD2tVguMwlmo6Swkaf7fI1NrfsPHDQRRMMDCxYtnFcxr6ev9/0dO157&#10;8w18wQlvMLt8BoBiFrTcxDfaroH/LC4cx1kpgJdisPCFJaWJSSmHjxw3gbYGB5IDvhlTyyqW3uXE&#10;kaPLzIk/PDRy9tz5kydOjgCftLR5hKWtqECR4lKNgJzBCAMO+C5VNxw/cmgo1M/qY4yyrpAAx8XT&#10;JvT09lTWVe/etxd+Y2RoODcji2z3966/Oy+/ENhdqq7bv3dfalIw3NdTlJ+zbsuD456zQsN+fH0+&#10;2Lmzt6cbEpiTnbVh3TryzkMRNWpLuGidIW/fs7e1qQngRsORzVu2lJROqW2sr6qpRsCkIyHQA+Gh&#10;FVo1lsfmJzHJIAknwR/++EdHDh06c+IU2siyqWVpWZknz599d/u2ZPK0jIzAxa29916DaUwczCSq&#10;Vr+j2HNy1eivuqbhyJGjvqHuSCgyvXTqmlVrYHzBqe7B0Hs73h/s7KAe0BjjGBnk8fo1nIuvYku4&#10;fkWNdmRsbfRekiAxf9pCxHBYziMeYx1T29Vyt9dvaF5NHgQ8CHgQ+HQhIEI/Vjsi214ZlirHNUdo&#10;8cQ6wtk9z7BHVyBC1SuWm1cletdeVuoxdsw6E4693K+77+3JQY3aK15XbWfcTUwA+nE7owOt3WLU&#10;tCQOE7drNyN7M8F4JcSXkMJKOuLBAVMLJpFLhvZ8lcQNyRptSTsi1h/el+fGw9eRiXAmV9pzRsFb&#10;tv/2VCZlgLQmaD4Igo/2AjYdJw/y66Jmw1CISCawgJgdYZCFvoR7DFgoSSsKlmL4Y6eGmH3Zgpdf&#10;Oa4oC7H18pbNLJYjfMrwHEmWoG2FOHyVxQdlrKZE6GdRd+z8alA6/o0L0ngoIUzWdGju9DUenkxc&#10;j9511+ZeLDG4Om5V8fDB3R9bxs3kuJe2uKZx65/g+bhD1gnB/ZaWhh1jTIfjwYdDhVJNaCqZKZBB&#10;FmfuJeZGp0+XgE5YO92LgQYHKnHYWoOIYhF7IZZFDYCcHWk1BxhJMI3toZM4h3sAxToFhpYCI5ll&#10;hYL2EGdepAZFQbTEnHdZLzLwZCHzKXDpyKrFInrLK4rcwg0EgXMIZXhCT2TIjwhbmCwBK5UwBH6S&#10;ZJ+3JOPmLaUs4mDJAZgZoXvWY0AGmHbvEFiEFZo4qqIMckCpMZDpKNGIOHkKQDqAg9yGJPJWXhbK&#10;a7EIpPyqMSrEHy9KRcEAkWWznXG0Vt54anBLnEU6tMFRGGBC/dQ34aqlydwocwM9dNtyMrlWAmJF&#10;2NBVWmGiOelpKhWRiWol/Ze8gNrs0UvrDiIpQ13hCfeqXAJxKQx4Ufqe9cZfZxmnZbRS06dOT08z&#10;PkBDwxEiDghD0UwDEIBDz/UKoAAOoBwzpYMo/ZSHigBOE8BBqEWftRdQjzxg6LZR782p4BXO6CDw&#10;1LISZPKQLuAwb84sRiSs45JKnktDMKEzHCSU8wpjZCD8yjCZAsW7MCKYy0SDt4QbwiLq10xpRmKW&#10;IJXznE7qFapljHzi7ILYiIdWcqQ5lfEm9dANRiptB24iFAY+ILC0KZSkZorpLS5BjJ4D1XhkIB6d&#10;jFdejApNICRCzQAOMDWAEbWTYpwaI9/L+YHAIqBhVSA67co7hEFRiUAklJYzpdV/6LlWHxeVuDkK&#10;bUB82v6oZlCINW7MHfqjnZ3dDfVNFyor2esRh+3ZvXc3Io/WRuR0RAtRtbKtiVEZxhv7Hf5ci0II&#10;Y8kj+mnQT7pwHrL2hd5Xi1d3OGyv4/BHtSOVRjviiwymJQWnT5u6cNHipNR0I4m9SvPzhp6eE0ek&#10;HRlKT01B0orwl/kP+A0mjL3cA7GHKYMwyJcdqXd/aIQlee70yYHersy0lHnzF47Vjhi+izA+Cci4&#10;fS3tPagEaqsvJiYY7QiZiaZMLYNU1DTUQXyQJRop+ECIJNgQIunndEDgxtCE6BBC7abmpsOHDu/d&#10;uwcmnzdIWr543uyKhYtz8vOPnzyLuZSPYuHBrIzU3EJj2WD3BVEhiNX5qkvYgJ87e3Y4Es7JyuRw&#10;k5udfd/GjSnpaUC1rb3ryNETLU3NKcGE3Mz0RfPnFU2fMe6chhP89dW1p4+hHRnISE+bMXvGgiUL&#10;jXbEHxxXO3Jg1070AawpltjcufOIxAgpy8nJ7exqZ2PSnsUsiFkyPsrYZvX3OykP6/bt3ffu1q2X&#10;Ll7C7yQL94f0NET5c+bOg6TinVdf33jk6FFk07wr7QjbhMipOWIkoPsfOnL4cG3NJZzv8nKyly5d&#10;gqlD2NjbozMIdLS1nz93tr+3D1t+w5WlprBtsR3bDYjhQw34iQ6TLosbKDybO+p/bB3iI3wc7Uh2&#10;Nk6laZz6h6P+BITIvmBSMiO9dOEco2a8qGnpOTggr1O0GjiLGBcdRznBftDY0IheY/fuvQ31IHVP&#10;RnrG4iWLsSpgwyJ7XGiATcNssgyBfVO8H1jkuG04+hU/bhPDzS3Nhw8donxeVmZefn7FfCC6FF3U&#10;rj170UKhnYt0dqGKmDNvLroTE4XOrJBr0Y4UFRdt2LgRrocaIsM+3CH37N2Lz00wGr4q7Yh/sG/5&#10;8hXL7lqGgucQ6oUjR7q6u8Gcvi7zCQtkN1YtHNFt8I0jDEoUtCM8gZW6d+3qsqnToR9Hjp86ffLk&#10;YG+PfyhSWlyIi660IzhZAKaI0Y6cO4GZ4GAf0JBHKQEZXNM9PK52ZCAUhkOD62M2xT/odIzfT1NL&#10;8/HTJ/cfOsjiTUtJzc3KQiG6dt3q3IIiox2pqd+/b39qYnCwt7swL3fjZx4e95wVikThz3dZ7UhW&#10;JomK0jk+xNGObP1gV1tzS2DEHwmFcdgtmlJc39RYW18HzwfCyMFIbvEA0J5ZtP0ZtIlGUY0QI7e5&#10;vW2QXDvR6MzyGevWr8fJpbW784M9uyfQjqB7ZNKlGoG21NQ2HDl6xDfUGxkMT0M7stpoR8BGspe8&#10;9/77oa5OkTu0I+LG6RgAdAPhOm4u17eq8bUjYgq1eVj+TzuNGAvL86kkl1Wi6Indlq5vd73aPAh4&#10;EPAgMHkgINInos9WjdU/2zaMYChKKryUjKyc6TNnYTtqeBesWsy/q7ONco/UEtUJtpaYU58l2lcL&#10;Mfe5QhReV7x6VP5qWxlbXq3YquzucyU1u/t8JeWvpIxbMEHHJEkR5wFPxj1HIGVu109J6amE5LhY&#10;Xd3Y2ozRTX5hQXJKKjf8Rvcct3Ej0da4uKlraTpy/Njb776zddt73FTX1ja1tXR0dQ5EwkTiwGek&#10;o7uzrqH+fFXVmfNnT8PYnTq5cw8s9J4DcMFHj1RdupgQDBQWl6AhoVdIVaTMEAxpS+oWFC30kNMF&#10;DyVx5jCAWIowPsSK4QAjwY3kd/ZSD93T+rEQ1iuTXJrzsaP4WMSYuAb3OnWX/CTtjhXoCIXiddWt&#10;x3KXASUIIMDpC1ZVJs+IQRXlRsyePsXjTaCV/FgQXZcCY0c9Ni4KXZWwIAZXQUKFIBOgZAmuXgk/&#10;bYwsPYn51T5x4z/1WNwWHeCSwFrFdB/TSSuzownJsm15zaDqpEJ3J3mi0DoWktJhWErLjTSjblDz&#10;UEoXDcdNlumb7RjP7XhVra1E1apXsnN0/6TRueNl6Vd3DXylV24gaAosJFXYqm1s/W4Hgni4TSW2&#10;LVvGXdgOOcb801YuGmUbZYAmbxNxLQLBlMQkwjEAUP2R9dIWAxRWkcMrMgQGziKqFgjqniTj6olu&#10;RFq5iQkOlhRMIAR7dmY6WbkvN+rLSI11pHAjoUUYYYh7ILqXQEGTYl+02zdPpGaLWS9uNLNvURWy&#10;GGVVidkdNMsWb90gVZIVIMO7vCU4aF9wcxHaT9WWyoy93Lh9JffUIPEr2hFEdWxz8tpBmScvHP1q&#10;kV+xwjUWTZYgEx4xwtIRk5nZWIjbv2FjN4n8zZjTDkaiYSyozVd/V88AP3X39dcSKaalta8/1NnT&#10;29DccqHqUuXF6lNnzh06cmzfwUN79h/gj5vXXvnVnr0fHDl68OSpY6dPnzh77lTVxfOYQGDRKWmC&#10;tmNkgqimbG+vBAJ3bJkYXBKl4qGyjwjNRMBjVtMdC7EbM3AJi2JgfqYGFcTZof5wwnBCYX7J/IUL&#10;0nMy8EwgZP24vYrHz9Reqjy4Z3dfb09iEvEJh+bPwwNwcSAaNOT74y6td11+JNUmdj6qhr6zxw8d&#10;PbgPHWZufgFCf4wnIAjWGEUUDxEq+ASR7WiqPXf8UHN9DdkD8wuK7l2/HpF3Kir5zJxIT3/9pRrq&#10;SU5LxbyJSIMKzmPIi5MKC8pz8ULljm3b+btUVYX2oqu9Iycza9H8BU889UxWdi7mCX1d7Y21l+pq&#10;q5NSUpPTs7GLtwZb4DYScwTK77zzzrZ336qvudTe2uLExApiyz995uwFS5ZlZeWh2KgG2CePtTTU&#10;4uZg3EsXL4X5H5feEvTqTNXpfQf39Q0OpKakTC0qXTJ7YSAS8CVDqJ0dDWIYCcEWhHq7ai6cOXTo&#10;QGtrU25u9tJliwuLUIGP9PR0nTx1PDkjDXl3U1trQ1NjODrMqgtFwtRZ39586tzZfYcO7ti96+DR&#10;I42tLShe0Dz39wwGk1LLpk2fXl4Oh9TT1Xnq+NHzZ06atBmO26skvFKNAMOU5KRLFy8wrtpLl3o7&#10;u6cUTqmYXTF16kzKkS0qJZCIi0NfTy/0HwoPTW9u765raGpt74RiR4ZHWto7oMznLlS9+fqrJBqB&#10;6mI2BLlAmaoMbXFxx5+AfwbDTwsmNNdWnTp2uKG+ftr0GQNhkoewxyX2DwxiHYYOJCngz8lMq21q&#10;bG5rRYDO7919fRdrLrW0txErLSmjKBINREb8Pf1DF2sbDx89te/gsSPHz3Y313a2twb8I3ctXbxp&#10;44aCvJyOthZ0Y8oKzvmOfQ0hA0dOYEKHcRVS3EY8fvazo7y/o+biJcPDRPwL5i1ae886sry0tDTX&#10;1lSTXrCzvQUYtnd1sswIx4TVgImGhvlOf3/cLSZAgvcuKGZGYvLJQ0dOHT3e2NCQnZebnZpx/8b7&#10;klNTWXrpacm1tRcPHdzT1dk8HIpgeIQWAQsJJs6acRiFpfynUUqFQsCtpvJsNNSLHmn69Gmz8JHN&#10;yxsIDaAm7DXzlYCKjmESPoEa4CLYwZl3kIHYDBgLos3iYAvmc/rm8IIFxgOffZzDd3dPV2NddVtb&#10;40BkMJCW2tDds2T2/KRAYlJqislA4vf19nScOX2MY3R+bh6n8tJpU+ctmI/mDA0mjRoETwiS3Sc5&#10;6Ccc9vBAd0MNAVdbMrKy+yOhSzU1zF1hSXF2Tq7sJgaHwtUXL77+2mtvvvJaV3PrlNyCJH+A9Q4/&#10;sGHluqKS0p6+npr6qsNH9js8QmA4mrD5oQdHCchHResJwYTOztY333od5E9OTA4PRu7buAnrEeiY&#10;1qlFSAXq3LX3g4Hu7vqLF4vycnAFmz1vNqxoY1PDxYtV6DKRMuCL09za0treNhA2biDEVpOtGO+S&#10;xx5NKhfqpfL84rMnT8NmPPOVL+cXm1ipTQ0NH2x9D7dp1C3AZ+nyu7Jyc4APcd8MBI0K2XQGfV5o&#10;KJycmNTW1XTw8N6h3vCIL6FnYGDjls0kFero7MjNSH/v9deYRDSCojZSlCofYcx54eNI9c35PfD3&#10;f//3tGz3HjerOm6PYjY5S2HdDK7ub86AvFY9CHgQ8CBwAyFgNeFoR7D7Iz6SkU049iMpySkzZ8zE&#10;QoHdEcdXhBVXwLTfwK57TV0rBCRWFtMG56pwamBCyIT+NMFAHUYQEWQwOzsrLTW9u9PYUFhxJ7w4&#10;fIPJU7Jn94njJ7A+g0GH98WcJxGtWiq2JtgeOad7/hvNEGmkNp0dneGIMWslejmsYXt7B1kfMfLO&#10;zTaiH/pjeSlcQ6gW1QheI5SUZEqWs3RD2RS4ZJ5DzZIceRv3tWLErfEeuApKwKEy6TpnIjnC3JsD&#10;RgwXLrZwAgXMrTFgr5ceBDwI3EkQkCgWWSS+mGx80vChHVH+LemERNYUqdLtO2LPswHS2gaNOMAI&#10;MU1gDSNc6O3vPX+uqqmpBbtmwu+wfePceZqQJWfPX6g0/9jKDx4giskhzBEwSSZePEnpucG48vQp&#10;bBvOUQYL04tVF/t74Qg64RXhBOgkPVG2XimTFAGG3iKcZafWwztpDr2x3m4QsAgsNcMJlstZxKMh&#10;9P9lpSWLFi9Ky0hzxEZxY/yMC5HWzvZzZ8+hRWCxoKleumQJoZlMJp+rjNBlMh843I6khyxSuCM8&#10;23DfVNw/GRVZdkjunnRJPt8c/SAs6F+V+YkFK4UcxZQVnJXOhY6EwsZRbM8eAihxYW4Pl47Al19Z&#10;/tSApBKHTlY9zDykSRF3leAQ5o2L2tD77ty5EyfgHTt2kDAD+T5Cc/qmV+i5vFepCqLHc2TKCJqh&#10;M3RYbqkK+Dn2Cvmi1dUXz54+g6IqPztnzqzZ83GkYKQBww1qEuV5SRPQWADFsYVGGThebgBKvUXz&#10;g4cmfeaeDuP+Qp9x9WhobuLm2NGjvMiskUo6FesxuNBEY7wiV2DU6vQZmAAr+s/U0ASdl7icPlAM&#10;vTpiawhpXW0tRutFhUXz5s6dPnVaJGo035SRAzGdpD8AuQ2Ls65OxMVUe+KkodL79qOjOYTuAQoM&#10;bachhqDgpdY1Z1wQMXwRZLrE3AEEhskY6aQCIzPpeHjIDKK1o12YI/9I2qqtNeqN3XsPEEZt7959&#10;+/buPbB//9EjR86cPl2NrdtwGPxh4oiKhguLEImLWWYgKEWAJxsHDQEcfES4CJsMRnGx6QAf8I0W&#10;F8w1ekJmBAUGh8qWtta6+rqmxqaC3Dx0DPQZBQMoJO2CkoHFu+i8DCPAIrY86mdoORlZqJFSM9KH&#10;IkMcUds7O06ePt3d1Z2VZgLDAklE4fKzlBxcbr5qAuRhIVAVFaYEk+bPX7B46VIqCZBJvqeno4tO&#10;dWSmptFPM1knTtBVxsgn6hDgwD1eocCQnrBelL2sfNZMlBtkYWGTxUsGDRahS/Pz8ipPnaWG8+fP&#10;9fb3oYBBEVLX0GDiKPQbr2jm2p2bUBiuPnMxj8BZCUXSMjPIa8Ih/czpM4ePHCIiHIlh6Mv2re+h&#10;Y6Ck4qaCA9QALs2ePmP6rJkYxDa1tjLJhFpLS0opL5u6duN6VS5Q2DU1OByBFcB7VB5FnPvvXXsv&#10;Plhj6RiQpCGCX+E1AvGcUlSCupPWElNTMrIzmQIED4a16Gjv7e3r6TEp6ysrLzQ3mnUHtkBz8BoB&#10;SpShA52t7bPnzP7C008vXbZ0MBzCRqyzuws4pyYmsXaADyICSTlGp1IZ0tANIadwogI2tjRRbaIT&#10;zBLUJROhQMErMD/KqgjqskAAJusFCgbKjTW1mYQbXuDv/u7v3KoRbQBc8gUZe8Wcli036VaTaNbH&#10;NRmYhCDwuuRBwIOAB4FrhoC4aj6h/uyU7ATwZ9iRiKvAjAJegSM5BNXTjlwzkCfbi+zxMAGYycC5&#10;Kij5aCCagDGaNrafoRC6C4pRoLCoMDvDSGF0uoCxk0sHnMrJM6cbGuphCjEmgwFxIsEaz1UTO0sZ&#10;XPnnfPA//Jf51YhtEpOQ18AdwlF1YXPS2ooLOawJzCJNyMoGXhmbMtnXCBV1auIAg20UseDJoyu7&#10;VIULo2M2ZM1kg7bXn+sFAdh3TtTSjsg1hKMgR3FF/7MiDG7EFnrakesFea8eDwIeBD5tCEjcgPSB&#10;0zjyI3ZGbW0EkGRzlP+QaBrbKZImNmtZpCL4QNCJ+En52AmMc+bMacRnbKDUY2Q0Rw7z9cCBQ3xF&#10;OmOCgBDL//gxNCI8OXPW+XfmDJLK2jqTLYyLOCeGihJlBTcsjB2MuUMSahfs3BOciKEmRIyTWlnW&#10;CYZvvJz1k07yRDHczFsuF65PG4Ze/R4ErjsEYrQjR8+eu3D2HEnMsfSfWla6cNECHCyM7bbxx7iK&#10;q7GlhXWK1wUhL1OIY1xRYbQjLLmrNEOz3A7UAP6cVazwg8gHCf8oJt/t7Aj1kDkRdAM5L0c/FixS&#10;ZqxMOBRI9sdXLtY4jLrYb2gLwkpIEzc85IKw8AR+jPoJg4N0HrE4ElvjzuicF0Sy+BXOjfLQAQpD&#10;oDhZIN9E7k9Vsq+HmUcjQsf0BLkkB0+lEKMYpImuUg9P0EAolO7Yq2uw9/zZ80cPHurt6g76EwhY&#10;uWzxEpNkOfChgFtyUggXR10oIcSTJ9RJ5+kAkOTX6roaQ2C7utAHIJQnFQYJQogQfPb8udrq6tbm&#10;FpQnU8lzNq8iOysbtc8QjgMDAxxhFBqUsUsHQOUMXJZn9B/FFZWj4MnNz29sboLgVp6/gNi6ID+f&#10;cFGEaEOuLPLO7FAPYFe+xrCTh9woq7qN9B0hMlnrgVJdzSWrlEIQjF6KIUzM9Gp/oTYprqDzdJK5&#10;ox46TCdpGt2AEm+UOFqo3j7k1D2OLtwcCRW4sburs4MHra38r7+vl5T0eC/4h8P4KhHEEom/4rKC&#10;ANzQorxUgYwQD/wUGvBp9AkdHQqzSf9pfc2KlSbH2NQyagiS9GIo0tLaxiz4h03mM14Hl0A8Kke2&#10;7k7RNxYlrFIQLFJ2Fl7Py8peuHgRs+C4XCQwFwfJAVNbQwQrzsUgA6tGXnpa+DGGVgAKzGHDxWd3&#10;Nvnb5s3FIpBhEp8UNwVgRVob+QlxScVI6ygqUP+gWeGeh+A86h+UNChI0jMMrHgF75P6hnrKK0Jm&#10;fdUlVCMXUaolJOCWRP3kfmcrx9KB8vRT+WzUTzEPml8tPUZKZ0wasGDAONpHhrBN5MQNJFGb0P+z&#10;p0/TDUAN3nKOBjggD1NfVlQyc/Ys0vXUNTagxRzo7cNgtqSw+J4N66jcjWCCD1aVTAdKl/7eXtqA&#10;VyDToMnuNibSoLTL776/ra25eaCnr6igkFBppVPLElNSiFYLFjFSUIJFASTBM9YR7k0XK6uAGx2m&#10;FS6p2ejwlMKiLVseePyJx4k40T/Qj380ijRStYcHTAhQeA8WNSdEZkFgUaBzp/9OBhKfr6r64p69&#10;e/o7TNhe1EKQLykX+UrIUGaK9UtVdBtIQlr5VMK5q6DyN6lo4G//9m/VtFvPIe3IuF2K8YiJUYqo&#10;HrdOxTtd36SZ9Zr1IOBB4AZBQCJpth94UHYjw74YL0Q/52GTw3beXAz3Pe3IDZqMG9IMbIdCxyjV&#10;GNsivClcFPYvhnsFAYaHu7t7ent7DJcXjU4jJG44DFOC0oK0IlhbyOwIN1jKc/rCjZ2CgyEMqoye&#10;BQ4DDokwPE4kHiM3MZcTLEgSFhMNwFwm5w38R0NtHZ2BvTSu0+3t8CVoX7BQEytjj1j8iiicIxza&#10;EQ5I2s2pQV4j1tLnhoDQa+QmQAAURScHwoAJijAD7imfs2UCYxjCm9BLr0kPAh4EPAhcEwQkbkAq&#10;h+QRaYX2NSRliJM4mTsh782FnAVZGzIa9kp9ouTAFwQWDhnQB7sx7N2LlSWqj0psTR1Hz5OnTjY3&#10;tXLgpxLqNwbdg8bhAykMqVnl/IFglk0bg2gYA0grMjjIrM040ttnJAWUTE0yihDJjOS8Qp8l+JCN&#10;ggRhbNbIZ5G/eOfoa8IF76XJAoEY7ciRM2crz53DHic1mIjvyIKFC5LSkkcSCGU3Gv3yCvtNHFoE&#10;f0j9yCqclZFZMW/e7JmzjHXzVWpHZBPMAmR5IrrlKMcihUdC9orcU9bQ0lBaVlnCX6TSlIcUwHtj&#10;E03WCmR/cq3gV+zoEXGyflnUfFXOIX5S0gIYfb5SgBe5EPVKNcITG/+NMwBnATm9yZXEiD6dFBR0&#10;BtpCu/BvDz30ECJ1XBY4fvIrrziJQObSAYpx7uC4wSf3sP00FM93hABQjbV1F86dJ790anIKmaxw&#10;x0lISgSetGX9AIycdGQENhKXBboErUPIrmTmSEgZb0t7u5HmO4JEk+aLXF+OXBV9SVFhwexZsxfi&#10;HnH33aTvJj9KaDDU3W7yNTJwxgKtZvgy3zEuJk7WRiAgcCH9p//5RUXoGvAdaaxvgGhOLStbMH8+&#10;ScgTkkz0LZsukc4AH4BAGnDk+NTQ0+3olgb6MS+jZEpiEF0LByK0EXxyHyPhjMFDNxrwE4WZWXrF&#10;wPkJgDC5Ci3Fp+l2alpOTjbicMUBoA9Sbwz0Dw6gEunp6e/rQbGHu0A6gSjxGpk3G3k0XiOaIAW/&#10;laYHmPBVpng0pDAAjsmcucxYHLs35tckCVu1mj5Its4s4EiBeZ1JWllTq7AHOrTSCnhipPDxLx0h&#10;+eS4yrrgBEFbU0tK58ydU1hU5KSg9xE/ja2ToJKk3AAUIB6KBx1RqZgO67AsLRcP2UDZfE0OtsQk&#10;Ck+dNi0z26QwyUHLlJdHBhoia2kelUVDqkH6zxiBA3PKGME3lhuzZvxUnP6TY4ajMQkxOESjdqI/&#10;OakZ7LkAkTyAcyvmZWRmksPz/IXzKcFE8JNOylfJHnmEOdptuQEyRmeTmVnb2IB5ImjDXDsd6WYq&#10;mM2FFfNZs2RZow9SODE6BrFoXgXuLOHoEEHV8B0hckhgxAeqr990n1s7ImiY1gMJwOT40WMsEPiA&#10;gry8VStX5hcXi459WOyy48HRUyerqy61N7eUl01bvWr1lPJp2FQChIL8vIyMTOOQlZpGrD8mwCDM&#10;4GB7S6vRyDnwp0JZdrKUnvjso8uWLc1zqARdIfpZTV3Ntu3bCeoNKEAhgKw8N6J+CBxYzKbPTuqR&#10;Id/wpepqWKOOxhbqBJ0UwpR3mSlahJuSowUUSQpOAAg8mbgrpPA3sZjxHXHrRez9NWtHNJd2SB5X&#10;dxNn12vag4AHgU8bAtq6IJjyHIQ9NTaAPnbDEXbr6eXTMeHh/At7aELbftq98eq/IRCA25NtCxsc&#10;ZxIuo9sYHMQkjMRnRs1gmAm0HSEYOxg1osHiFIxSBIELfCTWRnQTLoGDBzoPtkyx/uhU4GmMDU12&#10;dnKKcTaHvzESk7DjQRIaFENsUkwPDSGFScPgzhy64Jf7kNeAezSH4Rv+Ach64E5gSuDGrMwF1pnz&#10;Hoa04CS/ykdebLccxm8I8LxGbhoEOMyjM9PpWrMPF8vJnDO5w/uay3bOfX/Teuw17EHAg4AHgSuD&#10;gJUjsBui80CTISLGsRy7RXZerBPw+uAnLtQnMGwK2KIYGlwIgPiKogPjBrZaLGPZ65EBOY4ew8S9&#10;UEfk7QHxZJvGCMbs1EaoYtKWwPixt2LogMNnVnYW9hKSE1EmNS0VWQPSEwJr0VXIL6IZtnvZWEgI&#10;SKMIF/iV7RjZDWljJ470cmWA8Up5ELiZEIjRjuA7UokIHitpRLRTiucvnJ+cloIoMOB3Z0j++A4P&#10;jZAGO5qSlFxSXIwjAr4jhQWFTiqgj393bAnxP1IDIFLHih/ZKzyz1q9kWTbElr5K+coKlR066kzF&#10;KZK5NEsYWSEyVgSRcFncsPb5RGrPkldiIeTyyAq5gQfDSEVydrfcjJKIMnkL2T2XAk/xLg2huSEZ&#10;+IMPPoj5PE1TLe8qtBEqBJ5I8ktPoEjS3yANh6TEC6aUGCRfBiqG4Py584xRP+GqZqFtMt44Jgf1&#10;Zf2Q1LecWeSkgmpEGhd6xUVDBcWF5BAh4FVeHjnmc80/56qYPWftPWvXrb132dIlixYumjtrNgUy&#10;UglclAGc6ZhCikEMlS5ImiHa4pOLoQEunDwgvuQ1oV/ZmVnl06YbrZipKp9cYZoRTSWdMYb8ZWWp&#10;GZlTy6Ya98FUXIwIN0VQKPNv5V3LkOeS/JymAbLOSjHwd+OJ3V8YOJ2kQhMbLCWFXUNRsBijorFx&#10;JOQ5ogEk1TNnzlq8eBGQBxSYTZowRUPw3gkpScGszIziosKZM8or5s6pmDt7y+ZN4IDVXcmAiV5R&#10;s1yRAIjUeLTOVz4NtAsKaJTJAl25mP1ykDY5yUnVPuQPkKY+MTUjjc1raNDoVOSQwbh4S5HE4vkm&#10;Sg4s/Ne9tE14FE2bNp1Tqgn95DdZ2RlpXm7u7PIZjJ0OuNVvYA6j0NoRFqk2AD5revnSZctKppSi&#10;rKIqtk8Sek4pmzJzWrk0VeCY3LakROQVamakePlINaKcFtKOcGU56eiZWd6locLsHHCIHPIV8+fz&#10;l5ufR0Ps0jOnl1Mb9aCNswtZPXQrQWmX+sEfZjQ/P4+JY12bY3VmBu/etWzZhnvXgZAgP2igJQ9w&#10;gMBdixYXlE6JEGeb/OQ9PaylaVNKZ8+YVbF4odaOVqXQiQsPU2wi+ZeTnT11Shlh4hbOX5gBJUkY&#10;tZmIOZoNDIVw7SrOL1y1YsWSJYtTszLRjgz5omnJqcUlhtSgJ2PgMqo0PEZaukK9UQ9UAmpz3333&#10;QTfQT4LDJuNSgvFwJYgoviORcCQ/JxeSBZBZF6CxmxyJOcGRJGrUMX7ckowfT0oaJSkPWCiv3O+g&#10;JZNFcyIUAi/zCHrovDnJL0PgBLKYz3jaESCoSdXApHJ3n6L1k7vAJAeB1z0PAh4EPAhcMwS0w7Fl&#10;7t69++WXX8YmwjhiYwc1MsIN8Ysef+xxeLxQCOnz5bP1NTfmvThpIMD8ImWWMwedQqRCaNQ33n2n&#10;samxv4+AWrjGJ2Fs4ig8UmAl7NFLvLsYl55BjJgMq4r+g/KwcRwP8GfHxsMEwnIUIX2EU+3rxRwG&#10;c5U+J4sshnKOdUYqVjYoY4guWpiTi+AbBgh+l9owuaJLcH4oS6T5oA8weRglYWIGB8OvdJ6f5FUt&#10;+w4vfMekQa5P2hG3hYq7LkSB3/72txEa8lDRcjliccz4+te/LtGeZ87ySUHvve9BwIPATYKAlV5h&#10;z/jDH/6QHVnSJck01Sl7RNWNPcPyVba67IZpmLJiTOkk8cZ8gYKE1XAuH+E1jIDAR9gMBIl+gmEO&#10;R4fh9JApSB5nuMFIWK7DwUCQXyVuQ0yWmWX+GcvNLBMmBc5BptbcyL+EbqOwwXiCziBHIIr3o48+&#10;ikjoJoHTa9aDwCeFgORFlq9wHAmGnn/ltbdffS3a00vA2VUr7nrq6adyivP8iQHSIY/bXjx+hlXd&#10;29/T1dHpj47kZmaTDRstBsbjvsSrU4/It0MMMEc5dKsyseehLOut50RMiC1+YrVilkRh2UjJUZvL&#10;SlphtGR4pGhaylMoJSgPEb+ywI3q1GmOJ8a3zBFlSshoASJJMc3B6sulAOqB/JEW9Qqt03PLxsPb&#10;Y+QuRQjtGs+Jnh5+xSTcLbKLATjFqISxKBcL0nAOEQjQba9kX08N9IRplYkYfaADmmVzmiBtQzgE&#10;WDo7Ozi/OOTXODFkJKUwXmlxqESOGhoXYOE5lVhwyU8CxYMa0gQhtOWIFHF8WRzPgsHhcCSYEMgw&#10;WopUX/I4kdmk7ugfCLe1MrI2jlOMy/HFT0wJ+qS7EtDop2h1vKOQVZxYNFCmdFwPAREzQieBGKcw&#10;xTTrGTQZcYwCwblwMST0E/4B4T7jUzi6L6SmMnApzNxaKwF27EzBvaPLB1yMQDhGE1KfCICmJRQZ&#10;jk6LI2RiSjJibNZEfXNjR0MT7wJV9Ufad5AznsdMjKIIxGNGma+ZpVPNxogCJpAwxFEVo70hs3/l&#10;pmUQukD6fnm0ULk2VoBDb7lRDxkFQ8hMSiksKaESzP9AgvTMTBNamuXrdE/hLkFdqpK2g0uwAtp8&#10;aprAgkBycjhCxLARrBV40j/YX19Xb0LMtXcTYIqoU2XTp86cPRtJzUB4sL6xITs5jaXB1LP07OHX&#10;KtVUJ19HgWmcJMzcEToMFKLbDJ1DOkuPcz36MAETwIJd0lflpaSn5eeGoqimgmfOn5laXBLu7iOV&#10;fUJGCrNmtSNqkVlGddDX39vR1o5/Cs44pFAqzCtgXpXvhx5SzM4RYGzt7xno6kke8Rdm55KnNBId&#10;8qUQzp3VF7WaYQJ7Et0TiQGtdDYbjkJiB0AHwtN5ozq9jCf0H/1Ke1dn70A/UO1t62CYCBCgA5Y+&#10;mIAZiUlocZgJHNl4lZkCtSprqka6+6UGFvVTsG4pCwALJimSTjAQgINOCwVSDNmZhF9N0jkDF5dK&#10;Q/fxVotRc42nHWECNDy3omUSDtjrkgcBDwIeBK4jBLTrsJuiHXnllVeQkhvtSNT4oiK8xuny8ccf&#10;z8pM87Qj1xHmk6Qq2RmJRWPjxzf2g317cTZHxuEck5KN2oNjTGJSwCQUMZujjgRy5jDHD3yqTaqS&#10;ZIxM4bfk6ltUVJyXn0cZ2CBjhWpCbQ1y2EAuQxBVcwRqbydxJLyPRDl4pudnZcO2UqGxV3L8S2B9&#10;YNCVow+ODXYECyk82Tka2c19AiOpSQJhrxvXBoF40gTS8f3rv/4rJxOwQkgCr4zJzx/8wR9IOxKP&#10;8bu2bnhveRDwIOBB4IZBwGpHcJ18/vnncRMxgSidS0IQ6ULY+EQhJYHSxRPtp2ZLHTF+dcYRxHmI&#10;GMCoSRJ5ksIujMKDr2g7ZBjBV4Qsxl4hOYUbiKqRviUlYpw8Y+YM3jX7fjAgGVZ6WrrxNfGZcFu8&#10;K98RwYcnOPYR9RtpgsJzox357Gc/yz5+wwDoNeRB4PpCYFztyI9ff/PNl1+JdHalB4KrViz74pe+&#10;mD+lMJAUJC7duK1PoB1xhMDGV2Q0EH5kyIcR2tUldzcxfywn7+7AWA2H27qcktIHTOxtICWHFXO7&#10;CZGtbdxGJVVzG6zAz0NCYmT3MHJGoZuW5q5N95ARS14skXFrXGKgPRQiXlAA5S66DkORnErQKRTm&#10;5yMtlScKNYtgKqLU2Pky8lyXC7K7gFt3gVbZUEacDz56SRQulfZYLQUwod1gRmqiH2xxzbvE6mPm&#10;XTsC0m1+xFteGimqJbIUryO2536seXc87ZG7S3aviVFiuUczMBQBOw1uEToCkXJw1DXKhH8CbZR3&#10;ig0iwY8eHScPB5fHUdJwuJMHicU3XpR2RM1pRrihVwaT/UFpR8wTJ+aS1TpYLZftpx3IFS58AwTq&#10;jw47Tlp+tCM4fbi1GqpH7iloR+gPR1ghj8WZ0UZd0nmcgfC04BRCVYRc4EWLqOCenDbGjQhnInRl&#10;ZoYiIYablPgRAhKkfvrJD2zll+FAwKu0hCBdkihf6gfQwEj/L0cAk9pPqE43ekPokxzTBwemOIby&#10;/5SkFPiD8VFlMOJLTuyPhIJJyaHhUFog2Ywq6otEP9R3WrUHTYSNWD0KSn9Ixy7js8EdRzti14KR&#10;DBh3DxOfxEytGQMDCDDWSHgQV9bRiXdNZ8jJoqTR2cswP+Fhv+NjJDzpDw/CGKUkp6KdstAwiOqo&#10;DA3Ekk2AO/xlGbZBXJ/x2uF/MTptBsOkoK7jE6RVIDjUSDIjtjqnK8S3m1Us8K1vfcvdtnYyLpGM&#10;sVdMR20BUXz96qbmN2tgXrseBDwIeBC4ARDQ7sg+ipIc4SP8K5vQ8IjZ7tiQ5GdK9AUIJL60V2fR&#10;dAN67zVxTRBgv5ehELPMPdufPMrLpht3DdQkThQs5CZRLE8zMzM4CUjVIUaHNo1rSDiclpWBwcXc&#10;OXNXrFxx99333HXXspmzZhXkF1BbWgrKtXRMTfNyiQtaVDplSmlZ6bIleIIbJ3p4qU7MwRwjIJro&#10;7+mF+1TiPtmUsYMrTitIiJwFX1q8RnCBF5ejDH7S6tmxiBe8Jnh4L90aEMC4iQhvzLjMuIz9XDAI&#10;ehBvTUZMHgLcGhPp9dKDgAeB8SCg7ZUtGB0DccClGlF8drvBsfnKpVJKERkiSDUiOWlWTo6J7JJm&#10;BJEE/EAcQAQYLC6nTJmqeBEEcsEEcumypYuXEDRlMU6ZpJdDzawksfMXzF+yeMnyFctnziDAzNSp&#10;0/DbLC0pJs5MTmZmelpqCnEuFCNFJrH0WQYTKEJQXWMzizCIvZuNnvA+lIwnrfNQwIPALQEBi8Ba&#10;bicrq86fOTs0MIi4fEpJ8aLFC9KzMjAd8l+lWgP5o3E4cUSx3EQR55O2J2jyZFzVJeZH2gitRD7d&#10;9trUL9miNKwqZozWL8fJkZyan3gX/kpLmyeqRKRGXVJD+lUP1ZykpfZFvWsk+84labIYNn6CgZd8&#10;XMXkmwLRUHPqA1JIPadyyquwbXpc+NBrIIFvOgkPqQSXdpMtIzEAbK23hAR9Fghj7WmMDNTEL/pw&#10;DkZMs8PRkSi5qZH1csuvppgTJhiEQPPMacVYijnHEwGBAapyXsYjQbZfmikUYFRoWNgQTUUohIDe&#10;Aa75sOR9tLAjQwZJCG2dhIICEJJL3Bk/foWS2NppFczjIY/tklqh+5oUW96taaBaslDiYojmQ+p5&#10;Rs4fwYiSgw5uJBitufmjG6M9Mk1r+BaADF9TCWQ0Is2yvVd59Xz0kixWA/H7evv7hn1Y4plWpQng&#10;Md1TW6afzpN4F6+AWlZ9aMoHgoN9/UGwy3EJAk+i/mhnd1dGSipHDIuo6hW4B1i0fLi3s2z6T2gm&#10;k5prCF8E6jF5NEeMMoO8IFomOqfwCpsg0nZ5zFAPYnfrY2QUMEb9Qer00YnAPQg4m5iWDhw0KdwO&#10;4+kJ6ACe499gdSGCpJaGrBZ0FOKiFdP5ZJPv5LIP0AgzaIAJyl0Ogkc/RT2AFTUnBvCq8ZNVhhfp&#10;TGpSCrTO5J41CUNd6+JyZC1ojZmXhAA+NCwHg/aO7tBG1lKXhJl8ogjBRS7U20dQM6LM4XyDbqOj&#10;tzMzlYzofqKHDQ1HTKQyfwLxr+gbSUgYhYiGJVmGtvB6YmKEdKeDAyx5cNE4Aw0PEUtU612gpqRh&#10;hJwOQL9BZ4DZb0JYhKXwo5xolHCJYtAfxBFAz0QfTU5Wu/wkIE+wxCbAwxv8kx9ZnpDAvRqlHdE2&#10;JqqtKdGaHLeL7il3F7gloHCDge4150HAg8DtAQFrioJNBCkl3n77bRQk0MzM1KTOvlDelOkbNn9m&#10;w/r1pYXp7CH+kSEfNhfedftCAMaILZWAHlu3biX/h2Nwmmg8SBxZjBQYcHicBEzQ1VmzCGqERypx&#10;QpG8OAFARz3T4+2z1naJTZkoSZiakuOdWBwmeNdlflpcmhg+mkZks379eqLr2pSDsgS5fSfBG9lH&#10;8vjpeCBeDg3ur3/9a7zcxPLBwiLsA0O+9KUvgZA6LbhxzOPfPGTyIOBB4BaCgEQh7IkvvPACLJms&#10;FshIzA7LtkuQFsX9lxCEy8Sgdy6ZC0hBAlVEFqOw8tBJPrnnSYwhtgWLDeqtbdc+l7hzLBVVK+qq&#10;hAUi0QhI3tu69Tv/69+6OzsL8/LnzZrzlS9/eU7F/KsUGt9C0+V19c6CAOsOCdrP3/rg3ddfjva1&#10;J/vCSxcvfOqLz0yZPishEdNs7/Ig4EHAg4AHAQ8CNxkCxndEHsRi4HSEtkpCaUTE7YmBu1otiHe6&#10;vskz7DXvQcCDwKcMAagix11CZJLvASMXYzoR8Iciw6mZ2TNmzZleXp6ZlmjMWzBhMaEhveu2hQCb&#10;KfoP6SrYRuWlwWkQyQtIotjioAcBPUmNvm7dOpQWmJXiGoLYxe6VE6gu7E/W2oU6eYjcx8hWHMcU&#10;ZTRhs5YtKln+0MEooJZcPOOpXm7bWbkjBxbDesknGDwh7Bs6EknlwEwcn5EbYgctOaCYQDea3ZHA&#10;8wbtQcCDwC0JAakciHNNLHicMGSgwP6L3ySuGHyy8+LhobSu+HzwqRv2YmW15cKegGyrOFxiwcBb&#10;CsDNHq3axl46IOvTTXhFdXWmlkZE8TqowRgMO5deGd3Qfb6W1uZzZ89hMYs5KFEyFlTMx3gCQ9Rb&#10;cjK8TnsQ+CgEtATOXKy/eOFcNNxPgJ7ioqIFCxdnZOVgZO9huYcvHgQ8CHgQ8CBw0yGQANeIwaDb&#10;cUR9slYtckyWs4ycSLzLg4AHAQ8CHgSAgBzv7I11whv1txs9LMf31PWAeNtBABxAmLJ27VqELMpN&#10;p61TrqncoLFYs2bN5s2bKYNgmnCc8n8ftR41Dtg4zk50yWMJa1bEN8h6yG2DX4jMWmWsqjDHFGNz&#10;xyoWa1kJvuXFctuB3BvQlUJA0jpRJ/F4MeK8K63IK+dBwIOAB4FJBgEb6sDqHkToUIds2bLl85//&#10;/NNPP02e802bNmGawHXvvfeygaIIWbx4MRFQ586dyyeJanETscFG2DHxDMasgb3VVhtz41aNuI/J&#10;KiYDRPGK1p0UxsBeSkJmzOqHwsTrQFGtaGA9Pd39A/1s6pMMzF53PAh8IghIO2hWDf+cP3k8e5cH&#10;AQ8CHgQ8CHgQuOkQ+Ighs6xX2LRkeeo2gfECcdz0qfI64EHAg8AkhIA9GCuEgq5REaTh+wn+6FlE&#10;TcJ5+1S6ZHUP6CrwIFFALYQdyFY4/qGrQDWC1gTtCBaptgeKk6vA6FdigmC3ZoQ4FRUVyHewdUVT&#10;ghaEn9QoN2zlBIEljjlB2NWW9vdPZeRepbcCBNzaEbdE71bou9dHDwIeBDwITAQBq/rVYVafXOg8&#10;8KHEcQRfEKwKMEfgYoOWaSBvKemI3Xxlf6BLO+lYC0J3P2LUzONu4qpH/aFd92WdUWASIkPGwZSL&#10;fdyESZf82Ls8CNxGEAgmGlMhs7hgSp01yr1nfHsbzbA3FA8CHgQ8CNzCEDABYcQX2pgbNu/TLTws&#10;r+seBDwIeBC4eRAgprTD+hvVCMz/aEc89v/mzciNaZndk50UU9Pq6moirRHICEGJyRrnZHoEF1Bg&#10;IKlBTIOgRMmx+UkWCfLjlJ1pvN5KamMLUDlqGFxVHnjgASxh0ZQg+qFCpZKjQnKc1NXVXbhwgUgj&#10;vKiQXzcGFF4rkxAC1rZaffN8RybhHHld8iDgQeDaIBDjCSdVhHvLsybqcuW0oRFs0lG16zYHZGtm&#10;35Q7pg09HXOjhtx9VgHrFKLztdWasEFbD1GV1LupSakwjbKToMXUtNSkpA9T/l4bTLy3PAhMNgjI&#10;cUTrIQFvqdGvk62bXn88CHgQ8CDgQeBOhECCokDqcp+ctXVZkHhuj3cidnhj9iDgQeDjIGDD1Ih+&#10;Xr7MvaMeGc3Jaaippx35OGDeHr+jkCDoOToJko7ImQNFBSdAAm0RAotLUTv4Ou7GOkFkLbdNKzIU&#10;aUGoighdhE0nQgh6F/QlqpZGaYIyeJCgibk9YOuN4pNAwEWgPgyr5XkGfxKQeu96EPAgMEkgIH8R&#10;OqPzLDdstdgc4GSpxOnsxbJIGNe9wz6kGPvm2OBX0oKMvTR869NpyazNU+LO7qmt2eps6CqeIrTF&#10;W4PhQVrlxqhGUlONNQOsgsc3ThL08rpx3SAwqmgEtx31pZP71svJeN3A61XkQcCDgAcBDwLXDoFR&#10;Ng9uTE4k4h0VVss+5Il9eO1NeW96EPAg4EHg9oKAtfuztoRuNbMTWMtco4P2Trm31+yPO5qurq6L&#10;Fy8qJSz7K3IQdCQIR7KzswlrTgJYXD30okQ5bpNSsEiunPHghNDE/iTJi/2KVwrB05ctW0b9SFUk&#10;rEEwRP2S8qjkFQbvugMm6k4cohXb2cHHWFvfiUDxxuxBwIPA7QIBsVv20IrUlU3QJveSKwllpCNR&#10;MYW1lLUBmzUOlwq9NTb41ccCyb2hu3d2vWj0H4ODPT09liekadw6m5qasKjg2rNnT+WFC/ieYk/P&#10;v1GG0bGl8C4PArcNBFgIMswFwx0XLrDdS8l+20yvNxAPAh4EPAjc2hAwnKKV0Sj6uThFDUsbmLW1&#10;+VDMd2uP2uu9BwEPAh4ErgMErBGi1Y6I73ccRRzfkY9aFF6HJr0qJjEEEHy0tLSgF6mtrSWsloQs&#10;Mgsl5hXpXleuXImahBEgJeHzw+yUzqAU6wOhTLwhyuBUVrFW0EP9CHR4glcKcdVLSkpkJ0uj2tAl&#10;AOJSallvH5/EGHRDu+Zhwg0Ft9eYBwEPAp8yBETTrNmKtlT2YlQOPNf2x4UBgY2sxS7MnuvWiIzb&#10;xwmsFsaWlxtKe3t7Z2cnjpu0jhYExoCQmxhPvPrqq2+++eZrr73285///IUXXvj+97//3e9+99/+&#10;7d+2b99+6tQpXrHWij6q8fKOfMo441V/oyHgcmLFRAiVpTkpeZcHAQ8CHgQ8CHgQmAQQCHzrW99C&#10;dIJ4BW5SVjbWskb7lxM2f1SJoggMNrOc5C8fm61uEgzT64IHAQ8CHgSuPwQUilo0E9O/EydOtLa2&#10;QkX9SRnDI76c7Mx5M8tnTpuSmpJEes3hhGDAOwNc/0mYTDX6Q3v27tq1exfyENK+Dg4MEWA8PS0r&#10;PSPlscce27BhQ3p6usQ32jqvresxQm2lLZElLCoQ0rCfP38ePU1GRkZfeDAcHY76RpJSU3ILC7Ky&#10;cyg6EAklBTxz1GuD/S3zVgySiJ0DN86cOUNGHLFtYAu6OpyNuPA9YmygkMK+8dM14+ctAyOvox4E&#10;PAjcXhBgH4T0YS5w9uxZyB2D4wleldOnT4eycdRF8WADcGnouIxA7rixIRMgfTJ8cUcdhDb2DA74&#10;Agkkku4bHGhsbqqtr2toaW7raK+rrkH5gUkEuo1z586hBampqTl9+vThw4f379+/devWt99++733&#10;3tuxY8fOnTs/+OADytA9Lm4qKythHTGqgHWkntam5pQkkzGePT03P6+sfNqMWTNurynyRnMHQcDK&#10;kdxjPnTy/Pkzp0bCA4n+kcL8vLnz5qVlZPkTvOPRNSKGJHXX+PJ1fU3WgW6yqSfSSYvM6vgTU0zP&#10;eYgJl4rdQvyndOFjL8YiZ32748hkLV4w20kyidcVI8avLB6eaBeO1wF2ah1PLLa4C7tXgUImuAvf&#10;gEF5TdxOEMB116xq6T+UmE6UK94g3QFbde+lJLmdEMIbiwcBDwJXDgEbl0Y34oH4jI6Yf86H+ecQ&#10;Vd/IaOrNK6/eK3mLQQAb1e7uHmJzRIYi4tWSTG7VtAULFpSWliLysNvl9eWD7QlE8cq5qJ8gIbCa&#10;+H729fV3XTaeNdv95DhH3WJTe9t112W+GZffu+0G7Q3Ig4AHgTsIAtoZrcckibjkNaKICDZBlx6y&#10;aXIKxolEMix8PtBYoOpAh4GSA63GT37ykx/96IUfPv/D55577vvPPvu9733vu9/5Dj4fKD9ef/11&#10;PEJefvnlX/3qVz/96U+ff/55nEJ4jjvIwYMH0ZpUVVVdunQJ3xEUJ1xoRJqbm3ETQYImUwn2bkXL&#10;1EmcvrkDOdxBc+YN9baHwGULIU5Fo+GHPeeRTzDp1uJKPmc2vLMNaeAW3H2Cdj7+VXoCKVPeJuk5&#10;9ESKZyibbiRypDp6q2CG0ojwnMMLVJpfr8pX7+N7djNK6CxmzCUvezTSiwliA9yMPt6cNoUVzH4M&#10;noAAE8if3doOi+oMQFExFSZB46F+9vGbMzav1dsCAoF/+Id/kBAHtFPiOKvw0HqW1M/ei2DxVWRX&#10;eGwLjIXJ9ZUB3RYw9wbhQcCDwG0FARFATtEYA3LcNYb8PnP8JhcokY4wWkxNNfs0xDLoJR68rWY+&#10;djANDTUnT56srKyKhIcQd7BBInbJzc3btGnDwoULcRwBK6xJ1HXcHLUR6+yBfgabWT4Npxgw5loI&#10;iPAjIXN7QWFBEK8Rvy/oZcC8rfFQXJl7iNKFIOxD0ofviDLOcajIzMxUQDYiv1HeGvTJJe52B5I3&#10;Pg8CHgRuKwiIguHJwUYMSyZrFfY+Uo9A66QmwbES/QTZPtBV4LTBDQ4clCdbGG6X6DB2796N2wcX&#10;ig30IqQD4eLmzPlzjmIDL5HaxoYGAmfhJIp0r76mlkrQdlAblSMW1CWqSweUxcQGsrZJ2vlVokxd&#10;cm0RP8kNUsLZs2eTruy2miFvMHceBCw3IvnSqcraC2dODw32JvqjZaVTFi1emp6V7fN8Rz4ZYrhF&#10;dtL16hIVmkBM98maNebUVhKoqmRsLdqrXjHpyK85GtteqaQMsqGNurF4YsfyCft2c19H6yPgcApj&#10;m9DpL57jyFim/eZ2/rq3PhZPFNxSqjLNOGViHETc3bCgo5hNhs2LVnxNAfZNu4de9yF4Fd45EAh8&#10;85vf1JoEO62CVwY1blJr760Njrg6S3PjCXquowDozpkVb6QeBDwI3CoQsLQRY0AkjxzLTa7shOBw&#10;dJioNXNmz5kxY0ZyMkwhjKDPU47cKtN6bf1sam4gclFNdS2vJwaThoeiKSmphQWFG+9bhwyah2ya&#10;n4Z2xH3MQMKC1AY8JNa5PxgIOwaoBFYvLCgoKS5OS00z271nqXdtE3zrvDWudqStrQ0NrrQjDAVU&#10;QW1GohpkcJ525NaZW6+nHgQ8CIwPAWkjpB2B0KkQGyKCKlQaUD8UIWhBDh06xD3Br7j4esy5iIzK&#10;55EjR9CLsI9fuHABTYlRhDQ2Qjm7urp6+voGQ/wblKWq2kK2Ex4Y1KlZvptoNbCEgLRSYKwihGLu&#10;uAuSIUpqpizxkvtQTLnKIM7eZHsQuKUhEKsdqao7d+ZkZKAnmDAytax08ZIlRNbytCPXPMU2MKBV&#10;irirEoXRkxg1xjW3aF+UukvVxsj93Y1SwCoGpC2w9jcSPHIpOSL1cC+Hv1vdQAetj+i/XBKtEige&#10;2G9jeekEeBKjt7OakomR0y21dpeUXPoKK/nk+O/VcLtCwBPW3a4z643Lg4AHgZsGASmb7XXT+uE1&#10;fGMh4BhMJXAWMTcJsPi4WvqTU5LtOcF9SryOnuOyP9VYEalgKovfEk+cYxHpJYYQ7tQ7tq7D0VHX&#10;4xsLGK+1yQUBmXHpxHId8XByDdLrjQcBDwJ3HgTkh6Fxc4OyAUXIrl27iHz161//muBXb7zxBgGv&#10;9u3bhwoEdcjRo0fJlI6rh+xYuUGMhdOnVXJg5kJaJnZVrrzcXHQfxgLGuHcQJT/U19eLsgRbBLxG&#10;CMaF9zDaFHQqyibChU8JF357/Ep/qFz1s0dT4Zw5c5YuXbpy5crVq1crAqcCY8I9quSdN4HeiG9z&#10;COBRoLVJ2GFHdk/GkUmRNuMWhbu1VI7pvyWDPNfRg5LQt+s1TKtrsQ4iqhlFMiRR99J56CyMOQ5P&#10;oLGQNd7FnUI9tLoQVAhyOrlePZwM9SjWmXoCWNDcT4Ze3cg+xMMTdkwbC0uRstyavHg9lFG+2wtH&#10;xgra97Vv3mYodCMny2tLEDBeb/aELAorPI53ScsnBbVjNTPqvucB1IOABwEPAncgBMTeWVHjWBJq&#10;Qut6150BAdk6wdpLHeJwbMOw+/Kw1sFAkBCHd72gAlvJwUOMJqwhUUQwXNXu7Jw3An29fc1NTQho&#10;OJBMvMVfry559UxaCLhVI25J4qTtsNcxDwIeBDwIXCEEYrQjHGzZDXnoZAXrRo2BfFC52RXHXEIZ&#10;NkrUIUbt4USG4VfoJCXRdqDbUOCsUNgE0x8cHMAjE3kuhXkrOTlFahXupEfJy8srKCjAWxS1x4oV&#10;K+65554NGzY88MADjz/++DPPPPP1r3/9d3/3d7/xjW989atf/fKXv/ylL33p6aef/vznP//EE088&#10;/PDDy5cvLyoqkqExGhQvr+wVTrpX7BaCAAZE1pYcJtUoS/w+Jz+jd10LBGIIBcQNeTGsvnF36+nh&#10;3oqn5dx2LW2M94491FiCqYwjkEFlfZAUW0chzbitBvpGGdFquYm47f0l475e/bxZ9UhrbvPM0w2G&#10;zOnsZvXnZrUbD0+IdWk3OM2+G0PG7a11VLK/UjlQBbElkdYRm4dWP3ezRu21e0tDwOCiVLsgk1zA&#10;hFiO2ek4eUd4blW78v+VU3A8gct1FADd0oD2Ou9BwIPAbQkByCAkkU9iVb/00kvErYb7jAaSBgcG&#10;y8rKtjywZf369TnZGYwd7j/pusnDb0tY3vKDOnvu+G9+8+LevfsTg8l+X6Cjoys/v2jZsmWbNq/j&#10;Ezxhq5X8hZ00xg/9kwxeFrLUQOU0QYS3rVu37t27d2A4Qlr4AScSyKyZMx948EEMVJHdpCQYqZB3&#10;3a4QiNG9iaPjwlYa02mMpnUUwZYZER7yuEcffZQAgEBD1EynWSGqd3kQ8CDgQeBWgYDcKAmf9Zvf&#10;/IasITrb4qWB5kOWAfhWYqyAzkOZ2HkoWiePDX6CKkpxwqc2Vt6igBHnZaYDB2P7nJiUSpDK1DTk&#10;MoFgIDs1XWlCUIpQj07TBNeiLSk5lGudn9DTxIMkbSFKY+N+5513yG5CYcJqoVNZu3btrQJ8r58e&#10;BGIgIFMMy+vKQvzFbft/87Mf9TTXZCb7N9y79itf+62s/GKy5AUdnxLvugYIIILH+AlPNfltCOY8&#10;lJoBsoPGAs4figQ5uob6x30lJviVkmxLQcLFr7RFu3xKYUOX8JzgontSJEMkbc3QXgUwpMM41VHg&#10;evXz067nY+WfwAQ1Fd1AH8Be8LHlP+0O3+D64+GJsMLiifRhPImXUN2Kpi09AWe0g3OxfQNeoQ11&#10;so/fQih0g2fEa+5jIRD41re+pe1KKjvrC2JP13IWcWtKYmQ6E8d387QjHzsHXgEPAh4EblEIaLeG&#10;BkJFiaVADGuCF/F1KOrDzDA9I31G+YypU6fCHQ4Nj0SHRxLxIPeu2xcCjU21xC6vqanFZmDE5+/r&#10;H0hPSy8tLZs5czpiaHZDeVjLLvU6bo7W0Vg3bOjYunJS6hvoT8FSbMRHrPTUlNRpU6eVlZamYyGb&#10;4CXcvn2x0BlZDHZJSKG8IyQrFqfHOUR5R+bNm+flHbnNEcIbngeBOwACYskQwKEJJu+ItMIIShRS&#10;Rh4eKCHYHPmKw6U0H3BoiGZ0g4QFqoieA+uW8vJykqIvWbJk1apVa9as+exjj95zz9q719x99z38&#10;4/9rVq5auWL58ruWLquoqFi8eDE2ENBSWL7p06eTLwQzYRxBkNFQJ3JAHZa5aNRJB2Zal0kiF7s2&#10;GhEyncBCIOikM4q7RW13wLx5Q7ydIWC5ES3Ps5caTp88FurtSg74Z0yftmTZsmT0iyP+gKcduSYs&#10;QJlaVVVFLiVM9DCKIm3SqVOn4PSgJJBBjKWgKuY40NcHzeESs/fJrxgbLwm7oWzPP/88JjhkfoLw&#10;SiUDlUM9TB/oGwpgPtEWQBLRW8scB3U1CZ/efffdHTt20FsQRirtT97Jm1iDNOtw3UCDuI5EdDxw&#10;4ADTgUHSuL26jkfCmzjqsU3Hw5Mf//jHQAZcBTPZK9kleXcCd0nBx2pbQTawCH/Q5557jgiZoA24&#10;LbRho7+OWsBJBUyvMzcGAoE///M/l87NhsiXa5KwGTS1DiVyf3MjLm9ZTYl1dxrrcXJjRuK14kHA&#10;g4AHgRsMAb9h6BN8I/6E6Ej1xUvnzpzp6+7JTMvw4TE8HM3MyJtRXjF92qyMjET4fnQoXl72GzxB&#10;N7i5npbmo4eORMLwxP6oz5+QmDjs98+ZXzFv9kxOCGyX8HPSpcVspteln3JM1hZsEo3U1/d0do0M&#10;DUcjQ6RhTyXuR2Zm2ZTS0uKS69KcV8mkhUDMKUusGogH+nFg5ggB+vEQgSA3eI0g2oO1U9JITnQq&#10;bHFp0g7T65gHgckGAY7uWlxag9zbsIp8jZESxnMfdOvOJd+370rN6Y4vYUUGY5+z0u3rApQKy9Hw&#10;ymUxohhyy1DTuonXf3eH1a66bdu98qbHzi/1hEeGgcgI0Xh87LN8jv4RTQYiBu2qrq6WGpjjLeIS&#10;TQG9ZSCI4biZNm3arFmzyufMmjVnzvzFC5fetWzZiuXL0HSsWrl85cp1a9fed999m51r3bp1JAVB&#10;84GapDC/oKSoaEpRcUlhUUFefm5WdnZGZlaG0XzQivQfdFieImbUUaiofyTK8PkCwJ0QQtwYbjBA&#10;MRt3wXYP52MEncpQQoWoZ2bOnPmxthRurODeN4L5hWk05s9/xZlGNcV24lS/vcAEdelj51GvqLwu&#10;94TGe929gq5kgctDaNwuMQqwjgKSVI7bZ9s3CmvJaB6xSmbHFMLrdavKupJeeWViAG4RYM/Rg2dP&#10;n/QPjWQkZUwrm16xYEFyWpKP85Hfc1edCGu6BvqCiUlDI8Pt3V2JKckQksrqiz/5+c/efettkidB&#10;N2D7hbRQPKTGzR3tWOWh8g0PD12oqjp24nhLexsB9VMSk5BES9BHYRErFl08eo7wWsgfs2ATRhLY&#10;S7D24vXwcASKNhzwHzt5YtuunWfPnO1qaSsvKV00ryItK3PY7wv5oyfPnDpw+PCefXvRW0M5Z0yb&#10;XlZcgvSxJ+LrHxw+efLs3j3762vqIqGBorz8xRUVUUdb5l6zMuYWPYnZwizJcnfSvU+JEImttZum&#10;BbclFEqO4m5XNcc0qppVFZEZz1+qPHf+HN6KPZ3dRXkFvqHhhEAiboXy4EFHtX//fjwaqQQVOIpz&#10;44B4OT2GXCvGEkONUYtIfbC7ubv/IlBjAfJp05+xLSqY1VgaGw9P9hw6gGqkq6V1ZunUipmzU9PS&#10;I/4RmKdhx25gbD3UrwhaQlouwl2icCJtmGOVWFNYWIjDpVWqXe0+Eg9iMUuD3YSS7sUi+Gt2zGyy&#10;0TqH8d6B/iETaDsw4Buqb2vZ/va77OzSFHoxMz9t/PyE9Rs7GoVsEz+n6IHWgySGj/lYTugT9sZ7&#10;3YOABwEPArcBBCRJcAkTboMxeUP4eAiwRWr3HOVWTTBldBNDMk3lOZwx+yy7rUQP1+sSn2rr5ICk&#10;GOuKqM5PukHa4hnUXC+Y34r12LOlW9bJ/a04Fq/PHgQmGwREZhV8WIaNyJW4V7JZuQxKQEPPOW0R&#10;RWTci7eg4VzK8o1DKmIvPq3oQYIDKz6wcpOYGzko6NN9iQ5IZKycVYpTb8XEMTfId2QUrDADklxI&#10;uCZK4r4kYtalkBf2qyKucMX8pGJjL7qkprm4QeQHZIAJj/k3EBoMRUJhqieUCxlBwiaMDCCSfFCd&#10;pE5eUWwZuWKg6iALyJYtWz7zmc889dQXPvf5z5EO5OGHHyGG1cb1G9febVxDUISglsCa1YowBCWT&#10;cuRylzQEAdA9IgsfWk9M9CcGMYZlro0I0ehGnD8rRhHcVAkXLi+aBR3D+UlSTk2QG6QqL/ynG042&#10;lEE9cfCqZ9w/arMwFIcA+oFggIjncqaxnaGTKjP2ArFltMvFdCi8iXIsixXRZQVGYC8Xo6M5XtG6&#10;4C2e0Loe2s7wUEzU2NWtVaC3VA+tU5V7EalLqp8aZOWpJAeSrPFQ4KLDQidddkSqjXoALII2BUbT&#10;63Zck43y3Fr9kXAaaaKo0DCe9SOsjivW3d1ao71+vU1PdSL7+QO52TlQhHMXzu3Zvaf60iVQF7cM&#10;pMPog8FbkBxlLd5vFfMrwNv6hvrqS9UgOCSkprp6586dGOwfP34c5JeMXnJ/yfFFAWKOJxwcqMe9&#10;JK04ftzBOaJEI000ymDzZ9eN0RLTkJE3JgaRJ5MQcTgE3WadSj0wwokJKiIKqZ3U3ZYChXFpP41p&#10;XWTT/VBPFL5JW7Pq5Kv2CLulqmYWO0vebtaWmEuZ7W7UnvWo4WL1xX379u/bvx8tCDSKXUEAlKpV&#10;O6B2MduNsbJ1ysds3xqIwM6nW6qu/UiQ0U8S3uoV955i+Q03WMSH0DFtrNeGoeqY+qyeiM/Rc/dG&#10;cLX1a36pRwyGbUIDdNesnR3qLdaLT5F9XW6dk1VguM872qEs9xKvn+4VQXm64VaTu1Uj6iqTTVUU&#10;I3REUjCpo6cTpy5CfW7bto11xxbmHgLb0NXCxyt/AyBgeEdLHSyrzRM5lFgeRTjEZzx9l2iBrWFc&#10;zuYGjMdrwoOABwEPAjcOAo51HZQP0zI8gl9++SWMFjMzs3qIIN0bKSku37LpofUb1hcWpRtjAt8Q&#10;J+Ub1zevpRsOgfMnDv/kpz+7WFPb2z8Y9SUQK4DPtevWffHxh7HQd2+Ligh8vVI7iNlluGzQ7MXY&#10;KL355psgJOcfjkmSECHueeihhwhiTrRfb4O+4agxKRq8cOHCCy+8INtkHWzg8ZAVPvnkkzYGNCcB&#10;sXn6dVL02+uEB4FbBwKQYsJs4rugyE4IXKDPkq3LFF0SW+i/O+q6e3zy4uIJi9FKvXkigYiVQdsz&#10;GlIJe0TXsVxnMQyErWzF3lDAmsdqmVtdaTyJBkp9iZkkoLFWdJJcWPmLCvDJgV8dsIISdU8iDLcM&#10;S8/j0Rkqd1eigZtP44t7uR5kMThJmH8j/iEjUGN0SAlxwqirq2PvEzVD5oUYhYFInoIrJ8AZCZqJ&#10;MLaBiGMQ0ZmqzJUaNNIZxsLQrOJB0h83GG3faNGOywqqjNAqwaQmduRb7v98vX2dhnG8fOmeT6Sc&#10;yNfouXKfEJKLOF0Yw0oWozJ2jriR3E14xVcJ8RlgFC/l8S5kNQJgjNQJeY17cu24riSyjZuXiDfv&#10;kgkKMm78YZjx8EQ47BZBiMnRE6GZPvkqHaQu+yIAQFJswWXfogCzP1akJfyUhkmyOYaPjxGcG+HR&#10;LDglM7FCwFuHLN2EngJSN3pY3PvBy6+88eLLofYOyMqalcuf+cozRdNKUGH5fbd8Iu5PFcqgJmTO&#10;UTn4qi5WvfvuO4cOHUbFGYTyDQ2xHKBp6IBBV+W7Ts/JrqmtQX3CApe+kBXEEiwrKoaq4BVHzECK&#10;gdIQBOVIjyHFWnRuuZ+bJvs4cwwP+dAAy3ckmDgQCeE/8euXXqy/eCnVH9yy8f5HHn44f2qp8R0Z&#10;GaqrqSV81omjRxNG/MsWL1lx11044YEh0bQUTLm2vfv2G6+/2tJQX5CXff/GDY899mhWYeHHwjMG&#10;x8YtPy4r634Yr5IJnmszEnq/+8H727a+19zUlBQIPrh5yxOPPmbmiOjKjNPvhyri3/DBBx+gOIGe&#10;QNLvuecediKd/kR2YgTuMaOI6QZN8wrzIls39xLTi1cIE/vu2Bo+Fuy2IbuLaQOyL36kD3Hw5MWX&#10;X7p0vjIjmPTwlgcffOCBvJLiSMBE4nBTAXc9mjKesOspNwlqcrbLt99+G9hCrgmAyYUHiVsvQjHp&#10;/9Q3bQRjIUzlY5+rmN13tG/yZOKTe2QwxE4MCiAfGvKNnDp7+s133t6xc0dSKEoaWuww5Kyvyr1z&#10;1hUi2w0uZlRz7iYtAokC2sVj2bJ42ONpR27wzHnNeRDwIHDzIRBXO9I/0B+ZUjJjy+aH16/fUFDo&#10;HJI97cjNn7BPtwcnD+39+S9+eammrqevPyEx2R9MREGycuWqz332QQKRS3Uhrk6HmWvmSscOgxOO&#10;OGwEJQQgRjuCKzfNIWGRceuiRYsQgt91112SzX26gPBqn5QQ4CDxox/9CD90aUfg66QdwXra045M&#10;yhnzOnWLQQBRCOsLCkxodYx5ob2ySJWxp4wQraA2Hv23Yl+O4rwl4bLkVm6RupUIo2Wx0l7KWO2I&#10;dS+wRzlB01rFqUKJy7kU+HvsxfahDrgv1WldDfgqy1wuScndom3JkiQGst22Y4kHBxt7hAK2n+bG&#10;7JymJtU2qjRAW9BvMovQE5kGa/g8Ybyy/JVgRVNg9CJpiGf97Jp8OE1I/UKhiKaAbxIdauBubYG7&#10;z+gnrGheJfV1CEG6U05fL8ux/MNRY66r4btvaEhmsBq4bpgUCXfspeM2X/WT8IqvVvfQ3zcaHCZm&#10;KpNTjFRIc6EZt2gj5sFtgKwmJlh+7i6ppLpth28LSAviRh4BxMJNwHTjgy2vqdevFm/dWMRP0k65&#10;MV/IKS2gxTc7NVJYclnDZIufPFR5fmK6Cb+GI9FnP/tZ+Cg1YbUjMWtqAkDdsT8JmHb4Fuuef+W1&#10;1198aaCtPTk6suKuJV/66pfKZk4lAJSnHZkYVQbQQDiC3Zbm5g8+2LVt23uXqquBb0ogkSRJKDzA&#10;VRIcKhE6FC8UxS1nCO+w8xcusB+ZaFddnWZBhYfINnfvvfc++OCDlBdWjxX4ar74dG89djWZmY0j&#10;9X75tVdrKy+m+AKb1298+OGHCqaVSTuCKz0JEVubmtAaoBchSmEgMQmFDzJxYndtfeet1195ubG+&#10;piAvB+3I4489mlNcbHcoS4tEECzxvPLjjNY7FcacvCxauglFDGXWvAj4dhO3fXvr/fdef+31+tra&#10;rLSML3z+80888aSxmYRqXc4ziuwegwnIEQ49qK+ox25tNCSjAXevLFm23XCD3a4p9+Kymzg3YyME&#10;qEL3POr+Ol4aiKWKlkSbJq5SO0La+gmoKwMEXXWOZpcnuBZputhi2NBZBSC2sru7rxgBNROh/c4N&#10;wCsBhUUhbU9izHT/kded2ccnjtBw/aGBk6eNdgT3kbLsfLQjmzZtQkn2EfhcSdtemRsLgcA3v/lN&#10;uw7dq8tqQfSrm/MYt4daw0KUCdD6xo7Oa82DgAcBDwKfJgQumyNw4lSoa1zy2baHEzAx8OVk5xPU&#10;etasmcmw/eaKenlHPs3JuPl119VcPHXqNKEiBkNhDKmSklMJDVxQWLRs8QKSE8oWVZoJy6per06L&#10;vaY27E9Jh3j69GkFWOdiZ0d8hrkKqhG4c89W5XrB/JarB5QgPi80SmJKHSyJa0/AGSRBOlRY9IgR&#10;bdxyg/U67EHgxkMANgDVCFHgcRyR44I01lpWfHVHBZFfyNgL7QIPbeAmSfO5FBrIHsitRNvWoFds&#10;pAjqUbgqG9tKN1Yybk9toga2xZguSdOgQByKoaQATTxUsCYbl0n1U8CGgbLODYrNZS8bZQsgjO2h&#10;XpfoX5ctz03foImdNRpxy4kNYiJwESEEtYMTMUlice19VG5F3m75F/eE4zeX6RMfJlSWvne1d9j6&#10;pR3R9sqQ5UqiVuylsFeKUqJ4Tbq6u0zIJhO+yURw0n8mlJPj7/FhDbqXC4g4BHhIcQu0Lvi4h697&#10;Cx8rQZMZhEGeiDEuHnvRrl7UT1Y3YPFKnInwx42BMVXp11HIXY7eRiftc3tjW9HOohFpurUo3JfF&#10;W/Uwphu8JcEor1hsFChUs71sb2Om28pVxwWmbVRd1YxIAIIxMjOCubfoiWRhNBfPWvTGk51J22KM&#10;/FHwPH7+QtW5c7hlka+xqLBg4eKFWbnZeFL7fbE23ZN2XDelY6FIODGYRIysPXv24BpeX98AKian&#10;JM+bPWfZsmVoO5YuXYrwHW5fsbBQy6elpuXl5uXm5iSjfHL0kUSjS01KViomTiUIlLWPaER24UuR&#10;AC2SFFhob3XGohIBP6b+UV/AWQ4jbHCBoegwGx8ZOLo7OgMjvhkmvdPsjJxsHF6G/SMonLMzs0un&#10;lE4pKclITzfJGZAc4juSgDLSX1V54dzZ07093WmpyTPLyysq5tG85NranrT3qVcx3mMx02EFkva5&#10;Oixlj9319Kt7P1UTEBCJvPUpggN9sFHIrB5a1R49ceLkyRMd7R1JiYlLFi6umD8fCjISGRq5rB1B&#10;XYFDD6AmWqPSTcWsC30VSVcnba9sWyJfgoZ+dbPotsPcUIlK6hLN1CTq3urFLQSuCp+tVsD9Fu1C&#10;oi1PohGJFOOiOS6enEFgAtASAnNmzZ49a1ZqRgYiEuaDXT9mjlSPm94KArLGwPQQ2JaWluqUPXYs&#10;diOw47W4ZEGkFieGg4BsUVE3biCLvpkggQalh/EeRT3Z3Npy8dKlltaW9GAypy2yzhDRQbyNneir&#10;gr9X+AZAwGTgtCyFm02xa0+T7U3hDZgMrwkPAh4Ebg8IOJuosUkUF3d7DMobxcdCAFbJOU4EYG/5&#10;g4dle+3vM/7sOmZYox6xqtfxsowdUbkxU0ICTluc58VwoxSBgySgxJWwgNexV15VkxAC9txlef1J&#10;2EmvSx4EbkUIIFRtbGwkCjyEF/kURBgOwKZnsGJZKRiU93HsJSt+J+CTyZcgSo7+UvJ3t2w35muM&#10;IoG3uPQ6n2pIStAY4YukDFb0H3ND0+4a5IdhfC+cUE6K1a4MDUrPoIZsi/ZGxVSbrVOdHPey8qkY&#10;qcSoF4YNWGVi25tnElUY8YQTT9/2RwIpCW7omO2DhPQAdBC4orwZTSViEufaSyPS6wKamtCnhE1q&#10;iBYtZCS/GwW4+c313+VMn8r36b7oGOWoEBMHdnA2bn5VNDDBUxfFkH7y6aRgMYoiCY+kl3LyrNCZ&#10;cf4kaFOLqlPVWu2CW+FBtWN7GPNEOQDsZdVFFi2lBVFv3Rgi/LEjirmxYoeYG4vPmhRBW3C2OKah&#10;aS7UHymfWG7KLIKJgJWQCiUsQOw8qj/MNcBkLSPw5caSI7dQ7FakUZOhz+ZwxLIKksDYeGhNhi5N&#10;/j6kJBv9XF1d/bFjx8+dOw/dKioqnDN79lNPPaVwPSwEiAa4yqK7PJwREjIR7RndyZNPPLFmzRpU&#10;JXKEIvwgObE5LNiBS9CnFUFVMuTi0iqzRwy7auJB7EPtqSNgVLHLSZece9NKkCOS8bG4nJjE0FLn&#10;PxXQcckaE7g3rNEKL8u8+SotuJ67dbS2h5KkizJwo7FIoavmLG3XeK3UW1/pCfEYube6ClszJK67&#10;hxSPwxB5trXEJCe6FJtF0mgYQ+1HFoBSvbg7ps1Fe5bdR8QDuIX4mhq39D9GC+I0a06gmke7Yekh&#10;let1bQF2Tq9h9VklUwwCACUp2u0ECZHi4Um858I9N5TUW9tV9+woPKkGZSu0CqFxRxejGrEIEK8/&#10;0ugzceMWcGOmpkzFDKYlBGC+cOByTEOG2K+5ETLwKxsifZb+z7smGwQCf/d3f+fGHjvNWmC6LOq4&#10;MTJmJO5iKj/Zhur1x4OABwEPAtcZAnF8R0LRMOZ7WZl5+OWXl0+/7Ojp+Y5cZ/BPtup6OtouVFV2&#10;kSy0r99wp4EgGUs5uBfkZqGZsFHmxb67mblPPhBr8n/u3Lm9e/fiwC5vAMQBbMfEuiUbLcY1Yjq9&#10;DfqTA/xWrAEP9GPHjqE/k221WDUS0ni+I7fibHp9noQQIM4DFBjBE9JYiLxxdOjrgxRLOGJPVRJe&#10;xPPV4EWVtNJqu2VYSYqVdHAjqYQV8lpptXxTrDmwmpMjgtuHg2Jy/kAANK5A3NYjWzprfCqpuj1C&#10;cqO2JK//UEZ2uTFGrVdkjWuvGNt/a7En1b6qsh02aoAoNsrmJec/UxwLTcoR71seACCGW7SkrVYS&#10;NLeTR2pGuiMlMpIXJRLmk+8DvUYUruFII6WLh+5uC5gxT6yVofO65H2XA1hJZhMdGRoe9Y2w72qY&#10;oIRAwT032qnVbZW0wJd8StoUK+qShIjZBwYGJGP+6JEb8oBCAHELzqz6hKrAig+dfcbcuZFTfZYi&#10;x8r43FoT9xDsKNzQc1cPp2T1JbY2Rmr7Y6EhVGFe3CJROy/SkUiyZjVnwM2NS258ph4tDYvJojCw&#10;TwpYJASQcM0tppyEhGiSdCmG1RRZO3bu/KULlYAy0ecvKSpcuGhhdl5OIDHo+Y5MPGuIUWvrag8e&#10;Onjq9Cl4OUTp8ysq7r777o3r1kt2by/tDpTnhAqGI7jHWi87O4elAClpqjd+jWICOZhgd88a0QlC&#10;G5MWCwXkI4hUV2pFVLZyOmFZmZk1EYTG8R05fvJEZ1sbAQTLy6bNmTM7Oy8XaX2UfOy+hKgv6vjq&#10;hSFzEF5/0In1l4CiYqTy/LlzZ87QFKpUXAkWLJif5Hhr0Q3a5aIbEGHLu7oFkqK6ZsiuNFrib4WB&#10;LFt6LnUyANEYRWMtZdBmLRG29Kny23MvdivqFKjhpcnpcvj4MXZ8SExmRsbsmbPmzpoVjRgqgQOB&#10;9n0V1ruWbrirUhlbkh4yTO3L6raIUkxttvO2fm3uEE83cHgoDbHNXm77cM2HQbeCQY1SP90QXmnj&#10;togUD0/i+Y6E+vtVoRgJAU3zxb1t2p55LZ8gxsnyWnYPFXz4Vfpyygi83MfM77gL0GqDLNx4XXgi&#10;fkMdEzAvT6JximK+e/r7zldeOH/hfEdnR8JQlLU2depUXIg0QTEzOPHy9369kRAI/Of//J/tsrSU&#10;URMmRs4u4LHaNndHPe3IjZw2ry0PAh4EJgUE4mhHBoY5YqEdyZk1cy42++TyNLyRbzjgeY5Pimn7&#10;tDox0Nt14UIlh4ju3j7DHCUE0JMY25nhCPwQp2sdKsTBX1/tCBXCusGrEd6NvIhw7WqOiLfs3SQd&#10;wekev+OJ9/FPCy5evZMDApjBEvNH2hHJKcBGCBThqr3IWpNjirxe3MIQgLCTCZzgWoiuWGL2qCyH&#10;AB3IJX7V2crqqu25WjdQckl1tVnY45VVLUgYNCpsd2q2l1vKLImMvexb5KuwfhWyk9W+IHH52Es1&#10;2MM8hSV9EwHRvXtnkUTD3a7uYwxCNQRVMu6sx5xJLTwDSQDHMYJ1roDTHT6IGKOeSPQgqQ0wh7jZ&#10;86yOt6o5MRk3GpNuxPwbBagpiFRDagYLHFXLPGqwdsh6LqEMl2rmoSTyyO2dgY123Bmm+YAVHDte&#10;fpC7hvWwoRJqRmAnoYwFlMUWqQGscstKagIJhs0Ye6FJcc+URSFEnza0lxuXBKWJLw1Zl7QXVuVj&#10;EWks8mjiKPAhdByICIw2MptUWdZlygJNk6hZsIvI9jamTlXrVrCJDbM12PniuURdWoBc8tRZuHAh&#10;keIlgAbaMWh8CxOsT7/rMUtb82u0I5VV/sgQvgl4PyxYuMCJrOVpRz5mPhDBHj12hJxWsHCoPiFH&#10;ixct3rR5c3IwkaWkIwBYLeJjluHIMGQRJYStF/qelJi0b/ceZkFUmoRz4Db6SOkXtXa4QRvBXlbp&#10;XOSru3DhAp+XLl1ia5N82dDDxOTxtSPHj3e0tRM2rXzq9Dlz5+Tk5+FHz/4RGY60tbbW19V1tndA&#10;cNHZ0FUaRDsCQ0oz586e6evtyUhPJc4S2hGWH9SP/RSDA841VVVVpPLC2QXKzDJknWqk9FkE356t&#10;RNks4YKMYLVADfjKUBtybd6SXlkvisyi56AYFwPnUlvwzPicSf7OK269Nc/5lfJHThxjUKie8YQq&#10;zC/Iz80j1wtRDH1B4yIg4ANPmrAd5okVqbtnnXmkWoBMB4A2QyaNmd5lRNqVRNDoiQM9c1EVk0Ix&#10;NFjghg3cBEHWoPB+w6UVFQ5lAB1jEXDEUQiGV37ZjZhXRKKldSBsL0Cj2zTEwVP6EoOQYOB4WrR4&#10;2pEjBw/SYSBAz+kwMKESuVmIbqurQEA90T4i9kZbtkUGhiYSJBAp4iWhp6mcJpSwRJNLmXhHcrvj&#10;q13qAapcR44cUSVMmSxIRvmcgNnajCZvONLc0swkNjU3Y9sQHQxzBof7oqTCNtreXjnwvZI3BgJ+&#10;Fo9lFsXfqGGrno3ph/DMfroXybg9jtkab8yovFY8CHgQ8CBwYyAg3gJC+v7777/yyiuwIOx/Az2d&#10;PYNDBWUz7n/wEdJwleQmY7voJyud38uGfWOm5ea0AtPz61//+u2331aOOJn8cLr2JQVJfP3QZz6T&#10;nZUzzImFcL1YKYZDuGFfw77pFieJw7YbNyzp1q1bX331VZg2tCOgJYcfTvirV6/G+57jPXIQ8PPm&#10;QMdr9WZDgIPus88+yynRib5i7Go5723cuPGhhx4SntDBCYSVN7v7XvseBCY1BFg7CF9eeuml7du3&#10;6+jOQVpmuVBd6UW44bnCDcU7jYuqj73YUMZ9bjMixPwKwZdcWJckOzxxxV35yBtmqxrvutr+SO7M&#10;6CR2kWB6AikMu5KOn1ZOLaGGZBYiSrp0Hw8JeEumwQKsxEDAn/EikkBmRJ1SUHEj6ifXAb5K5C1A&#10;Sdoy9oJCqhtWTTUqDXGkVPY4bG/kbqIjthXVCSDx4Gw1RrZC98E85i1Lq931S7g5bv2ad6vM0I1k&#10;ZBaq7hvbZ02NbcUdZsrdUDy4SRshOLjriSdniIdvVqh3hf2xfFEMNKxE1Q0KutcyQCaaSIJvhHQK&#10;4cG+odBAakpybk72+g0PsEWSfcQC3Nslr5AQa4HYiRAVemXH4Tde+mV/W31weGDZkkVPf+krZeVz&#10;RvAkuMJKb/diwnM39mqFDgQCP/j+jw/t+GCgs4OkRktXLHn8C0+WlU8rKTKZ1cde8Ujl97//fbYS&#10;do0FCxbgFwVt1KoM+aJJgUQE7CeOHTt78nRLUxPpQ7q7ugdGjDugVjd0kpMFbugkOJlTUX73itUZ&#10;GdmsmKH+kD81BX3Xi2+98+qvf9bR1BLtH9y0bsPXv/51srIPDIUhuC39/mf/7d96mmp8oZ6ppSVf&#10;/NJXisumQQqhVj19/e9v2/72G2/i15KTkbnu3nsf/eyj3ZEe9Bknjp+ob6hH6I8bC474uTm5qcFE&#10;8qywHmfMmIHmUqQe4owwPhQZRgfyxmuvnz9z9p5Vqx984EESnOw9QAb7bag6lLKbwsuXL3/iiSdy&#10;Cgp4t78/jEz/7LmzVv2D133/QH8kHCFMFo4sJotLRgYZXO5bu3La9HIyR+Av09bdvXPXnuMnTZrJ&#10;6pPHRBDYUAAm7jiACPDes3rJgqUrktOz39u1/4MPPhjs7UgLjHxm0/pV6x4IDxn7pGRzAPwQ60kX&#10;VVlVeWD/gWPHj5HFxPj94O4wONDd2VVSXFxQUFhaOuWee+5ZvWoN3W5uaSrNLfYl+PqHgW3Sqcoz&#10;b7z62vCgiVux+cEHSG7hT/AfPnQYcygCf/X29La2tTJ3GWkm3Ut6Cn1b89CDD6akpUcHQyPJZv9y&#10;60gsfdOGOOoq5Oxc/BQGT4Lm6BqKhI4eObJ//34ACDFvbGoySi9iV6an01ZmRibR3vAMmz5rRmFW&#10;nnFlImwaMuQEktD43tu14+WXX2qsrkvxJWzZcB+p7LMKcrft2fXWtq11rc093V2kNc9Oz8zPyi7K&#10;y59Lto6Zs+bNm5uckUH4yKS0VLxHscsARHv2762qvnTx7PnE4ZF7V61ZtWp1ak4WZ2wnE3wkMWg4&#10;gXAk3NDYgAcH6HSp2mj4mB2Uc0R2I+AbeXlmlJeXlpXNLZ+JppDBMkwQXuyQQXujuDXT1N3bfebM&#10;GZJ6ogwjh5jxrOrthYEAQZh3EJIFtWD+fNAMYKKDIT9QXX19U2MTa4rwpu2NzeCGPHQJdo3BIniI&#10;ddrtTs9uyfEZ3t1yLW4mLB6Xo1F62pFbcra9TnsQ8CBwvSGgMz+ElCx5aEcwmsBLYLC3y9OOXG9I&#10;3xr1wRKhn9i3bx9WPHBg4IYRASQGFi9ZsmnTJsJbia10XN79GN+OO6qrtSpAWgF/BttKQuB33nnn&#10;+PHjUs9QOYcBnHm3bNmyYcMGeDLL890a0PR6eV0hgMHUc889B38v6zmxfKhvOSh62pHrCmmvsjsR&#10;AsiwpB3BVEISLgQxUF1YAgK+I7BAaMLxWHaFHKc5XY8LJkwRx33O0X3c55z2x30uWQaXdAD2azxt&#10;irVFjaktXn/iSbfFFFk7WYlEJWcZt5+SxVgFiZXaW32t1YvoJp503ghuHFNW7Dox2MSIFTgz2BUr&#10;VgB5LnZDWZjKCFddknZE9FBPbAzMmN4yIqsdUT36qnO0jsZWNcJX9d8+tD/Fk/5j3ACJVmQ2XkQE&#10;iVcf2zeCyHHhxuhsu1JdqLl4cJbWxKoErARW49LY7UwZ4R1ez5e1GnZSJmBO4mkj2G7GrSceHOJp&#10;d6yxsHsI1BxPXsESm2B9CWK2KkpebO24dPFizaWq3u7OaCQUjYRJGpiclLjlgUfRjpBX2dOOXC1Z&#10;H1c78tL2g7HakRlz/MEkTzsi8MbTjvQkBJ77tx+c2Lt/uL8/GhlcefdKtCPFZVOSEw2dGXvF046A&#10;9pBQWkFQqzXLSuQG7Uf/QN/pk6f27tp95tSpns6uUL/xCcgsyGPpyTVNtF3+bVPLi+9bt2FJxaKi&#10;UiS8Ruod8vu27z/wwvf+17jakeNVHd//X9/ubqrxh3tnTJv61d/6+oy5C0LDI4kpweER37tvvfPi&#10;r39dX1ObmZo2Z/ac5cuW1bbVXaisZEtlgWPLQw+hVBClnvZOwhNBHlHtQNsRNDMiiC3Rits6Og/t&#10;P/DKSy+fOXmqYvYcfGsYXmW18XoxA8nMFK1Yt27d5z73uWkzZ/b0DFRdrEJoDtXFpIxTm3EOS3T0&#10;8VGRRGJkBUichIJkwaxpM2bOWrPmnqnTZ+If8errb+7df6Cruyd9xJgdaDtQJ+UTsGnjmlVr10+b&#10;s/A3r77x5htvdrY25qUnfu6xhx9+8kujB8CEUacNcsN0dXa9t31bTXU1OxfdcJKyEIPRUGS2MFN5&#10;dCSYGCwsKFy6bOmm+++fUT4z2B/2pSR1DvQOBf17Dux78Ve/Dvf2R/oHH33yiYyMdAI8M66qykrM&#10;AXhdHngkIMvJzM4GEKnp08qm3r1q9Yrly9GOxGjjLC4ZMFwOuWYfSvfe1NzEYZPTBAXw8Lh06SLc&#10;TWTIgBfCihsqECAgYfmM8uWrVq5ZvhItCJlZzJsEUvNFdx/Y94tf/rKppi4p6l+5FG3XsoGhyP7j&#10;R46dPjmE+mSISBu+wIh/aDCEa9TMadNBiXlz5qxatSoly1D1/tBAckoq3MBLr738/o4dDdW1uanp&#10;D21+gHNuVn5uGBUQGENLeO10d6ERQadx7vz5utpaQjs4XBk5QQKKyEnBrOzsrMzMtavWoM4BqUYB&#10;7gTpogbGS0S45qZm9GcnT57AyKy1tQ3rRtgM4JOSnJKRaRQeZPoqLikBM9fecw83AP/ll1/G9cfM&#10;Ie4vgUBGksmjI/YPPhCbRUzT5s+ff7Xn/aslwl75a4CA4d3FLWltWO7N045cAzS9VzwIeBC40yAg&#10;ZhFCunPnTrQjHG45hIf6uj3tyJ2GCXa8pP14/vnn8TLGloQjBCKPYKrJGrp8+YrHHnts9qzZlIwM&#10;hRODSVerHRGfOhaw8P3wc8iwwECMpOCt2co5zPAQzMTa6Omnn8ZERWIgjxW7YzGTOABoR/AdAVUk&#10;RAMl1q5d+8wzz3jakTsWK7yBXy8IcG7CiJIjMaYSotWKlcR5GwUkdFgNcaKW1D5euxNIta65qxJT&#10;quarjaQxgVZj3P4wagWjsKI3Sd7j+cqoV2O1CNqqbLftTTypOuURSyHCw0z4wIEDiCe4RzW1efNm&#10;+Y7YDLHSjigGlLZF+Y5wzxNpNcZeFLBglCxMPZHU3j0E3Vttkx2aRYBx60eLQJ+xMuaTAtihkkuZ&#10;TyQp45ZX6BK7p9s+xIOPhfPYIz/1aOxWYyQdku25lQ/wJB7+xMNbxaiwChL3RI87rnjaEcWIH1tP&#10;vEURr5/yoZHQwy33aO4P7dyxY/t779bVXAr4oolM6Qj6xegDDyLRfBgdlWXArJrkmtfjHfLiuNqR&#10;32zd9/qo78ig4zvy5bIZc4LJqZ52RFgRTztyobXnx8/94MKx4ykjSMUD6+9b99nPP56WmWH0EuNd&#10;V7iP0JxWwcXGusrzF3Z/sOvgvv0dbW0ZqWlZ6biVJIyQXvqyEsWGKzSq8UB43Zq199973/0PPOTz&#10;JxgvkIBv34mT3/n2/29c7cjeE3Xf/Z//V3v9RTxN5syc8Tu/9/tzFy4NR/2BJEM9t763/ac/+jG+&#10;IxkpqWmp5ITK6Ax1wbKiyIF6k0yePqCsQcYf7jPpIqQdwebgrrvuQotsbL8SEohpjA/KKy++dPFC&#10;ZX52TlZmFh4n9U011ACLC0GA9UX5jaUa+s7M3EKE+7t27zp08BAnd+Td+BMkp+BSEDEplIwxGekl&#10;eviUK2RGkq9kSunmLQ9s3LSlo7v3F7/6zbb3dxA8uSw7w24lor2C/FNPPrR246ZZ8xb9/OXXf/mL&#10;XzbVXizJy/z6l7+46bOf40To9hq5UHkeJ4+DBw4QmZmckexN0tAz5JRUk0Skra2dJtLS0wAUnizr&#10;16/7zGc+Mzt/ii81OeyPoivbtuP9X/zsZ6GevnD/4F3L7+rv629rb8PhJjRoOJB0opWlpPYO9rc2&#10;txD+Kzc7p7+7h7iTmzbe/5WvfLloWpn1DnEvWLcyWLuk0ABtQVNzIw6y7733Xn1Dg3HCGBlBCYHL&#10;DEcK7YSDoUHsFIBmVnbW3PkVD96/ubx4yvQpZdjrjUSHQv6RA8eO/PSnP2mubQgORaeXlLE1X2qo&#10;q21twjGFdF1kcMlMzxgOR9paWsm+UlJUPGN6eXZq+heffrpi4YJgclLfQD9BD4d90e8/++y7297D&#10;LaMsv/Cpx5584MEHUnOz0b5gnBL0+bt6ujiJE2v6xPHjBBdD1cRImRsnGueo3ySAJRwkGcxmTy9n&#10;t0W/snjxYvZuRfSiHOOtb6jD9JB6iDEHVClsdg5qSSBEWxJ35KmBqeOcn5Ods/betdRTV1v35ltv&#10;trW2wYEwobjy0EleAp9RJiEmYnN/5JFHUAvF44vukD1icg4z8Pd///cxfJuYBq2KsZeGMZYRjDc8&#10;lfQuDwIeBDwI3JYQkLUI/CXmfsRmJUaEiaQxFAkPRdOycmbMNnlHMlJN7jk/9gf+8bnY2xIyd+Cg&#10;ODDAS8EJYYUEWy9GmYfETMULF/feFAI15OfB+MKZYQsUcHlVu8EVb9+0z8E3a7fLPZwlghLcVg4f&#10;PoyllUKaaqdGEIB1Ff4BYClcIN3zDvZ3IGZqyDDlhMrF4knIA36CPJh34eKNGs8ty7tjQeQN3IPA&#10;NUOA1cQSwwoVHQmViNiyrDD/J/OTbM9ZejAJUl1LPTn2UlypsRflrXTefTNuJTGqdCtTFrtyVfXI&#10;EvbKLzmO2LekJuGrYm2NvVTYKlSswFoaiLEX+51eibnUQ+pRli8CXEDZUEohR0M0hqE0L+qSLkQy&#10;LyUPVwf45H7ikaqfGo4uJXHRZVORxwz2SqCnLBcgBqgyZ84cgsZgyjpBJEy1boFgATsucNwPNSNC&#10;CYvtboAwEDpj59FOkEYRb4HEm6+Y/qh124GxeD4ukliwu8c7MVTj4bl7OG4gJCQGGxqbzp8909rS&#10;HB0eAulBCgpPm05gl9kIWN1ryhNuXDmdtLCSQvFkZc35M6fC/d2+aLi4qGDhosWZWbmBRM93ZBSi&#10;Vv5mISx+/mRl9aG9+1vr6xH7QifmL6ioWDCfrA4K+3PllzQcfMY0tPfg/mPHjiEDbmxoQC8yb+7c&#10;JYsWLZi/YMq0qeD/rFmzsIuHqKJmZhJN0vJQH9pDjPDnzZiVmpkZxnHAn1BbX3/k4P7Bvv6RyNDM&#10;6eUIf9OysxQHqSfkP3LoQKi3MzgyXFJcePc9a3MLChICJGw3A6iurkGEjZV9ZnpmOBTmABWORhDr&#10;Ez5r0cKF8+ZVwKlC1YnXRH4pbM44zjAKUlPwEGpptN3mzJNQVVmFBxg6gNSUFJJ/cCWlJC5ZskRR&#10;jOg/ezFO/Azn7PnKw0cOY82GuwZ9h9LOnDlz7py5y5YtXrBgIRlTpk6bWlxcQqAs9B0ItQm1197W&#10;npiUMmvO3Ly8AvJL9vUP4g0a7jUbOvCERqHJZrsBUGz669aunj23IpiUUlVjPAIHertzMtNWr1xe&#10;UjY9OelDBXzfQB9s+fvv7yAtBnlZYMpLp0yZOWPG9GnT5ldUrFy+Iis3B1UNVJO9ge0Kd4ee7u7a&#10;urpFM+ek4kgBIU8I1jXVo9liLhIDCf09faRDiYTCxYVFFXPnzZ9fsXjhomXLlqJXAI8IBoVwnywp&#10;LEVABIWbNnOGEd9fTl8vygwsdWAUXulez/tCA6+9/jomIOjS2YCACZsFx0xAOm369PLy8qllU3Ho&#10;4SFZqHp6e1o72pgyQn7lZGWlZWb6AwlDI9Ga+rqTJ0+RKZ7nqOUbGuov1VYHU5LmVlTMnTW7Ys48&#10;JoIZZ0M0Th7RaN/gQFtTs0k4z/6el0ugKs63hB07euxYU0sT4bYIw7Vk4SJ8P/yJrA+T5wYHklOn&#10;TmIvePDAQTJ/EGWLCkGnpUuX4dFCT/lXVlrKDDJkwN7a1Cy7MTpvLRL4qb6pgXgMOz/4QFkbOb9P&#10;KZlSVlZ69933zJkzm4nG84R9wujEHAsD0A8JAEiFPxDrFEB3d3eBIL3d3QwHdIU/AUnY3Lmwobzy&#10;leuVvGEQCHzzm990M0lC/XENecRD2J8MFbp8TdBdj4G4YXPpNeRBwIPAjYeAtCMwi2yH+F1its9p&#10;amR4yNOO3Pi5uOktChls1A5lwIOfI5o1PChMLToM2CN49GBCMAFDnDg9/th902hcnIYoiQgAjg0W&#10;H+8lbGaVo5WHxtMca6O0NIK64L0rBhfkjOeActOh53Xg04YAJ0msn4jDo8j7YucI18PR0dOOfNrA&#10;9+q/7SEAaUXzYbUjYgyQKXAARrrEkZivkGXE3yw3t7oiRsg7rkqAh1asHFOeqsYVE1vpsCBvt5Xx&#10;NC/mWbz649kgx5vQGN+FeMOxz63AXQ1JhOoer1vub2U0Y1u3qXr5CREegjCkIYoeY6U81Kxs4doN&#10;aUVQsn2Q4fa4Qxv73EqRbJ/ti26JsLu2CYDJK6glwBNoMkIcBCiMgo7JwWXsNYGiYtz+W+1FDD7o&#10;uRtDVMDOo50XPb9a/LzaeuLBP1498fAwHp6r/zFA4CsmA2RiRrbV1dkRCQ1ifxwMJKDwKi2bzvqV&#10;UNjC/GOZtNue3F35AMfVjkT6e/zRSElRodGOZOehlrw6Gf+VN3+rlYynHTldVXPi6NHO5takQAAt&#10;wfxF82fNnY35fIKTyPDKL6uolpKYC4YQl4Xd+/dWXrjQ1NhAdgrk6ffcfffKFSvRJSxZvgwWEUku&#10;JxeIEgSKHhq3yORAeGBwsG9g+tTpxUXF+MqRl/xSXd2xwwfH1Y4MDCceOrC3v6vdHx0qKshfuWp1&#10;Vk4u6zAUJWu7nwTkp06cDA0MomGOhMODA4NZ+dlkcVi/fgP+zYsWLyK2EhdnmcQEE68YGs7BB58P&#10;pNVQSzZWUpuEwuHTp06dPXOGFBf+6Aj1oNTcvOV+QmkRlIlVzIVdP6Ng7K+8/gb2ZARKQjdAtXev&#10;uXvd+nX3rL1n06aNCNBRKuCSwnMk/rgIkGYiKeCDeSZ3xpx5BHmam2Xyi+SUz5jRUlcrhRM94RVU&#10;L7SFYn7enBmZWXlRX8LhYyfx2O7v6UoK+CvmzZ4+cx7hmDRfg6GB6kuXSN1x8NChrpY2lsDM8hmE&#10;Zlq39t7VK0ijsXrN6tUz5syeMWMmTiToIUwHhsk9nsjQirNyyQEfTE3Ba+fCpUoGTq72aGRosLcv&#10;LSV1zqzZa1FA3XPPsiVLFy5YQMSosvJy9O4kO0FBgt6IlCq4fZDKfcnyu6QLZ1q1Ldp9jXttBFy6&#10;Z5Pds2/vrl27EHewrRKQqqCwYOWKFQ888OCWLZvRkSxbuhRUQT+EZmtw0OSKJ+1J0B/o6+rOy84t&#10;LSvFcYP5vlBVefbsGRQ5xM7yoaoZGcnKzV159+otDz74hceevHv16iWLF6OSKy0tw2Omp6+vobkp&#10;OZrQ0dGJumUW1Dg7G8zBg8Skr6+p7u7oSkoIACZ0M2QlIYNLeGS4o62VQzE+LgANZcbKlSvQZ6xY&#10;sXzT5s0ABMcj0AmUzsvPhyWDJwNpTW+7u2WgAOegse/c9QF4ggaro7NzSknJihUrOVOj9lu1ejUj&#10;pRL266JCUx5FyODAAHsE2Wh4d8XKFWACuFpf34CbSUpiEuXvvvtuXgdQrCx6azmTK1+/XskbAIHA&#10;P/zDP4g4xjQ2AVdhWShPO3IDZshrwoOAB4HJDAGrHSEfO74jsGvm+BQd9rQjk3nWPqW+SZCB0gKh&#10;DGIO7JvgtOC8e/v7OWNjaEPoDH41B4ycXPpwtdoRGDVt1mAd1WoUIB5h7rkwbFEIC3kGwOHRHzgw&#10;+DPkRJIBWavkTwkCXrWTGQKY4+EeLu2I+gmGwKCDJJ52ZDJPnNe3WwIC0F5sD6UdEWPAdsCn0nVC&#10;9i3R1nDinbPiPY9nCz+BGb7bSN/CMF798YB8tf0c6xkwsY2/u2MWLLoZ26UJpNKKUKFgpyJuMTWr&#10;Tqtr4V6Ccm5sYSm0xh3yuPBRJTHddnfSfcRWyXjzpZ/gHEwe4PR0btSreNC72kURM6ix+GCfCCxu&#10;bdmV4EC8/rj7765ngiUwblXx6omncJpgXYwrviBkflNTc0N9fXdXJ9JZzNhBQFyKpk6doaRBNgZR&#10;POS82hm5Q8rHaEdOV9adP3sKIW5CdKikuGjR4iVZuXlBz3fkMjbE045cbGw5d/pMb3tHamJifl7O&#10;0mWLy2aUox0JXKV2xB4iLBqzbXGOeOX116pratBPTJs6bRVS5LvuQpibmZuHeFrOZCgIkRpzmoBd&#10;hNg2tzb29fT29/aXTyufOq2cOFwjCb5L9Q3xtCPtPZFdO7Z1NDcMhfpzc3KWLLsrt6BwIBT1JyZA&#10;Fi9VXkS+39XRSTwl0jISW2ndpvV4/hnnvyml2VkmZVdubk4+CgHHNRAo4QZNz5FKy6llJCkZr7Qz&#10;p8+cPHGCSiKhCF9RVzz1xc/LCY+3+DRS7GiU09mLL7/KZs0ZDScCZNarVq+CEy4pLkCZ7mwTQSwZ&#10;iMhI65mZRlDe2dbc2tZGqopp5TPmVszHE6KgGPwtabhUhd2bekJQJqqiHlwKklPZjwKDQyNHTpys&#10;vlTd39sd8A3PnTVj3sIlOKVhHkedjU2NiN05uzU2NkX6+ufNmXv/ffdtWLd+0cJFhcXFJr4WKVXS&#10;0kqKS2bMnEEqEiI10WFzEkxIyEpMKSkrTc/LJipFZXXVqZOnGDWhtBKGo3Nmz0YvgnKLSM45ebmk&#10;ScdJMuIbnkGumOIiwlVVV1+iJO5xaKHQjqBDkvuIyD4downInTQichyBnHK05Pjw6xd/w2DRIzS3&#10;NAPPhx96+DOfeQjFRGqKUbc4QENlkk+uFs686I16+np9wyMdLa35OXkzy8sT04zbx8XaamZqAO+b&#10;3n6CKHBkXrlm9cbN969YszonNQNnTP4Afl5hAUHW+kODnT3dKVE/Bl49fT0LFi0kiTo4Q3J7AHj2&#10;3NmO1vZEfwJOJ+gqkjPS8adBAXNw/wHyop87f66woGD9hg0bN9637P/P3n8A2XUkabpgaoFUSGgQ&#10;WpDQJEGCmixqFslSXdWlWkz3bIvZEc9m35rNTo/sbrO3u2ZrM2Yztvbe2o7emRbTVV2KRa21JgGS&#10;IEhorTUSqeV+cf6EM3jviYtMIEEkAD9IXp57bpwIjz88lHu4+/XXLVq4GNUUtOF1DYZCq8HyDK+J&#10;c+bO6evuAVvOuQIC7CRjX/jk+Zdf2rw5BAPDbgnN19333L3mxhuZEWjuiS2tuNKidWbNnoU2iA3+&#10;kaNHAY2dOK/jSZvIIuhLAA3epXVgDBxq4QsOfR5aRsHr1zhEYNh+qmBJZENz8XpoHNbBSXIEHAFH&#10;4CIioAHTnBUUHJy8iIR50V89AiYoYZXGupztBOskLJW7OSPUiRlx+5bNW155+ZVPN6w/3d42WvKM&#10;tey8CW5zCQLPhTyOlWsIodjVJeMVJOAYCLO1wN5Z+hKWYiUOxo6WGE9/ySEgNyzaAomX2PD4Av2S&#10;a0cneHwiIBsFk8mql0mlLWc+FsADNx0cpJAMuvhK1S7lcUhOz4uvlCIhlT7XQMEMDlLU5tJvdVee&#10;Kfm1ahrnYLvOWLehBJLXpIKgKCvhrHv5n5REuwBSU4eoyeLzmzIoKXEVt06B46kU7GcF8Hy42gAv&#10;jY8VERMTlxs3XHHrqDVTdMoop/hK5ZPSuKT4MJVPCtgUn+eCEOxCgvKsIvBqtqQPLNTfL4Mk1drY&#10;uISK7nwa8Qp5V5ZuWR888+c+h0fQ9uovgTtx2FiJzUCIXFU8uJ01J7YkDIxc3CjGMAMggvhZs2ez&#10;WcBMhFP2iHFxH4Q1Br+ybRHnqxegGsEDFSnZYkiRgAEJMb9VLgEnUgQEL1cYd/T1ZWMUGQ4RYgIC&#10;GK/JnsAM6GAoiB6H3HnFypUP3P8AdhgT6ieErhdCAGVWfeVlCKbxFYwegg0OCg8mU/wJZ/bQZTWc&#10;0K+thc4QQmlwoGViy/XXXc/R/oJQUjpnwMGg+fPmY0OAtJprwfwFjQ3BpOPo8aMdBO7o7uzqCYGd&#10;uGbNmn3NkmvIlqjmYIWLCITmPG+oq5nU2oR4XRsuCuVQGlLvOJIE6alC0HZ/oX6ownQxy3joyJGj&#10;GzduIiQGL86eOevmG2+687Y75s6bz7o8INQ/gEEJXgdIOrF5ItL273zn2wjWiXLBUSeOYx49dhQz&#10;SH4FPTksBIS66tpFCxZeu3IVtpPwR4Y0Y9mgtoFziXB+9WJoJjlQ45wKlUB8XsqGWWtHO3BAMsol&#10;1ggBYCqrghsxTFJuvuVmYsVXVlThO7ofbUh/HyYUVZXVcAgKNhQJNBMNR+gU3GehPICNMi5qCM6v&#10;KiqCHedAP6TedNPNcF11edVgbx/utjCOIZx5fW39osWLrr9x9Zpbbs7mWSJ8dGPnRAORCTqUMG5j&#10;l5FdNpWzUujr693w2YbDhw/BS8s5I3jjGjRkLU04SSvr7OpgOz4wqCZAD9e0cMHCG1djABOcg/GE&#10;UOpYFKEBYjdNfQ8fOkRUFaBFsXTNNVfzD6UIFcRVl0FEE+ODDvrRS1EjWhOtCZ/0U9RsMMapkycV&#10;yESmw9qIgSfcm+ov/vwiIhCWjPHBlotIihftCDgCjsCli4Dtty/dKjjl54+AbZtZjrMA5RMpGEvn&#10;zi52Ip0cO+IECqa+mHrs3LlrtMXFR/B4l5NTnDl64YUX8HBKEZxVYXWoOMDBYKW9nXM9+C5HQ6Mj&#10;zFwjFJ2MljBPf0kgADfCGLEo0Jd/l0TDOZGXCgIaZqWANJk+NzxkGy/tNXVBVoIMJSUdHm1lLRJD&#10;wU0qn1T6lI1Cis4S9McDi91Lt1F8xfnk0qwExZqM4sQFsnsF/yAZTaByJemWz3p7Hr+lAwS5l0SE&#10;ata4aJPmFzyP04h+Y4/c/JGeFEzQfNXD3Ku4+sW0pXggJkBuauS/y3A2JZOlNHFBShthgVgKbkRD&#10;cT4p2lL5p/JJaQ3P2i9sQWWU9PYGcRUCOKAQ5wCLoVqifUfbZ6/k9DnMX+Fetc7OEUHiz79M/ZgJ&#10;hTOl75fHorPnkqk3WAeyGswiIAYmZ4/A8fk/+sM//P3f//0f/vCHDz7wIMaO/DrQ3UOkLOTL6inS&#10;FHKDPJ19DTL66ppqhMt0NKwEVHT76fYSYw5zI9LirPTgzQgjPazqNagi4Q6x0MMCtQp5OoJmXDZV&#10;V4Vf2zva2063oUpDBF9XEwTixJGS10GKRlexa9cudkOoXkiMKj5Tw/QQaxsRfDC5GBrSzAuAog01&#10;DDk88vAjDzzwwD1330MY7VWrljc1BW0T15RJU7AtmFA3gRKR+POE7RuZYGwB2Y1NTYzGiM6tmhLx&#10;h0As3UEzpHYJ40YoDrUPkchriEuRaffDGIsaQ+M8Kh/yOXDwQBYrfsLkyZOIV4KhA84n8MIcVBoV&#10;lSh4kLBjocNfdWU1TrvQbYRoHOXl+Lbat28/rrF6BlE69cIdmW57CP0QEUemz5gR4rmgO5F2ZHBI&#10;kd5RGlF3NEzTpk+Hqr7eQLkhEyvb1OjSJOmeZJBaU11z9MhR+BDlBwYZqEYy2Ad4js6A2ikODoos&#10;LDzmzJmLlUaICtPfx56UUBwonvhVxJArmPAPD13Unebu6OnEZzTtmuUWDjrUVdfPmTd38ZJrSIc1&#10;CZE8MvY7yU81VTWM1dm0HmZ2/h9ULb29/Hr4MA7P9qG2o7JZQJQ5IXo8kY76eyfUN9TV1sNLagJ0&#10;OTznFgskDHzBlvyx9mAigIugmemRJDW1tZgvZQHMAuWZFhBV5eCpNpx9hZOO5I/iZNW11z704EM/&#10;/MEPvvmtby5dshSfbEQlgdmhxI53aB4BUtmJpvqLP7+ICAQ7KY2z8dJT63iu+KCE5jM7I2MnpC4i&#10;9V60I+AIOAIXEQHFYdMn8ygmmRo82wf7egb6yweGagfK6hGMsMJgYeHr/4vYVBegaHNfLsmCSjCZ&#10;wvACPZM4dJxsa6ypmzGZk04TG2vr+jq7Pnznvf/6H/7j//Pf/L9+8fivN27bcqK9DZGM/noGv3Ay&#10;LpmIHYHUeSUu+O3zzz//6U9/+vzzzwej3YkTWbNywxytnQwzO5TMmDOL3KBsoKL8wNEj3FTU1Bxr&#10;O1la+nABoPIsxwUCCK3wq6toNFrjyd1wtnUJXKcle9gzjH7LPS5q6EQ4AhcPAcZqFgCMw8wI9CPE&#10;MYh7GIrZZiM34Sd2wjyBwCtBS236AJNBp6TYY9hiUk3ZLGn33Kh06SeYHBFMaLjjPhYJxcrjAsKU&#10;ua74p1jtUbouxe/G6U2XYw8hJhXKvoDOYq3GyFFl/JdZYYxD8es5Qu0vPxphibkYxu+OkE/Oms9I&#10;6LFMwtmRsv7qmjKO1CPtAni8avX0IGpssSPJ3BQ0/UiKuGLTSKhqTKVFReh91QyQXTXVE2qqW06d&#10;6G0/jad+1h5BDO2XIAK3eJUuGE8cOYbMeKi+prumvHpKS+3EJiTQPZmsOfeSZM/GHFMPd/b1sBfg&#10;L+w1cP8YbgZwh9TSOGnV8pX4Dpo9b155bd1ATdXQhNruqmoSdPQOnGjvGiiv5vOjDRvf/mDd5h27&#10;IUkSZM7yo89ob++mFYNH3+xQPItMhNRV1dUdbcjTqxGZlw+daqwrH+rt627rrimrrgqhQbonVOMB&#10;q4wwjF1dfUeOHONQ/+BQT119xeKr57Y2NCHA5m9iQ+PkppbqsnJ97S/v7C8fnDRvblnL5PopV01o&#10;aT2we2dZB5zU3XG6q6y3r6m+tmKot6G+bMGcyfNmB0sOBjd9AhTzMvzH14mtDfc98LUf/PC7K1cu&#10;QWMeY4isv7u3G20MMnq8Ve3ds3fL5s2HiAzeV1ZbUXty96G5TZPwlYztAKf/qybPa+urwDfUtJb6&#10;qr721gmUQt0qOgfLugbLT3f1TZo8/dTx9tamyTWDNf2n+2qHeibUVIHVkfbeT7bsPH6qvaG2ur/9&#10;eOPk1kkzp1dMqO2vKKuory1Db8VfDcaMZQ1VNRMn4BBsABn91cuWltVWozSomVD24dr3jh45MaGi&#10;tm6osbJ7qOf48ZlNtdPnzb7prtsHKsq6+7rLaqsGcGsFHGUDEyowv+lB43L16psnzJhzoq+3u6y3&#10;poEqBBWC1iRat3AT5pehblRCZeUDdRPqT/cG1RN2MWs3b9u1dRub2dqKqiktrUsXLa4cHKLC1eSL&#10;SRP0llfWlAXNA19b6htuXn3D7CWr2/rL+2uq3vvk/Y82rMV0orN9YEL11PbTp6UzmDFj+vLlK/DH&#10;ha6ioXZCcDmNe3I0EkR9RzuC7U5D63VzFk1cvORIX09ZTdn6j9/tPHVoaLAn6I/qmgf7q3uJXVPW&#10;39V9vHliNSajUyZP2bXjUNux46iNcL/Vdep0d1s7JJX3D3J/su3kiVMnjp84duQY0euxDDlIXBCi&#10;3Hf29x44dqS8pqp5yqS3P3h//cbPWqdOXffpJwf37KWO9ZXVywk4s2ARFQxs1Ncf6jtUPqmpZWJD&#10;E/f8zZkx89sPP/q73/+dh+95+JbrbyRADhTWN07sHijrq6iq7Oyr7hmYO2V6+WD5QE8vUGNylbTE&#10;9KHwoiIwbDsS0+C74ovaIl64I+AIXPIIZIcc2YFzMoMN53DEPCb+S75iXoEIAR2QjJfd/MhSD3EY&#10;u4X333//ww8/5IYELD3ZM7Ai55STXOUiLOP6ZP36t99+67nnnnvm2WfffPvNA4cOyCRZx0V14phF&#10;qh2BxDoEKTaucv/2b//2r/7qr4iMxyEXVCNsURBwZKdaGimdUvikxB07d3722Wdd3Z3Y4ONfVbQ3&#10;NwfjYr+uQASCXfoZl/omRtQhxAKxncuArkD28CqfJwKSYdmnbkpLnM+zRH/dEXAExg6BTO/Fv/AR&#10;rjP/H7sSPKdM8Bo8aumAefhEE8DhbZcTnoU5WNJ3dHCSPZx8wm5D5gsoIVKvFdgBmNIRGwsEz339&#10;wesg7+INiSNY3NTUDHsg7O0dPN3eQQDs/fsPE7bh7Xfef/XVV59/7vnHHnvsF7/4xVNPPvXGG2+s&#10;/XBt1npnesxw1wnfz2x0v6S+5CGeiLBqx9zkjCLW+lmoAdSiRCFUOFaV7HRmzsT0If+qQfxeVsZ+&#10;h3gPmAzgHApMiJui9a104MM32R48Y7MvVNqm7GxpnojjpkBVVQ3L4GMnju3YuWP9p+u3btu6adPm&#10;dWvXPvHEE//5v/ynf/tv/+3/8f/5P/7yL/+SbMkqmB5i7BDsFWxHHzRZmUnisHmihg7qiekABiiw&#10;dzjlBuL4e8qOpGOjRhr2gPKLxUaSxsVfGeEu+GqKapPHUpqKJmZGCJQR3BJwzCIEUSdDfguetaqC&#10;7ja2fTT4Cpb3mfFj+CvNcLV19byoWofSUZJ193H4I/hC6OyEYCwtoFxcFNtfFmQ7Y8bMUMHMcj3E&#10;aG9vZ5/LOS0dVkApgn1JsO2YMCEeb2PuBZAscHo9o0VnZxeB2XEIphNc8BNbZH7iuAPZ2rkTfE1r&#10;E003wcXC3/zN3/z77PpP/+k/PfarX8HJv/71408+8cRTTz/1zDPPPPfcs889/9yzzz6LOQ7tQ6uh&#10;MTp46ND+g/uPHT+uhRx0ogALHskycys7B1mMIWyNbQHPsTkJTsJQr/X0mu+ys3Ry/3l8IFAYd0RU&#10;uYJkfLSOU+EIOAKXJAJh+cVZFf6FvzNriyFf/V+SrVlMdMHJ33jG5CdOoxBnj+0EChKWkuxeWJ/p&#10;sBJnh/GTy4F9Fpe42MIWhGhvb771FsuyZ55+hngk69at3bFrB+lRomCKhPPTDRs2rF279p133nnz&#10;zTdRivz3//7ff/KTn+BNi+cUxDEfFsfkzOpNJ/WkrdECjtc//HAtViZWhf5BTJjciOky4cPRVkOb&#10;rljzke3ohr2uuUZktHh6ekfAEXAEHIHLA4FII5JJfYc1JV+cvr88qnnRa4EYV6LPYZSzWBolpKsX&#10;neBxQsDMGTMQprPOl8PevXv3BsKKgioZtbaiM08+eoIvLGTpqARqqoP9XCwj7x8oO3jw6CfrP3nn&#10;7XfYZTz+xOO/fuzXr77y6huvv8GO5lmEyM8+9/Y7b2/evHn/gf1hLfnlwwDkzhNlORxUJksRmrps&#10;KLj8DX9YQwxHv0OnoBpkIX8CO7BzkbshHGeVhh1rlbmYj5SFyCW8iyelcIyssiqcTMyWufwvU44E&#10;7UhsaafTZpZ5e8fpPfv2EBidCv7614/97c/+9t//+3/3X/7Lf/nZz3725BNPvvzKKwR3BECCl+gt&#10;Fsx4o8oc7ikWURCZaiGdXaiaZISNQUzY/AdAFDRrOGxW8NwozUpmsR0in7NJpL4oG9ge8tw89+gG&#10;XYp0iaGmZeU4TEZSj36FonH8RTxLwtiTAIEDOZOntA4l1vPBmVTIOGv5s20HtdtFYUBCosug1UBP&#10;gYYDggmuqWN/ojnVXui6UCVlqrEa9rxsfuvqqlHvQQLv0txz5syeM3t2qGD/l7KiFsoWiKhy68RW&#10;2pOisfvAgZsI4ycUD6GhK6syT0i4wMLcZ0CRODOoB9lKv/XWW2hBiNDJbvrpp59mu82em4OJLzz/&#10;/IsvvsT18ksvc5Swo72DDMn52LGjGz//HLXKnt275RGLmqIdgVo5iigBLwdikfuoC7A1J7484Wpk&#10;NOzXpYJAoZmwmfJdKhVwOh0BR8ARGG8IhCP/4Z9OsQxT56v/8dZM50yPLYxkKSInRVojotVgjcUK&#10;jEMorCNJyXIq8wkb3AUrseKC8BOnn7hhdYt9L0vwN95844knn/zVL3/JMp3lGiqTxx9//Oc///n/&#10;/J//8y/+4i/Qi/zX//pff/WrX61bt04rVFbSZEWeLBzJn/0SC0c2Tqye+eT56bbTu/fs/nDt2nUf&#10;rT1x8gRHl7KDXW7DdM4tf2m/GFp/KBw3yw6+hUtHz87qU+XSrrZT7wh8JQiY6xL1L4sV8ZUU7oU4&#10;Ao7AeSFgwno79D6sIokOnp9XAf5yhgByzGwpwi3+h8JmCcGr74/Oyh1ETQ/BvWvrkP+ePHWK2NEn&#10;jh8/63LeRO1x/vv27929d3ffQNizIAeUmqS7u58QhpzEevHFF595FvHxsy+9+BJmIuw4UIewleBE&#10;F2HAWTQq6HQ4Up+ZR54JqRQE7TKVkFGJwmXz/9DS/FceDETYE/Mjk+MZj8RD2VEurCvCHiqEdw8x&#10;3kP89hQgfYN97V04SgobKIrjX119Hafzpc4Mqojsb1j4L+ukqAvHRgl79+199913cVD89FNPPfP0&#10;08jJ33rzrd179lDZXbt379275+CBg8dPnAgOxFgnVwf1Q7ACycKHiLxM8RH+04yPDsQKVgIVTaGw&#10;fdj6EZ6CWCs1wfwFcrNgKjg8rkGGzq/K1kKk2E6THSPP2UPyyT1FnDx5ymxH0MiQUnbhkGDaEVFi&#10;ujHRG6DOiA3hNuiAZ1OPAGzosyi0gri/kjfNdmTWrFmBqkxbUKL/Ul3CboIRr2P8FLbAVYETeBFN&#10;CQo/WLqiDgdaoeJxVtJtCEa2tBNbWwEOJiEOjdyjKfHp020hFHy2Bw9qpEzyoiOJsSWN4RBCgHZ2&#10;dnR0tkNNO/69cMEQ/sO+A4UhmBCrnnd5eOzoUZgxKKj6+viUN055kzuLTfAZ35uAlvmYIPDMsBOR&#10;FFf783GFgMy+h3UkUo2ok48rKp0YR8ARcAQuIQSyQVXLEllYhss9bFxCLThCUnVOR4tRLpZcqEZw&#10;eIVhB/coLdhFKMwDazu4Aa0G6hNZe7DPEZ9wmIqDJaxRccO1/pNPOOTCqSUsf9mcsDP56KOP2Jlw&#10;EIbzL2wGyJPiwi6CrUx26p8VG2s1PlGK4FkrrB2xXB4cJH+O02B1DjFPPvnkm2+9CUmV5ZwAOtth&#10;oRFW3pNdaghINaJNqfbM2qPKI8GlVhun1xEYXwiYOqTgZnxR6dQ4Ao5AHgIJ7ciwuzzeMGGlO9g4&#10;Hw4KMAZZ0wB7o3DAH5NWD+gyAkCJWoXBBEGh2VRy0urIkSNsGc76XrF2ZNeeXZye/0uOXP3FXzzx&#10;1BM44FUm27Zv+2jdR5iG4DVr+7btbFU4StXYFPYUyO7xKTRv3rzly5bfcMMNN95447XXXTssQIz+&#10;F+1zh5UjMmNQ/mgVAjGZRJs1aOZjikjiQeKYPcxiaw+f2zkXOaQEmArVGP6CpuKL8MkFG3A2TSdO&#10;Hv/s88/YZL322mscIUMdQtx1fDTxLzNzqZk4sXXevLnE9MbhVWNDo50iyvQE4aJS0opIajqsBjlT&#10;3+GmoW5BdVFBjniXYjNomhrghVhQQNavWOW5V+aJLmAoCbt5SEulz13Pi1qJIwLBwTFYJp24eNtB&#10;bTrYkdAWgz1BB/NlQ6bC+mF4hH4pbLeDbjWEuCcF6AXkgThT0gkosQHbHHLmhnOEmLmsWrWKz+nT&#10;p99y66233HLzTTfftObGG1evXn3ddddfey0/rpx51VULiN8+Zw7Jbrvt9tU3rCYxnqvRBlFoaKne&#10;oLEjcwqCQ1L4W0XkfU2R59j7l0zvP44vBNx2ZHy1h1PjCDgClwcCzIrZuexg66kaIZi+PKrmtbAD&#10;BDqwI0DYS3Dq6r333kMbgUMtnqOrkG0HVh340r3pppseeOCB22+/ff78+bzIxubkCQ4AnULPwUK8&#10;YUJDcOGabRtIz1pKR1RY8bPYRfkhy1yytbWazljBZiRYunTp/fffTxEoRYg7wvNgWVJTw5KO008f&#10;ffwxGx7OmnnbXeEIDB9wy9b3FobEHDELHBf9XOFM4tUfEwRK+F4Yk/w9E0fAERhTBILccviwt9mP&#10;nPkeF6SzpGNa9BWUWRAKZyJlMGTtgchT3pCuIAjOqaqok9g7sJUIroSqquSeFylxiczEqDYTsR1g&#10;W8Gx+l27duL497FfPfbTn/zkg/ffP3jowPYd2/Cg9fobr3+6/tNTbacQCiMjRhFyxx13PPzIw9/5&#10;9nd+8IMf/NZv/dbvcf2d3/vN7/0me5nhw9VBIh2sINSC4TPrGkiqdWpMtiMydKDJM2k8VAf5tWhD&#10;yo0QOUicq6qxM5BpRXaKP/+qrqhurG/sLxvCTVMQ8Q8OcQiM99R7hw95q+LBOCNH/M+2nB3We++9&#10;/87bb6/76KMD+4OXMKKYLF++7Oabg9z81ltvve/++370ox/+o3/0v/zf/sk/+b/+r//r3//7/2c7&#10;BofjbMjDizH0wcaoYihLEnOe82u8itaJ82FisoAobNyQDJAG8qAekwUOtLFrC6YPGYbs9eTFS4MM&#10;D1H7cCPbBYDjVw7DkQE3IFVVTUTwoGjJOlSmbizqTfFqRCTJu9dZT8sBLMmCJ7FMg0XObGnR8aDR&#10;2bdvHz+J1BL9FzMgIrHDILze0NBISoKtUDxwkQ+AYMiBKUdW8RBEx7ISqmICQCPcCHWsq6ttbGwi&#10;7Iq23uTZ1NQcXLZVVXMGMRilEeGltw9zouzXQUCDkx955JHAur/3e7Dx938zu773ve/y993v/sZv&#10;/MZ3+PvOb/zg+z/43d/93R/+8Ee/9du//Yd/9IffePTROXPn4hQrWPZkyNNMkEQpZ1ONgEmgjUA+&#10;KGuyxENEnUnxsz8fhwh43JFx2ChOkiPgCFzaCGilwhoimAdndql+XU4IaKEZb4937dr1+uuvY6BN&#10;kA8aXcYi2l+zNsLmg23G97///T/6oz/6O3/n77BQ4+uiRYsmT57EYSLOTXHMhUUembItCP5VW1vZ&#10;nHBDPhZThHXe7t272Q/AVxJts2LD9yunye6555777rvvwQcffOihh+68885rrrmGF9kFKbgcDr1Y&#10;mRFvMJiNv/PWsePHLqe28LqMHAGzuJeODf7RRlQm+SPPx1M6Ao5AMQKM1fJpHt+cdSPtSDoCjsA4&#10;QUDHur8Ulf2MmiSm0LUj59NeOm4vYW5YyuJnx0+PjQBQ5P/XXXftzJlXsaRHDs8Kf8uWLUePllrP&#10;m02DskfEjIQXZQBGG41NTTQDwczxHIVboW3btmOnjmct2oW9yV133fX1h76OCuTee+/99re//Y1v&#10;fuPBB+695+67brzxukWL5i1avIh9R6b4yI7rh8ghWc/J7CekNsz6TfhpeLuU7ZjCI+T3QRmWOZsi&#10;Ag2OkKo4OygHRMEygGQyji8NCUfQ8H5FObzFK9OmTc3Cjijz4bgj4dxPVVWxOxy2RWgj3njj9fWf&#10;fopzJaKC33nnXY88+sijj37j0Uce+b/843/8v/yjf/RHf/BH3/2N7914w42zZ83Bp9nkydQ3XEGf&#10;x3G2TFzOlXFyMH7RopplNeq+eHuYGTEMx+XOPIYhE+hVzJIQaHzCBHnZQv2ArksWBhn5mZsy3ZSX&#10;I+4PkGaGHpyr4yhe9lOISY6pC4qkEMOjP3h/kmok1lV8WY8bGkeewLLnZ1fxSgmBMoukuMDi1B16&#10;EU7+wTO4j+ZeK5wS2hECZNIkGK1TcfbCVJlo9FQdXLLdB6FEaISgHUHDEWclKw2Bg0oPXkUjCA3s&#10;jtn5csNPNDmbGJkcsZ2B2t6eXj5nzpgpHNiJY/qDbci1116LzROMveSapUuXLFu+bMWqFauuu/b6&#10;G1bfQCuvWXMj/65edDU3165ctXjh4hnTZ7IPRxOjQ4oQD89QXzKkXNmR5F5tJ9sPHDjU3s7hxaC5&#10;DLusLCJ9aX72X8cVAllcrC/viv1AxLhqISfGEXAELjkEdHols+7FEqDU0Z5LrmpOMAhovRgOPWUm&#10;1axo169f/8orrxDDjfUTC0d2DqyI5POUr6hD2GNwgIXnfGLh8b3vfQ9NycqVK+fOndvQ2EAunZ1d&#10;HfhgxVlWebmtoeUESaXAVETtY11I0awUuViVYuq+Zs2a73znO+TJEnDZsmXoSO6++27WoHjiYm7H&#10;aSzL+aamxpMnTrz+2msQuX3Hdm/EKxMBM8mXADfby3HmKjhTvjIB8Vo7AmOIQJCbZFesIIkDwI5h&#10;WZ6VI+AIXBgEsiDSw3qSYcczLicZQ6izoNDBsQ/y8iAtJ4qxXyNAoLqybMmSRXj7QRaMCgBJMebg&#10;iIxLvCqBnnEvuwm0DhyTIt5GS3PLrFmzJ0+ZMnnSJE70B9l1Xy+GAmxJsJ+4/4H777n37jU3Xr9y&#10;xdJJrZNqa0IbEeya7SwmB8Tl2LhxYxZ6PJPeD/eXQMgZHYludQ0TGFQjIfyGXeGMF7+F2OVZeAaU&#10;KYpFIRfEqXr1DgTBNAfFDh46iNgdKwHWsWx/CI3BzuyL7INqJF87wsYKMffevfswWQCBNTetYY/2&#10;zW9888EHHrzxhjVB8RDixIdrqGywu6frwP4Dhw4dtGAqYX4/E9d9mJfLMiuo4PkJVU/Gz2dsy0jA&#10;Ng5hOsh38ZeF1pB9Ceffmpua2SHKQAHVlFpTnm+/1HBZpBN2g23tbXv37UOPgnLCbEeglT5F28gY&#10;q0A7oorEI9iwcvdsUdl7urvCQc8zoRYopaGumj2s2Y5ABkhqO1xCO3Lw4IEAeLCY6W1pCfVFNYaW&#10;pTODAtpDGJCuYcdifUPDNhaxTgtAwA19GJ8hiH3DBP6kSqEl2CLzOpkHVGmXchQSVcREgSRpNWSa&#10;I3UsRQWzJao1hL4HXh42oKHF204H1dSBgwf3HzjAT9xTzMyrZrLXZktO84E5BAjJEp6y3v/gAxSN&#10;RBLdu3dvV3cfb8qnXIqf/fk4RCBExYFrdalDavzS+CK9JVcm6QvdexzWwUlyBBwBR+CiIDB8qiLz&#10;3Z8d0g+RwZiAq6uahgZZS/TX1A5W14SgZZkNa1gP+XVpIUCDqmXlSl6bDWksuOEUCQsmHNdiOIKV&#10;MQsyZklOymg5xVs8QV3x+7//+/iu1ZKU+ZR14YIFC7Dd/t0f/RZ/D9/3wIJZc2orKmvKKurYO2SL&#10;KJJJ1iafWvjL4uLQDV+xKbn66qsxE8HO/Xd+53cwEUYXwpKRzFm6zZw5kwNfKEhwn9rV1k6ejTV1&#10;1WUVVUPl/V09m9Zv+OVP/vaN995p6+5EddM10NfZ18MNfyc7g9Vw7nVpNZlTm2pHrfFkeKQzenAp&#10;JxBj3rZ9lB+UcUZyBEaLAKM04zOjt+JCaQPFdIDsRr2MDJkjeKhYpn45Ao7A+EGgoqyxurKxprqh&#10;tqZeZwfwWsOCTbI/kzDK6GH8kH1pUcIylZEQ6RKbJQIu4McpnCvvd/nScDOaVqHgBmEwfzetvnbp&#10;0mv2HTh46NipI6c6/sdPfr72gw9OHsvCsw+VEWm6j3jm2X17D0D38Z0bJhv+Dhw9/NYH7+3fuK26&#10;u//04aMdJ07esOq61devPnHqxLsfvD/Y1VE12NtQXTGlqWH2lEm15WVVQ2WkwUEQol3mLnQkii3N&#10;ZgftyOme2oGKCf3lZR3dJ3Zu/biiYqBsYGhCRQ0Rrtn7nDhxfOLEFs4HYlKBWUNlWcWpzp6Kmgkn&#10;O3qGKmt7hyoOn2jrK6vqGhiiUuyN0b/Uc6SM7U9VXVtX/9tr19sSFIm2mZIE30qVzScOH/vwlVd7&#10;Du+v7m3v7+ponTajp2pCL0QiuK6qq6xrqKidMFhR3dk72NbRXVVeVdaLI66ACR/Mwf0VZZ9t2zK1&#10;eWJdWWXNYPm05tb5M66aOKGR+vKHioE6Eof70OFjZUMVdbX1ZUNVb735PgJxSkdOzr7s448/xlNY&#10;1mDlAz0dePDqrahrL2voqW5hG8fDztMnO0+eol615VWYINTW153sOD1QWX6k7WRz/ZTKvvKawaGW&#10;8rJlc2c01dceg8rK+oP796//6OOjh49gD4HIoO3EyX5MRobKQJgWpSmxQdi/b99br70+1N07raX1&#10;dEfFTbffO2fBAuho7z3d2d9XU996sq0MuFhyQBk7xzM2IsErFLUYHKgEgf4+9FCMbROqKuuxP0ER&#10;Rb0kzbArmGLUtZSXBy6oKCtvqqnFQuf0kSOP3HV7XdPE9u7+suq6tes/e/G1N9lRQMCufYf6ysq5&#10;6eobOt0V3EixqSTVu2s/Xvf4L1v6eqY2NE1snVrbPHGwqqK+sfLw0W1VSEdqGgZq6j7ft+/lDz88&#10;2dENbT2ne3sGy3iRtusdDDnzt/fQ0ffXrW8/uLe5ouLQ9n0LZlw9vXVOeVnlQNlQQ3NVb9+pTCtW&#10;c/Tw6bLyhtraRo4aXr96SXlNfX1za89g+Zade3buPYjiCJLIlr310ADh5TFYQg02rLtjZ9/U1PKT&#10;n/30b376k9feeP2Fl1/avW8PvuFuvGnNxGlT+lCSDfR9tnXztj27RFJlfa02zvzU1d+r+z2HDrz0&#10;+mv/4T/877/45U//7/+PP+ezvq569pwZkyY3ESqovbz/9FDfaXR7IF0V4sbX1db6LDI+Jy+pGHOu&#10;8UmuU+UIOAKOwPhHIKzqmHhxAMoJk2pCDo5/kp3CHAS0OjeLb3NAJOEyGwDOzijWCIdEWF8SO13R&#10;0RE6s/SZNm0ahh0EGkmBiy3IihUrcIqF81Os12+77bbZs2ezouXifA1mIhwT4yQXuhCMQjA0wWvq&#10;H//xH//j7OIeLQhOtCjOBG0y7iZ8IkbEWKsgkmN/xdoXFQ61UMx2aH7h+echG7OSmuC0tpazUVDY&#10;1NDkTHB5IxBOaHVxhCucX+MevYi+Xt619to5AhcXgcIztJKpuMHWxW0VL90RyEMgrPrO+Jv54s6x&#10;GjsEdKI/O9ifuT7KvhQIZ8eutMsnJ7gS5QSH99kRzJs7j60lC3sOxb/wwovvvv/e0SNH2HVOaGyo&#10;rq3hBvMc9in1tfWNExqDfL+s7ODhgx9//Am7FUKs8yK7BvLB19CMGdMBn50LxutsXDHFYLPAcekg&#10;Ny4va2mdyLuoAhFAoyPhLPyO7bvY6RATHsky58PQHTY3NckY4jTH70+dCu6iJiCkrkO2iPMunofT&#10;1YN9shSR3Qb+pbjHMVR1ZXVnZ7gn7DkR4DleQKFsUgiLwoW5AD+xITLHRKxaicvIwXzSZPn04IiY&#10;irBXkjkHvqw72omtgjqgncQsdDXfig+yQOSBBro5mTANc7aMR+2daDhCKnw8DXt5qi6fPm0yszTk&#10;ffDhB+vWrSM6RuYUK2wJgUtxR5jHOVuuw3CEGaU5pJloaW2Vy6nunm5+ogpQyI6PT4V0D2iWlU2b&#10;Om3hwgX4iTp+7Ni27ds3fP4ZVFEFjsk1t06swmcWBHR1gkttde2ptpMbP/+c43fBjuHUqeaWZlQc&#10;4SxUtkvFSzNbPB7GYUtMwyRiwvk8JPuUni1KAodkgeIN3mGzkjxbENKTjBYnar0qhcHKzh07P/nk&#10;M3KePXvG6dMdGa4hwAyHQ9o7uj/99NP1n6yHYyGYDTKuDrgYVDu6OgI9GeCYjpHVvr37Nm7aiGVS&#10;c/OEzo4u0tTVYYgTWg388Smd+TwYoq3nzZ/PNjnwCXw10MdBxTOWfmfMlCpCvVC8LFywEFuors4u&#10;tsC04DPPvtDW1omvLFQicCv2HF1dnGod6Okd6OjsOdXW/uHaD9D5vf3mW3/zN3/zyPF2AgAA//RJ&#10;REFU3LPPweENdRMmAmgzSplK/GTB3seOHkP1QtHNjc1d3Z3dvd1YhdRUD7tZ45VNmzbyBrwADlBL&#10;yjZw6egI4WGqquBYuJeH9DiO0ahrXD4j1GVUk6R2xPSNl1FlvSqOgCPgCHwVCAQjvDMB05iew/kE&#10;d13zVQA/xmWwcMk1Utbymh3CBx988Nprr3GMiBUPq0YeWsh0VBToRXByynKwBFmskLAjIVjIt771&#10;LaLD8YmJ9/8pu/7wD/8Q71t/7+/9vb//9//+P8wuciPP6667DksUVC8sEFljmUVLLG5Da/K1r30N&#10;d1sYr8i4OKyD6+tJjEE6e6SXX3rpnXffwcQY3sRxV1e3bJz9upwRMBMo2MCMhnWe3S9HwBG4QAjI&#10;EP8CZe7ZOgKOwFghIGFiOD6eXbobq8w9HyEgzySRByRiT1RUlvshsrMwiDaR06ZPI0ACF0JnJL+I&#10;azdt2fzue+89/+ILWLFv27YNzUdY3Q30g3BPXw9KkY8+Xvfsc88+9dRTH679EOMD/Bohx0fmi9UI&#10;2pGW5olYSCFYx8cvguZDhw+v/Wjdy6++QgzFYHCANQBC5N6BU6c6tm7d/s7b77z66quoCnADhSwY&#10;u5/gVCZYup8xrso8A8sbcPBIk3mWDuHtKqoze0riZ2RdjF+hMdOdoCLhk9NaRw4fOXL0CJVCwYC4&#10;HE/FiMVlgmnxJ8gEP8ZvvvkmsR71E3scDplxSgx8IALFTMtEdBOtWWiKEKo9oHZmA04QEHXwEHKP&#10;+N7NTZ3dXYjOX3n1VcUYb2hqbGkOkneqvHffwfffX/fYrx979913UXsAWghOPuyQajhHaoRfrJBn&#10;Fm2U7dX27dtRXYRa1welFDoTYKRGMukIcWIwWwhHJkMO2Ppfe+11wdC/u7tl4kTcOr3w0otPPPkk&#10;EWWAUQxBHPL+wYHtO7Y99tivX3jxxRPHT6BIYjfHiwREoSKoWWgFJO+hoLbgcnl4HMt8FSiTYSdm&#10;CvaOzqYrgCyq2LQqWSz4zR332OSyY4VncAjWw6m6rq7Nmzc/9thjL770Kq+DG/oMWrqpqR4vbUSF&#10;+ezzzz7f+DnnRNE5QSfBP5YuXUbO0IkmjFcCfwxijtOzecvm1159DVUKD3m9ukqhPcsOHjyKPu/t&#10;t99e++Faua3GN/WCBfPZzep1RYkSh1hlcRsMPt/85jc5XEijtJ9uh85nnnnmpZdeEhohxmdtZX09&#10;Wq5gQ08CGu6Jxx/ftX0HHq4HevtaGptmzZwZ1DdDZZw1xL8W97gIQ2P3wgsvbNz0+emO0/V1E9BO&#10;hbgyA3346dq1Z9eHH3741ttv40CER3AgzUpZVBZWD+qr+noAR24g72q6fH4xKMbVTeWf//mf5xrx&#10;FbtIUxOOdonvx6PGVXs7MY6AIzCGCISDGJmLDAZGlnEs2nQQYKiiksVK66TWFctXIPuWYERLN78u&#10;LQQ05YWFfl8Ii6cFGbsOluashFi+4/mX9aUsM1hlyn0KR4TwbYVRCAt3+avMrbX4R7+yduQQE4s5&#10;Fn+smDkdQyYYf/CQnFmVkrkRI9de2oEE1jqzeZCmRMtESOLdsEHq6VF6eFIG1DjqOn78RDhrVlZO&#10;WQ0TgpaFwHiUkUunz+OXFtOmqGVjyTaDxbq2Q3LdBpvdcccdfrz98mhir8XFRYCRFpfTbIA15Epl&#10;jhUgumqGcfm14yeJKnxcvbiN5aU7AjECwfXQgSObNn7O0qiaU/oh4HJ/fV3t1dcsCfHhGhq0YNOC&#10;0G0dRsI8BUOcdE5b9uz9bP16ThhVlZe3tjSvvG5V69TJbJvw4TOSPK/YNKz1We8TXWPKlEl19ROQ&#10;g3Mqi4NNQ+WDbe2nDx05fODQgcNYWxw/duTYkYOHD+8/sB9lyafr169Fm7Fu7ebNW9BnBDuGyipi&#10;jdxIFOqb1sycfRVyZTQTvIcFPKqCYHTR1YktxQmCf5w8cfLUya3bdhDFkKzI5f0P3kdrEuJenG6r&#10;m9BQMTRYXT40bUrr0qVLm1unICTevffAxo3rK8sraiur5s+es3zF8nrk4OUVCBB3HDi0Z8fO08dP&#10;sJ+ZMX3qwkULpkyb0jvUX1VRyzZr/4GD6z5aR6UIM84sCZ07t2+FYEwlKI4pFa0DGy6mVw74IzFn&#10;28UGh7kVmTvyeqbaQye62H9v2bxp6+bNfZhflA9NbGmZP2/+1CnTgl+wzHMUsW6oLxsnaok6pLu3&#10;B23Q0WPHunq62TsNDA1iA4KFwa5dezZ8tuHjjz5mwfzeu8E3AL6o6hrqKjGXqaqaNnkKB9RmzJ4F&#10;y/YODpw82QkmvT3dQeeH4UJFOcoQXEaUDw3W1jfgyenIsRPoV/q6OivLBqZPnXTzmluCrQZhZELY&#10;jBDgHSUTaiGoxcpg34H9Bw8dOgkQ7e3HTp4gtkpbezu1Jmbkh2vX0iCodVhLEOj74XsfWrJiWXVt&#10;FYyxbfuOTZ9vrMCF9+DQtJlTaQ5tGBV7Y/iTCCiDQ6z7O7oHNmzYsH/3rrrqipamhrnzF2B8YykZ&#10;3FifaJ8bpBlfVrGEY3YNTSgqYBh+IqoKlhkHDxzcuWs39jPt7Z1tbe3bt2NQ8snadeHf5k2by4Mn&#10;r4prliy562tfYyBl3dPR3UUp777zHqqjQF5lBXsTmDnsskMgourT7R2HDjMUbyYLWgHeO37iePup&#10;k4sXLlqy+Orrr7uuvqmJ2CEE9Dhy/OhHH67r6exqntAwY9r0m2+7LRhOBbuYipnTr4JnduzcwTdO&#10;qXZ0dqAC2bt3/8EDh/FLB50YdezffxADl3ffo33e3bpp42D/AFF2Vq5Yft89965cvoKxHuOnxqZm&#10;LO2PHT8Oz0AGsWG4wWUcIWMOHz4SOHPHjk0bN378yScB1X37ejq6sBBade0q4tlMmjwZ9eT6Tz+l&#10;fZvrJoCqdFcACAKomnweGZ/jeeWf/dmf5VKm44Q2sZl2y7Uj47MhnSpHwBH46hFIakfKKzk60Tqx&#10;demypfPmzcV2JLjaskBvXz2hXuI5IWCqCxZtOunGExqddWE4JPLWW6hGgntWnIdWhOWdzJM5MIJe&#10;BO1IsKH+8uKygAo77aJD/fw67Gog8zSgsuyYv9ZVpJFShF9lp0Im5jSWh/pVahI0Hyy/WM6iIIFm&#10;loak54wV/rSw3eY71twQP2fubJwbsEGqrxk2EC6g06V458Q+4+4l045ogS4VGtoRQuC4dmTctZYT&#10;dAkikKsdQYiDdgT/FdKOaLi2yeUSrKWT7Ahchghw/uWMduSwaUc4uH3NkqWuHTm39s7VjmzatfvT&#10;Tz7BopkYCC0tTStXrZw0ZTLRvivKw/rWrxQCCMF7evuzQ/JlU6dOJq50iOAyOHDk2GHc/vQirx0Y&#10;wGfRnr17N3z++cfrP0YvsnXrNkTtp06ePNWGPcNJHKky+yyeO+/W2267/4EHZl51VU9vL9J5nCWh&#10;J9ixc2fYhwwNILJHmcGW4fNNmxBPo27gQifx2YbP0BNQDmYZWK5MnDRlsL+3u7Otsb4umLNfNfvE&#10;qdObtyKQ3oIWAU0XWoRFixY3T2olNHV/+dCh4217du48cfgw/rYIxbFo8cI5C+biq6mjvau2thol&#10;xY7tO4L9fXWIU8JM2nH6lEwxcDaFfJwLJcRnn33GSUQUGxCwfPnyRYsWXX/99XxCeH0zcRkrd+7Y&#10;vXXL5oH+3rramtmzZl1//XXNzRMHOMKoEwlgVxZk5ShC0B6hTDp1uq2ppQkjgp27dn308UfrN2xA&#10;ao81CdYGlLJv/77DRw6jBGhqbqqtq8aFVn93b2P9BHZ5c+bOwdNZVW3NseOnkbBjtUEY867g1att&#10;69Yt27dtG+jvmzZj1lBldVtH19oPP0RbMqW1efmSqxctXExQcVxKBSsOxPigXT5ETpu3bkVJk9n9&#10;DJzuaN+zd8/H69e/98EH6z/5BCXNrl272crh94ymaWpuXjB//m1rbp0yYzLm/2gY9u/ft3vHzgk1&#10;dfWYTTTWL1myJIRNOnPcTYc4aayevgEIbu/qxzbl6KGDTRNqW5sbaUfO5EmVomUJN+wZtd8s6MJh&#10;y4mxT1U1ixkcRqFyAHl2FugMUOGogUADkxHUBmh9SFYzNISS7M677kRBgte1YLnS041OZd2HH6Fm&#10;4HUUz5SFXQWasD2799AKWIqgXyGrLVu3HNh/IGxO6+tbmhpvunHN8muWLLz6ao7q9w/09wwOHD5+&#10;7OMP13V3dKIdmT55ys233kYwEbRWnP7q6uxGh9fdFaLB6zThqZOn4KKdu9i479y7Zy/2TxBMQRxs&#10;3bJ5S2Mdft4IEtOCXuSG61fD5PBKfV19y6RWGFLBb9CoYJsVvBN3hzb95JOPIRJ3Z59u2ECL40QL&#10;LV3FYNkdd96BEGDO3Llw3dETx4L6ZPNmAtsorjt1DwZGbW1sxuVfy6/xhkDln/7pn+bSZK7Q4hW8&#10;HVAdeTVcqjJyrDylI+AIXFoIlLYdwR/rkmuWsIZCEsKRDlZlbjtyKbYvNNPQOu3LxWkmVoFaCOoY&#10;PktJGU2jacBU6P777yfmB2eaZG5S4myI5kezIJE6RCd9dJmyRLFPWN7pyL8CnxiYdpJRv9q73LDC&#10;Y7lGnrgD5uIJx46OnTwuk3NO67BQY0U8ecqUluaWFH/6PH5p8W2KWtgVlR6MqqN5cAXcgn2Sa0cu&#10;j/b1Wlx0BHK1I8hxcIoox4b0OOm5fVC96I3lBDgCMQJEP0BemtmOuHZkbFgjVzuyefcebEeG8DZT&#10;VsZ5+VXXrZo0dRLOiF07Uhp0tCNoRPDbU5W5sULozzyC5XfvQA/YEZ0CWTCWEPsPHODcUwi40dHB&#10;+ScuhLbIc9kzTJs2dcHCBXfciAz5ttnz5xGbAel2XX09vrYIG445AsqDEydPHjl2DNUIx6c4Xk9k&#10;j3279504iSXJKWauyZMmY5eQuUhaumPXnlPHj546dqS2ugIHwrPmzO3o6Tt4+Nhzzz+Fj6fu9s7m&#10;hia0Jq2TJw0S56Kqcv+Rk9s2b+akPfYFCKLnL5w/f9FCJPGoMbD5YEtFNET0EcySUyZPIdTiVTOm&#10;sdNBiEzRipnHJ1J7LsTKJEAvgp9hJPsK6oDtF7hs3Lhl/fqPOzvaqysrCKlCvEaibWP7X5HJ+pGa&#10;y1MeEv6JkyaRaXtnJ/oJtEpbkZvv3k319+9B17D/0CHMC9pYKnN+CDuAG1bfsHvvro629o5TbdiF&#10;zAhRRGbWNzd29/W2n+5F2I0upDM4tjqFEcmeXWhwdgUl1vSZgxVVBw4exqdTe9vJisH+ya0t169a&#10;zWIAQELEdZwbVwB+PUYGqGFQfnCujSU6LXj46BFsd2i7/Xv3IdYnPg9WI7QjwUxvueXWH/7wB1Na&#10;plTVVrZ393b19iDu3/jphj40AV3dc+bPBhz5G6CmdiaDwOplBCSvrDxxqhN9wI5tm7vaT3V3ti9d&#10;vpLWNNWIpL5yBpXLkJif4GmK05/sH9GWoQ8K3rG6Q6zNQPmxY9hJYBuBXQgsNbF14rKFC+/62l3Y&#10;KqHUyeKgl5/u7DiAl6p3PxBTkWbqlKkQwOZ62/Ztu7BD2bMbTQm5sWdBlYLqCLdvd9152x233T5/&#10;ztzaBqyRgK6/d2jw4NEj69d9hO1IU/2EKa2Tbrn5puANsTLYKnFQEOcNNBQ5gC3Mg5oEHwlwO5+4&#10;pNuL+7a9+6gFEIE87slmz7pqxdLlt996G5xJ3duw1KFTVFXiq42Vm9yX0a3oGjt37EBluHffvuO8&#10;T5c5coS9NLgh9rnxutX33HPPsuXLiX5CTUM0mlMnqVFDVS31JQc+wQ2EIQ/uGpuh1nMZUwQq//W/&#10;/tcSxxRccudXfLjJbUfGFH/PzBFwBC5hBErYjrCAQzC9+OrFuEiqrq7EvSq2w64dueQaW7s7rS+5&#10;4bAJp3gwwuVcDOdm9DCL1EcQuTqWpEQQ4bLzIKXNZlknyQpEKg2bc2X5Qc76tB1m8PCb+bfUEznL&#10;YrlM0XEyO/6jhxCDqoY0lEV6OLOzp5vnbCfIH+3IkaNHWQfPuGpGXbV71rrkOHQUBLPTYP/JJywk&#10;B8rwAKvzW265JXe95wLcUYDrSR2BzO9isWctYlChHdEILO2I6dodM0fAERgnCMh2ZOPnnx07cphT&#10;xMRG4Mg53XbJUrcdOccmytWObN23D0lued9AdUXFpNaW666/rjWEvw7Bks+xmCvjNbQj6EXYKuBf&#10;i50H0u8pkzHPmHzVvFlTpk5BjEsob0wiEEATSv2qWbMQFocTV0h+M7e9ixYvvuXWWzFqv+m669kR&#10;VFRnthTEe8kOfhEAfM6C+RztJ245p/Kx3aisrpoydSrn32sqanATTfxwNCs3rbnptttvQ+UwZ/Yc&#10;nHc1Nda3NNRfNWM6xgrz5i+qqp3QNzC0ddtGim6e0DjnqqtWrFwxbeYMpNVYbZzuGThy8FAPMSfq&#10;6qZPn7r4msVXzZnFETDk5Rg2IN8/fOgwMyPTJaqIR7/xaFNDiO+u/Zds64M2qKGBKCMsWdHQ4A+K&#10;PZcJ8fcfQZLev33b1n179hAQoq62Gt0bNh5Tp07HY5Lqi2UMnBb4pZKg6zObJjajJgE0jG9gwOaW&#10;lknof1omI6/nuBjHGsifuZs9HcUdP3W8ASF6VfXU1snYxMxbOL8Gm5u+ntq6lp7u7kmtrcSex6MX&#10;zuLYz6GZmDplypLlK+omNJ9s7/ho3bra6sqWxoDVTWtuppqBnhAyI0QBIQLKpEmtU2fOAPCq6ipi&#10;xkBSdW0N6oSJra2YgyDiBxbsV66aOZO6P/DA/dOmTg9jVHlZd18/ezkMgw7uP4BRC5gtXbEEiIBF&#10;ywyk8LoJignCkZeXd/eV4QDq9KkTE2qrGupqbrrlNnnW0umN2JVWgRBYG9LKalzyVrZOmhz0aXX4&#10;eKuHK1GQYGbBrzAPpjYYABGcfPqMEIj+Gw88sGzZ0olTpoQtbTDfCZ7c0N7t2L4TlIjPQemrb1jN&#10;WVKCkUAjCoYaAtVU19D6HObD1dXceXMJpXn7bbeuWLqMQgP3ox0Z6B+sKj907Oin6z7q7uxqrKun&#10;2YjIw8amoiYYP4EPNkkzZ05vbGgmkjz0sBcmz7D3GRxCZcIWHqUOaie6A209Y1Lr1x988Pbbbpu3&#10;aJFGlF40Z7RRdRWF0sWCA+2GxtbWifQRds3o8GgsOG1CfWBUKjJ//gI6wne+8a1ZV82iCtDQN9CH&#10;9jGoWMorBrp60NAAKflAA9VEsQc+o5WrXxmj3UWuZYielEsC3cnOn9r51tArovOqI6Hdd9cjQcnT&#10;OAKOwKWIgITmyLgZGF9//fW//uu/VritwcqatlNtLMsIC4Y9aWNDPYsd4oy5V91LsZWhmYmS9SUn&#10;WQhI+NxzzxF0hPVNMKGtqAgLrJ4eVl2sXx999FGCJbKKlXpDS1KOwPAkt+I2P1o0PGk+LO5X8QEF&#10;5WMmJpYtTxT/hkuvc6Ng7Jq1OdFDAHm4lFNOE1qagslIZSUbADgWjQl+ex9+5JHb19xcms5LtPmu&#10;NLK1hym+4IF/9+/+Hafz4A2W6fAJR9ho+n/wD/6BOCdesMV7pCsNQK+vI3BuCKCr/m//7b8RM5Yb&#10;hl923UwQHMz8kz/5E05L6Dym6bPPrQh/yxFwBC4EAu1DZWs//PTXv/oFLoQQGpYRnBdZ58SWb33n&#10;u4TmYhVnp2RKHKy+EIRdonkWLCH4CoBcz733wd/+1V8PdXTWl5XPnzf7t3/3t+ZesyCITcvyT+dc&#10;otUfc7LR3imAYXtHN0LkhoZhR7hdZf0ng21HsLHYm0VByAzZa6oGynp7epHnc0Cd7QkKEoJ4T508&#10;lefd7e0Y60xoasQHUX9ZsNvp6e+tqKrpGehBzo7ZBC65UFewO8CzXEtNODiPufm0adMQ/i5YEGJN&#10;d3X3HT1xuvPUsROH9lQM9CDnnTZn4UB55Z6DJw4f3T3U03fiwKHmugZCL9Q0N3b197QTCKShed17&#10;H+/fuq2yr2/yxOYV1y2fNX9u92BvT+cgUnLMI9iVcKifGyTR1127gu0Ti1VO6EMJJLHPYr3KNIof&#10;LaT/bG14i68BEDQujY0ne8votZzO3/z5ZygO+ro7mxobrl99fdkABHZXZrHTcSBGbWtqansG+noG&#10;cZhcdfz4sc8/37hj+3bwAzfsRZqqm6jpDET7M6YvXrQY8wNePH6CcCQn9+7YuXfrzrrKquuvu37x&#10;quV4tUJpw9+27ftxqPXu229Q9AwMoQb6WUzPmjn9G7/x/ZapUw4c6/qff/3XLQ21U5rrVhE3Y8GS&#10;EGOH4H9VlQH/IU7IBVuH/rKhoyePcfAOwwLqizkCBjyQVF9eKRuIadOnYy4zd/Zc6Dl56sSUxtah&#10;yrL2/sHKqorTXV0fvP1uUzUAVJRVD2IObv6WWYGgUgp8M9Tf3tlb0zABI5tPP9+1e9umCZWD9VVl&#10;02fNxUdZAAfDlMzprrauLGBiI1d13pBPiEoSwrgonua2bbsIA4PjNd5ixOR1VAUwG3J/LIqwTb9q&#10;4kTKDi+j/6ypJouOni4CeLz+8lvyR331NVffeOMNaNAwwOBwCT7N8NOFuRKlY6FC3dGxsYjq626f&#10;OW3GUFdP2KcgeCGKSl31R59v+P/9h/94/OCRac0Tr56/8B/+w384WFle3dQQwstEPRDCQZSccatF&#10;EJ1MaziEv6xgNYJ2Cwd/zU0Lp0296977eOnUsaNsjdHFySX6/uOH0EXxvLO7Eyd1OKPbvGnT+x98&#10;gB81TGRAqbGpCZ3azJkziDmPFmd66+RwChH06mrxn1ZRUdVb1r9x06YXf/UEfr0okeLYrXNwFu9b&#10;GD/5WZkxHyrPP8Pgii43l7HSZbl25PwbyXNwBByB8YkAEkYTkRMzDbk5kzqCcgTiDH2sZm6//fYH&#10;H3yQ2T2sTM6ILO3GhlkdKDCFdDz8mlUfOeSe746RSQk05fTJnJCmwLSyTDpfkJKlQJjqs1WpnUyx&#10;NFIJyBJCDwtMHywle0tNDWYwERckVUGsiWf9YaeHeEXxNnhFuqjiizV0wUNep1BAMMK01FNZfFKp&#10;eCHIQ6oTr1qwlP44u7R4hX6angS0HSmJ8MH24Dd//EPWPeFYFvbLIabnIKqJMzuaLyjC8lfYZDc5&#10;Fwvc3Hbn1NOZ1IGZsi/ZR2TrGc+5sgFVo4AbsQ1h0eeff552lLWKqg8s7DHYXXzve9/Dvza28Gab&#10;UnweQoQpQYn53eBV0cpH642YjZUDexsSFHDUWaXzokRsppsRrjLtrdGuc4pJ4knw53tGHVWgY1Bg&#10;wwKVQwFfxQ092tMnBau3wRByMlSOk1wFXAU30tJ7t+/86U9/unbtWk45QSqczM3NN9/8d//u39Um&#10;k6tgR5TLn/7QEXAEihFgHGBq+PnPf84Yy6/MBRoZVq9e/fDDDyPXsLFOM5StBAqy0jlZG2BtAEml&#10;l9C29Ohhgx7ZauQ3C0VN2TzUfKEE8ahlcShztfXFs3zBOGlfEW/Z4K95QaUwh2pRUYyDje2WnhvD&#10;R+kNlpGM/yTWrMeLqq+gi0Ee7bxQQI/V4qzjecH8VbzAU/VHS4/Ns6l2NNbSDeuo3MVnEGdll9VI&#10;9KTYILVujDm5xJohd0gxBhBbqvmsIFEinItpS7VLX/BLr3VIOE5t5SIR5PjI448/TpwDMGRdpGUz&#10;x+2//vWvs4z3yXG0w34BA9MiAPvkm28/9avHTh88zPnc61at+NFv/3Du4nmVCItdOzJafKP0ACvT&#10;cD4VyFABERkVNbrq5qwlkI+y0o1mCl5nvxPvIlOT0VnzH3kC+idkhOAWHR3aM+qwF7ut1FiR+7z0&#10;mENFBBqf1JfKasM+8kto8668fhn+CPTPgR4AJxPUBjpgQc4oG3QajyueU1JNkKrvaNOnEEjlg3JO&#10;Q73GZLtGO38pYnk89Wua3nf40OzZsxomNBphKLTw0PX//X//7yg8AAcrH/QNqGRKey4NsXOyiyJg&#10;bOBFewRvp3oHTWAzqVpHrIIGS1DwIpmw3uMqwTYo3oLnhs5OmR9QqGxZRs5pnvIrQ8C1I18Z1F6Q&#10;I+AIXLYI4HnyjTfeQCaCDF3rSOZOJCDBYnT1aiTOzO6s8DQfmzRBM66kElpVmHRVKwz5PipYJfCc&#10;+TW1OtTCSK/bvRYBXDyhLOZmbS8h2/LXtlO0mRahoBRRyKJH62xdPNSBCL1uCyNbEsVrNd1rDWFE&#10;GqmsirQuJB9F2uAnU2BImqPlviTpKX0PqzTRE8vlqTV6C8q1DG2bjR7LpPMqkbL4hBK+cs+yBtUC&#10;1cSzFid6aFkoERlaJ+mkzL0PPchyp6mpEYw4tNXX1wtaUNrdjY2mBPnD//Q1tXvn7Enu6rATP6tn&#10;rmx7jwNV/pWfPn7S2tqWcTxB9k1y7XCoIPByMAfhODo8yYNUU+6DfXR9PcdeOOnD3oAG4kX9BMgs&#10;4ww0k0FQm5R2CriMaW17plLU7gUsKrYXO4ltVBwnp3L5XO0oXo07SEH+VhYVVz72ir4On6gqKgP+&#10;tw2AVYRUICk6JabRCtu0HTE9lr+qZpUSyxWoD60stETqYoLIuiROlnPr2z+cKu7EARQknSGHLBdl&#10;IiXgh++8R9wRLJ/QhUA28ML5WDv97u/+LpCaBmskW+jcdvGHjsAVjgBDK9qRZ555hi6HvllzFudt&#10;H3nkEbbuMTiaK8cELsqK5/ozXT4cyC3IXwNBSmqvVYFlNRLaQgjZMxGMbEJhXI2rdtaasjTSokLj&#10;KqBJ3gSARoMtEkpQpfla46fy0TxeEPg0nptyc1PAsOJLa5uCqhVou+O3oCc3H81TI7/AR+1iIIiG&#10;1PonxVdqX5tKYmwLBFiap1ITATI7URJP1qCaokdaqJh+Fc061ua+mLC43UeO0shT5p8J5UTzqVN4&#10;nsQ+GPta8RILPCqFauShhx5iroQxpEfU0mjkJV6xKdXXjLskRH7ijbee/tVj7YePVPT2Xbtq+Q9/&#10;6wezF84lLLZrR86NTwr6tfUpzQvqpwUd/KwFaQRQ84WYJdlmx3xYaYoZbZ5nLbQggS2DdTxOa+8S&#10;/a5gMInHt9JFF+wLRjsvW/oR5lM6f2Fu4HPPHlMbMcO/YB+Ri1txlc8Zn4KsUvmIZpuqzpk9tKKw&#10;adomDva/9cE9aXCKFTxvVdUcOxHif/z3//xf0Y6wgSXaBwP1/Pnzc6c5q4XWBrYvBtXSg3msHSET&#10;ab94nXWO1hhkSA6K5Vma02xNAjgefG60A8JXmd61I18l2l6WI+AIXIYIMOGhZiAWBYHXkJ4zTTJP&#10;s6DUoQ/s8ZE1Mxdqwx9P+drG6zN3WkXKn7tKSEl1481zfE8+WlayfNEZGcnl7dhCwXInNccHd0wZ&#10;tdoi6pOvZGh02lpcK3Ke88Q+1fySGsQU6ivLhVjaos057yJNsFUFT+xMikm9C7iKdaSJgbSg1GJI&#10;B+QLBP3kzy5deVqJkqpol84NVEGzAgMCIO2rDT/p+ZXELIwQwZTXBg+k6BlUR4DORNWVLOaG7TzC&#10;SUX9CzXGZXBuf+htD1IDLZFJYBzSMzgwbHASIljCOZkTYgIqVgyLbNRwBqzWf7SOdvXQiWoH+R08&#10;adoRrUTVmlSHKsOuMBhfbaWL7ZEaIl79cy+pTfElGMUJpkUjQ7QmBe0ugrX6FDvZkpr8U1o6cW9M&#10;jwjT+TK7lBVf1V8MHLtHG5FLv2y59FP8ls7iGWPbCpt+pMaSskTMwxP4JO7d1qbSKVr+dh9Y6Mxl&#10;FeQt8Dfk41rXNNSfURBJ6zasL5o0CS/ew6TzKNvmhmiee7YHBwVwJoQpwGAwWl+x4gc/+AHqPZ1n&#10;N7nPV7D7zQXfHzoCly4COK9DO/L0008z6jLsSI7MoIqF1g033EAH18TBSEXvS41vvGjzqQYW9WyN&#10;e6lLKUmjlQYXvVtiFI1UGpe47GyBJkfS66SwTX8afOyT+TeeWex+wYIFdk5Wc73K5SSB5lMVHc8v&#10;Ij7OnK+yVtQ6gfQmfWCq4omKU4Yae6W90PwSD5hokXVmgk9eJB9lRaMUzFz6qvMiysoGZ26gJxdk&#10;LEeVfwFu0tYXX6mAqzpzqrbQZaO6VUoo6Sd8tBbjTwKOa+SWq9MbxVDbqQIrUeVKOyV4tdoRP0jL&#10;pUv06OIIRe7z1GkG5i+l1yxvdYQ/Lc8YBPJRiXH78kSni1Qvm4i5kZGWMZsSkF7rluKrr2xQR1W+&#10;4MTs6/FDh4F0y5YtEED3VI8AzG984xuYgOOYXp2XKoCP1ja5+ftDQ0Dta4s6DUS/fv2NZx97nNDG&#10;eFi6buXy7//oN6+aP7uGONVuO3JOrCO2VGc5pwxG/ZL62oXm/3jYsVGoBK02OBSkScFCLXKzTeWT&#10;Klr5GJPHzJ/7ymjp0f7I3oI87exGqx0fLT6p+o5VPqNlO2m1CcbOVVcTThgcPnr4448+evJXv0Y7&#10;wi7s3nvvRTuCxyrlPBI6SXPWXlPAJ8KfRolPOais0lkVtKOIJPNizhktMp5+zBFw7ciYQ+oZOgKO&#10;wBWEgCZXtCMcOnvxxRex2WTJgvxRO0zNfNoQAopmweINHr/qYbxF5Ik2+XqoqVeLpNSsrxMQKive&#10;vvJVBzOZnmX5q/neVlf2ilpOtizFl0kl4iLiZAV7WqUXtfGnAWLvWoa2xY2X+wgj9DyGggR8zaXT&#10;klGQGaBQKflUFTHxpb2uLv1qORjs2gyrNU0CpYooPSkHKspDNDlO7Eo0g+JhEPenIS7iGT8OWbPQ&#10;iFkrpeivzDwkFbc72pFsT5/lgWYkyDOCRKOnfVhLUbA4E24ycRD7aXfKOlIVCTSfuSjRJBeqKe9K&#10;umSHYlRZwzBFv+KZqQVVkPhW6W1DYjfmWa6AaVOrRvWLuB3FBrKpsnItt4IbZVuCf9AmFnCycpCU&#10;MN7qSygj7YghaVJIURU3isg2qZxgscvO5OoVY1HjBHuiX+uaMm/Cw3Ke4f8P94iQRaaFMzEc9lhD&#10;oQnEyRoBcK+MCO/HP/4xoh+dsLbFuklLc7uYP3QEHIFiBHCq+atf/QrtiHSQcqFAV6V/yZSEi+d0&#10;wBLSJc1TmgLs0giTi7n56dIsqQGfe7OVLMhHynI7h2u6E4iMp8V4Gs0dt9F26zSDDRoiAM8nGvNF&#10;Mw8lfI/HNJs0uTFb2Jh+5WPlatRStrFNRrwWQvdv0zTPhQP5YLyromP0VFMbnI1UaEhp/aXtFg0a&#10;KlW7lJYrpS2gXnHjSoFk9GhSEMFqApaXNo/EUyQq7Vx+MC2XXi+YNWJm0IzMyK+VEp8kNu0I9dV8&#10;V0APYQByn+PSJJceeVSzJZaWGVyItIzPbXXHE6akOL0tzGy9oV9No0N7qS3iTDRf59LDGRYdJjgD&#10;T4YSa6GuHlia3MhH+iFmasBBNcLFXGm2I/xkVPkwWAIBtW+8ZAK6x19/85lfP96ZaUeuXbn8N3/w&#10;vZnzZ9VNmODakTHhJRvo4pWnxiv9pKG4+NL8Ei9xU/RoaEqtz8ekFmTCOK/Bp2DDmCq3YIQ3Mgpw&#10;KM2u50B8XK7dc5PCeST0KB99FtdXA11KO5XK//zxEThnzUe9Pp6zzg1Vy0Q1Yv9b4DR44+aN7737&#10;3gdvv8PUz9lHbEdQkDB98CIQmalN6RbX/Aueqfkil9V5RVpJXYYMz0vYXGraUnpbn6ROu54DaP7K&#10;WCHg2pGxQtLzcQQcgSsOAXZ9EnQqXvezzz6LdoQtJc+1qtMMKkGkLTptbWHbRckRdMUbWklJbFFr&#10;O9LU6sS0I5p942nb3FboYKmyMg8Sll5NmFp9xouAuLGVYcFCgQTsMLWWii+exJ4u4rqY9kVVNtCE&#10;jzbAtvAin9RqRhGnSaA9P69LAKQWidcxupd0qWCJQ0orN957cy+LWp1klB2AjEvqmhtlKhEKCtRC&#10;Q4jqFjIfbg5ZC0k5Ut7dnR83pbn+i7PD1o68cbJz2NaBeyQ0mXIkkxa1fckGwuoofMSKkh1IeIS0&#10;JRYumHRMNjHaI0lQIl0a7WW8qgZVA5XwpGHsIWLUamZKXMAqMfIxI6U8dxUI2pS/8W2cg3KWlwy7&#10;TNxj0paCkUu5WXezfhRrDePeatJM43ORJP4x8uJeWUCPiqNdYmQsN9kwGefbDWdgM8rP2CINV4PN&#10;ZL5nreqyoPEKzJOxDc0nV7l/8Ad/4NqRAh7wr47AaBFgnEEg/sQTT7ASyOLZ4gUiKAY0PvCrxO4M&#10;syl5ukrUPKVh1i6+FsfTUnrNlXavV+KHNoIpc8vfBjo9ZECwMUelx8OOZWI3aIW1nCCZVBd6iylD&#10;kmubsjXdaPomcbzI4YnZ9sWDKve2PtHYrjxVUwNHciJlaNqdeMlEYlFol2ElbbThZllZEKYCBjCj&#10;HCFjJBXkb2+lWtlAjhtXNdLcZHXUQ1ufxDMIpaROscSvKwfBrhVLAVOJr8zEU7yhVasm/WJ6NI8X&#10;PC9orxg64aOs4jxt3VtAkqWPV8i8q/WkeDhewGADGq/QBC9pUuvD+uamYe3IGYYDHv6V9w3LHKkg&#10;CFCcQrJ97Wtfw7kWQjeeuDuUgk5R+qsAtg2FlppPvfXO04/9OvOs1btqxbLv/xDbkVl1GCq57cio&#10;wC1KbJ1dXd5suAuGPhv0CjLQKKFPGxWt5xaTFqc8P8Lz386lU10794UUPan0cTVtEiGT1L4mVceC&#10;/G12O2ftSME8mKJntPUdbfpUfc+aj2ZSG6vPwcbIpkiN9rraukOcV3xWHzl6BJFL++nT27fv2LRp&#10;447NW9nyc+aAoCN33HEHhwb0egncUiKOFF/lstCY6MhL8POF6FOe5wgRcO3ICIHyZI6AI+AIFCJg&#10;x6sRhRB35Kmnntq6dSvzKIsDuV8weYGmQFs22QZP2zydcbAFge1m2fXlrhJSZw1syo/3rtwr6rWI&#10;kYSCe+lL4iqddbFbIB22BbSErbbvFc2qY0GlbNln71pinsgnhvbMWmAp5wJpuEltbLdc0DC8IgxV&#10;TX7Vrix1lsT8X8do85Y8HQklMrSzHkgTJPqR0Qlkkz880DMU1A+4uhoWTw8H/BzCR+kXnrWG11lB&#10;oo0T1fxO1ffFYdJ4ddjR2z3sESJTr8hwhPLqKr/gHzGSPlUvEGCTLwq1ZFS7iPGky6FqOhcpBISb&#10;OJmLA5UktrPG1jqp1WcslYjFFiZPKeDPlI1Uaglr7R63l2oab3js3vqLsLeVbuqMsC3r48Rx/zWE&#10;4y5TkLm+kiAW1UlClNJKSpNnKBV0lniI0H3vEDZJw4o36dv0ddgTTkaBCFDckfqqGniALyoIuPBF&#10;gzt1tCPuWcunN0fgPBFgvEXBieEI2hHmXGlHJE5VN9RswmW66twSNQNq0rEhjpuUtNdOY2j0iOdc&#10;DSZ6bmOLEVAg5ZfNXzyDxOTZ+BYPUNKm88Scd0vMpIk7nsdtcomnft3bqQgbb1WWTfTkE9dCcaEs&#10;cxNsKZyS5nplJTJs3RLPOyQQ5TYdWD72pKB1KFd2FSKYKmuZF2tx4ldMQlScj80gMdpGj80dBQuS&#10;gnkzxa4mlYtLIbE8qdqUZJnjoVRsKbisFVL0GCcXzHGl444UNG5xHa25jVFj7uV1LWBUa2tcEnN6&#10;QG1n6jclSHnWqqyrDTAELCKPlKw/s9MDTIu0Ka2MOpMb047gsMW1IymWSz0Xj9lCTn3zufc/eOoX&#10;vyKe8lBX96oVS3/w4x/MXjTXbUdGi+1Z06tDxUPcWV+JE6jt4nGyYPyMV7+jynmEiYvHYY1dKa1D&#10;ip7UeF6CaUdIYUGygoLGih6NtzZ+WqGjzX+06UeLT1z9eKA+NzCL3+orG+rt692+bdu7773HJ6Mx&#10;h/dOn247cfgoU8+yZcseeOAB/JfGhy1yi9a8luKi86G2NH/GDaclzWg583xo83dHhYBrR0YFlyd2&#10;BBwBR+BLCGiS43PTpk0vvfTSunXr2GqyizN5RMGMGHZkRa6TbaNovyqNxTPQVxMQlIjKHq+GbfaV&#10;NF90SlIg8bek57pMEFOigQuim1pKPBFpa21qDOVmUgztXa2I+Cy8EUBu4MZ2VCdtdU5TMlyriKpg&#10;1KakRRIBc4kqcpb03+KsFCw0RZhRaPVSO+pYpQAUASzL1DQCkHt+DQdm62vVuihIMgYIW3ACPvT3&#10;gXnObryvNz/6a3P9cByLgnZHx6Lah7yy0CMKzI5HCIMxxlObfGgDcJ6jDJCzCO5N+cRXyY9IyXOr&#10;rLEiZfCTnS0lMUDZ2dJcbkGbIl6NBWSUSJR4W+UXtGnMIXqRKxXVtoB/YlJj9jB+M7aMex8pU9Ff&#10;Y+1L/Ir8uRv7GRel1rgmstE21cRP6oNq3PhTDG/IWFla7sctO/xWFZKsUHj2il4MD4gPNByTvawc&#10;+c8wYw8OTWpqVuB3RUSguEWLFl1//fXf/OY3PSq7T2yOwHkiQIdi9kc1wjkJxkDGTJ5oEKbTccOE&#10;yFikwVadPbdEG0/UzeMlRG56kmnQ0Is2UGjqLBimeGKeD1M5W1Z6N5bOxOO2FAO2otDUoCtXO2LS&#10;ugKS9Fxk6yddNikrgb0Vn3KIx157rnw0/nNTYDtoVbDxVqOu4ZZqF7KS9oWLey14pPVJtUuJ5zGS&#10;qgVghnG8yJOV5q+4iZU+NT+a3CdufdIX2GIa2YrTZnDF81QuPTLDLaYzZdskuGyms4Zm/ZbL4dbc&#10;1uKCUbYvugwNyJBvt+KfUmeW+5kVLfzbGYzIf0JVjaZ+AIRm7uVZC28tuLPnbLJ51hIBuY3rD2ME&#10;1CgF2pFXPvrk1z/7+fE9e/vbO1YuX/rj3/nhvKsX1k7wuCPjlHes59ooJEJT495YVcMGCrtRzqlT&#10;bil6Ul011YtHWy8NGjYixQN7LhQl6CkY8ex1a4J4aj6H+o6KnlQ7jrbcc+YHFWRwsWvCYOS99957&#10;7vnnNm/ezCjN+UIOUVYNlnG6a82aNQzU8qKpvX+KTs1HlvNZ26ugFWKSVIQtYJQyNe+IjW2qstn5&#10;HGxrzhlSf3GECLh2ZIRAeTJHwBFwBHIQ0IaN5Ro7VQKzv/XWW3v27OHMmsTxJlbgTSWLVzkSATNH&#10;pmwg7LilrRI0kad27zoTES/UdK+1AvckgCpyk3ZE9TGJhu2QU1oQ+Y82FOxem0ZdkjJI+F6sHdHK&#10;QLtiu2LhSIjakYnv5feZDCWCiUUD9qJJAQoahueqi7Aivdyj2+69QGoQ06zMbcGk1YxdakcuOZui&#10;oakpQnZqFCxLKsrkiZxkAjy8GJZiQUjNm8M7+ABC+J6SJtSWD9twFLR7Zz/WAvoXcjgjFi9vmRCU&#10;HyouBhYcpEjj/CP3SMahTrYjOgALkTIj0JFYHYY1/HUkVr/qQKXOQVNKae2I+MFUSuIHtWkxf1KE&#10;2kt5ksykM6mzqJLuWU11z6e0F2oscaAypLFy+S3Vj6yT6i1lovyNE2Imke1LfIkknhslQlJCQ40D&#10;dhn/24AglKz0+Ks956Z7AClV6OHDGpUzLtvAXs8z25EvorLXVlShIYNXAQTWZcjipNXDDz983XXX&#10;mTMZPx7r85wjcM4IIIDGduTJJ5+UlzxZl+pGA118r45ffJnpg6ZvJeAmKe3NpNVKZgMgNxad20YS&#10;JZC2W4aDPNFaRYpzFWQ6WmWbO27zE+k1sZqmR5oDncbQzGtqeJ6YFKkgf4qIx1WrNccOCkZy/WRa&#10;BC05NGxyMcGpXlo4aVKT+wtbP9jySZOgvasENvLntot+jdcGepK6YlvbOI3WaaJEtGkmEs56Yk1J&#10;EbF2JCbAbH0KCNDKxy5lrtrF7GQ4s04TD2jJqnlKGFomokdXSjtSYj1mHGiTsubHXHriVojvtZ60&#10;RY7eVb10CQdDNYVP0I6El4OPU7WDpkukbArGrnUOWcHJzIw4bEE7Ekdl19opVd8SLHGl/aR2sYUW&#10;nA+8r6/f8NhP//bIrt0c/EY78lu/8+OFSxd5VPYx5A0bqZRnQQdJ8W0sNbZRroCqOOfSo9+YVKeg&#10;X9twUWJ8Lv6p9FsF+Nh4O3L6i/MvjcxZ6UnVzhYMqdbRi6n8U1SNlp4S+cScFs8dIweTlDbCq742&#10;fTMzHTtx7L1333355Zd37dpdW1vDjMCkOXXiJFTXt95662233SZNPyN/6uhkCXxKE6mpxxAu3QS5&#10;WWkpEu86NRu6dmRU7PHVJB4+Q1RcWPFqLE5jwgJb1X015HopjoAj4AiMHwQKlv7Hjh3bsWPH/v37&#10;33vj5U83bKiqqcNDUlklsZArj588NXfe/M4ThzU7as/P+CmJcyq+gi0LbAutKVm7PtvY224QUTjZ&#10;SqPATCzPAMjuu/r7GhsbEIdzqByJyPz581lMIAlvmfDFmXRbI3KT0tZIXF58paTYpaXbqXmn+Hm8&#10;noh/RcKrOahAxpE6W8RGF6hNRkPz8bpE81OnTuVz48aNn332GdmqXXiCkEuWIlxUB09EBOecMWNG&#10;Lg4pmx6kNtpLm0yKG56kVpk0U27+iLYtE6kxlE9qdctB5hSdVISVJYwkoxCY9vPPP6dcHioGu3QV&#10;Ku7oqfZ5c+ctWLigpbkFplI1iT9fNRREfsUXpgnDUocoJDtPAJYqS4JG/qbAsF1ZQVal/b8rB14x&#10;TQzntXPpUXRi22jZTaq9UlKVVBRc2je3XMgDPUoh/Gyw58g8oUMtXZJX6E2SwmjRDOyps8C25bCt&#10;qeCVNE1dQFJCfTULIakzJVRSiEsuCoUwqALe22+//a677kI7Mn4GVafEEbhEEZA0nLH09ddfx5CU&#10;4NX0SuL6sDDgBkmr1BX0SklXSWwSBPVijeSSJ5KG2YoBRMMp/ZduS278xMDOV43/JIttImPoZDJo&#10;igcTOtD3YxtBjcZcKW29Zkm9Qv5KrJVG7riaaj5NuMVTdmqeStFfOmpLcemp8TxV39Q6x6TzMaQU&#10;Z4IY1U4EaBzOhUIrkGI07N2Ct1L0mJbFUFW5cIi1KU+srVP5ww8FfKh8pG2S9zAtVzRlq9yYXcVa&#10;mo7tJ5uPTP2v+cvm35SUNrX+rKkO2jIKZqojE82bkNd2+rj0/VQE+1Tp4eg1qXnZmim+gbDOgaAj&#10;nDyxFe3JgT17JzY333Hb7UuuueZb3/9ebjum8LxEh68xJ1scbtnaWPTqJ+t/+Tc/Pbxz10BHx7Ur&#10;lv3ot380a8HsuqaGmsqwH/HLEXAEHIFiBJgH2QLv27dvy5Yt27dv1z6dcZ4zXuzKkWlow1gw7DiS&#10;jsA5IJA8sxwv3LXciXN37cg5YO2vOAKOwOWHgJ1u0KyMHAR5+juvvfD662+2dXR2dPVUVNWwnzt4&#10;+OhVV83qOX1cYncNsHxKXJ7yj2xnCmIxuh1hMJWJhJ5kiBRAx/pMO8JzVg9EM2tsaEC+gQQVXzp3&#10;3HnnyhUrGhubqoI9wxf7VbtPSZlRIeS2YEq6jcet3PQsZXKfp6TVKXrYCQtGXdqWh11uJr7PXV2p&#10;jhIl613tpVlX0Qrvv/8+gi3WXrL+0dyHTAQxCptwqs86bPXq1cTnzM0/pQ0yKZKmTptAU/VKeXyK&#10;tT7GEvGRlgKqUtIHKiWBDuIDaUEweMJU+cUXX+SJTEx0slhClhlz5q9csZKzOQsXLQznTIOjsCBz&#10;KR8Y9lNfUC69oEAKpq8p245UHJ0jR47k4iz5frF2JKVNIVSyumeBdCY1HKX4nHrlvmJHigp+VTse&#10;OnRo7dq1H3/88cGDB+E0HeyVAgNZJw2h7sPXlBRP9l5Gv0myYu2IdQF+lSaPghCh8hYtRUq1rCRK&#10;POE51bzzzjsJOcuYcPmNzF4jR+CiIMAG/oMPPuB4I4p2+p0MKejjOpsvyS+9nk7KUkEUaodl+yy6&#10;J6/QVRkQuFH8Ek1qCqBNF0ZTixMJlNyxRL6gvorTYEJJ047Etn28YmNpSusv7Y6oitNLm1u8hNC8&#10;XHxpviuer1NaYWqXS39KKp2KI0U+ufSkpOcp7YvmKZvEpSPhScEpDVBSo6TWIeBj47lNlNyk1kup&#10;0x6Ki1ZwCeHc+TGFjxEcZ0U+4hM7hAHN0o5I02+MZ3WxdUvBehWez11npubNVHuVl4UDK9BARdBB&#10;7t27V+dF2jtOEj2LUmiIELa3txfkpYzMbXcoN3qsU4SUddWnTpxsnDChqaFxqG/g6kWL7vna3YsX&#10;LZp7df78mOLDizLsjMNCC8SUNhA9/fa7v/7bnx3bu6+8u2f1dSt//Ds/DtqRxoaKMuLB+OUIOAKO&#10;QBIBZiU2dFwsG5ipWUex72PqsahaOrfhg7Pz0Pkg4NqR80HP33UEHAFHIAgXYjE0e7N3X3/piSee&#10;3L1v/6nTHVW19ZVVNUeOn5gzZ25NWZ9E7XxKRiChQ0q7IGlpvBs3CSnPmf5jkShfWSLohCnPkYyw&#10;idV+eJD43VXBQgIdyY1r1jz6yCML5i/kucWwjgXHPE9J1cdbY0vQXLwMijfnMc1IH+KtvqGnNLt2&#10;7Xr77bdxj4aqQGJlHvLJfht1DqKo5cuX33LLLRxRSeU/wgWZmU2kdu8jzN9OsKYsc6UBKr4gQK/Y&#10;9hVpAkdy3nzzTY7kEEEHoKg15JESFuorq8S84P777se1a2trk2X4RQz0c+IM47oUneeU67h7CV4C&#10;2FdffXXbtm0y5uBiKT9r1izUEvjrUPXhzBJ+5HO1I4q+HsvXdE9ryj0axWn0QA6IKBYadOpcFkJw&#10;8h133IHtyLx588Ydak6QI3CpIWDD6datW9GOoGtnCmakZQjVkQjWBvLmRPeXnkNVtLlGXzU+81Dq&#10;T2k3kfzSqSVoZtBASY+6mp7Lw5SNAlIDGzdsFaEimOLtiIAkzlzJM/tZbCq9wrtKHIu249FJo01u&#10;08lUTusW+yRlygkGQ1YB/fpK9XPzT0nbzxqfoyC3lGdRtDu59KhewscunqTywZRQkmLlpmUDnymt&#10;TAofO11hs4AqArxqUzu7o7aWDWXxZacQCvLRylamJ7xu0m2zDRXlholO+RSvV+Nklp6b1CmZlC11&#10;fx9VYx07cPDgoffff++dd97hwEHoTQ01q1atks5JAeHoETIUzq0v9KguZgojmrft27150+a+7p5p&#10;k6fMnnnV7bfedt8997RMmjxUke8/bYTrvVwaroSHxtuqrPHPL1565Ylf/PL0wUPsfNasvu7Hv/vj&#10;WfNnV2GyXBY8+/nlCDgCjkAxAvF4os1v8c5XziFHa13qaDsCBQgE/62p1QPPtVTSTZxMKwk9v7zl&#10;Gs4xjoAj4AiURsC2oNoZsjHDs9Zjv/71nr37T7V3VtfW101oHCyruO766++5/SZkIuwt5byI9BLQ&#10;p87Im6Go7T818JoHA9vNKjf54oAAknHeE2sABLKIGKom1IWfOjsbGhpvufWWrz/00MKFiyC1rvJL&#10;8m2Vom3MqBo9tUtMzS+pWSN1RnKE/rVttkppd8hHyybpJyTUAAeUAWgFiPbGGX/OJFJ95BE6fY8A&#10;ghv23vfff/+NN96Yki8IrpR0SfUtgJevKa1GSspjKg0VZ8002l06UgydaCaHGHO4Zf369aiIuKHt&#10;qDg5g9XJju7Zs2Zfd/11N91007Kly1CQYO3Q3d0zoSZf+yL6Y+bMpdAepqR7KT4EBy2O43WIDszm&#10;8q1EjdYEdp/CLcWfKXpSz5GK0oXhLuQ4eNrB7Z5YC8rRTCDfvPnmm3FzZ0v5VLun6JFHFINayfRE&#10;rKIM+UQpwiDzF3/xF3j74dQVjQ4DcPwcASsKkmuuuWZU/d0TOwKOQDECjP8yH0S/jnbkjTfewG6M&#10;nohNBmoM9OtM/YxRkhLGc7ru1Vu5UT50ZE2g3NDT6cLMTeiwmdAZPZiPCIewYMGCS6ghbLi+hGge&#10;Cak0nG2W4/SpdculIruhXuNqg492RPrEU6c6nn/+BQL87N27p7aubuXKJXSHJUuWACxdTLocPlM2&#10;2db7tIqwr8+99vKrL7+ya8fOKa2TVi1f8eD9999y2+0hQJxrR0bSDYrSxNJMjWxC+5evvPrULx9r&#10;P3SkZmgQ7QietWbMu4oGc+3IOcHsLzkCVwQCnLqQQ2lqq3VUgY2ILCaZi1NeHK4ImLySY4FA0i+q&#10;MnftyFiA7Hk4Ao7AFYEAs7W8Z7z50rNPP/Ps4aPH2jq6Bssr6xuaJk2Z+tBDX3/k/q8p8MCFg8M2&#10;JAhDObvKoXUk3UNVFThU7uvt49Dl3ffc/fDXH54yeQqbvuqyL6m9x5yqlNR4tNL8C0GY0cCKChkW&#10;vlA4Wc+ZXyRTyI5pI23kOIqIVAuTERwQ6agjaqdU/Ikxp/OrzxAE0I6gJcJtheLWBDdW5YFTOJuJ&#10;fy2gQAzR2FjfPzBUz372Ql4ltHSxGi/WEIyKnLHiz1Q+AIgSgk/ctT377LMY5cBsjABIbRBrYrRx&#10;9913w10jodkkqlqY6fC1dgIFqzW+wrcFgwzSVZj8scceI7oMAlbaFEESfr1Qd8HYrh0ZSRN4Gkeg&#10;NAKKJERX3b17N9pQJhRmYUaAe++99/rsMheC8ppF5411JKbuVfekj0s7QhrkAmhHHn/88U8++QQl&#10;K9qRr3/962hHGD1KTKbyyCeaVZDdm+rafuLXlC0jI1iB9F+5aZCxnO3mrPE8Ck7dpU4VFORj9Kds&#10;QVKi/NGuuFLjueVTAKZxRTwr8bCEFkTjuUQ8NoCnuCvVxKnTJKl8UrYUqfZKaX2MHwS4aRek0ium&#10;1mCJWUWck0tq8nRL9wA+I3mlq6sP1cgvf/lL5jLOH9x7313f/OY3Y/+Q56bXeevD93/5i1+s/eDD&#10;lqamG667/tGHHr7hhhs5weTakXMb+W0zYsOOFtXPvvv+k9iOHDqM98Abrlv1gx//YPqcGcRDc+3I&#10;ueHsbzkCVwICNh9p9qTKminkgFSaEj0fV0r9K6FpLr86DsfwLDjjedFFV5cf0F4jR8ARuPwQUBQB&#10;q5fOLCi4gmZuQjewBezPQrA2NTeTng0qc7luFAkg5ZyaHPiJZOxFSS9zB20vyUEXz+PPeMOJLJt9&#10;o5xyhBdDNMvg/CFEk6gKS4rysiBd5TJ/6GRFWSnRA6/IpUbxpRyKr+KZRU9S6a1eBTcpzhH9xZcc&#10;mBRfVI32InPE0zrXyel+9AEc8iUsxOHDh2kmvJMBECnlTHzlypXf+ta3kCCbL3XMR1L5p+gxxOIE&#10;KcOaEjjHm0wdkxGSKdxS7SU+4XWqKQazdueYMw7EqDV+n8xJRVd319EjRxHuv/f+e+++9y43J08G&#10;cFLtmGovcLNXBIUojEWE8X2Kf6QeMGcvuudhql1S9KTyT7XjaPORRxRkWDrxZLZKUMtXZGdmDAQs&#10;8vKRe6XqpUgAuoSALqPfjGlMHCmBhYUQ4MWUaOzyG669Ro7ABUVA0mqNTtqrq38xpzAXazRQbDA6&#10;IKMrF/oSfsUFEwmYWZhluHgiDT2vyMMh+ngufpLVaZjHzwTK1mCee9nIo9FGuSlDPnmicUk/ad2S&#10;e8WJ41ekO1cOlkmJfJSeS86abOxSiIjiy4gx+bsqm0ovMoovTRDFl8govozOghvLwfxN8W6cxsAR&#10;tmedH20WExp6vfhK0WPMLKCkbikxn6ZwS+WjOaW4yxg/CDpjIZt34lWxeoR1Cmv0EvUt0V7Sp2SV&#10;5ShSWEFIEGYKFYoGdlbOdLTU+kfzKcm0AjHuqq6ppuuCIs+HVZVDLO9HZ0h9QUeYyyNzekdYC9Fw&#10;Q2WgP8C/QQf58mhbr4UjcKEQsPlISyAb87WT0lSluYMJIuVI4EIR5/leXgi4duTyak+vjSPgCHyF&#10;CORuHZmbERiwuWL7JdloiPkxMEg8Vgk+tHOW0ETBxFK7aHknl5cn7Z+1z7T9v/al9smCQNoXbSBN&#10;bAo9ci6E+qPt9OlTp9oGywa7e7q1uY1lHJKepKTD8c42vk/t3lP1SqVPSTdSu9yUdCMlZaBqtA6l&#10;qBVAibO9+JJ65plnPvroI8XIpeGoPinRE3CyHr9DfGI1AuwCtsSuPkWPYRUnCDYZiSuFs1jbBA0m&#10;Y0rhViIfichNUqZ2J3OQufrqq/H4hI0IN4jtAhq1dSHwXUNjV2fX1i1bQWzX7l1ypp97xSL+uIrS&#10;EBQLyFJaihT/mERDgJhgKNXuSiDhUawOHC1fnVX7VZChGAZJDRWhLSQUkAYOYLkUSNDUFSmpkDo4&#10;Q4EkqgpcxMOU1k27BY0YgkjpoUc6Oe0fpHOVdMkvR8ARGCsETBWqbTw9nalfnZHuRsdUrzetpwS1&#10;pjBmElfXtrMRqOoZb62rata2r6XHz3jUUrbxeQidrtCTVD56y0ZO02obXAXS+RL5FJwPULkp2C0f&#10;iUXsMzUOp7Q7qXE1lc9oteMFeNppgxJaDTGG2lEDNVfqlMNZ6SkAXNxV/DClfTf8i1/JbRozcooZ&#10;gIdie6pTYk4xTQlpUlr/FP8Q/kbKGmlfuOdUACXqNJKusPyurtYCL7X+0TrBkBdfcdFwQE2+oh/r&#10;arIL54j8GlMEwhqbUSgc7ermv/6+/sGghfLLEXAEHIFSCGiKPytGWi2cNZkncARSCDj3OG84Ao6A&#10;I3COCEhCwWzN9hhBBpesSbTxQyqKTAG5JucysdtAAiHppAQNJqmk7NJnA3UOgldkKRLbdphUQvte&#10;Ce7tDIUd6wty4XAibiBIQXr7giPlsgpE3rZbLpAap6T8KelDibOruVVLpU81Q2ltQfFbJaQnSgwM&#10;1J2YIhs2bMDrEahCJ46GEGNpn4wLshUrVjz44IPLli1DbSCCwZZ3dfg390rRL5yLV3WpeqXwsUOO&#10;loASoXa07RLTaVJyHkrogCKEWuMHBodLirMSLJerAmu1nW779NNPX33t1TffeHPdunUpHGJpVFzH&#10;WEUhWZvkIympTapfkGd8rNXURal8lIDLBFLkTHVS+KfyOav2qyBDKZxM+KKBgmHBjMbk6uSsK35p&#10;d2LppDghpXVTU9Jq5kqFQrl4xaAgNz0E/3Mc/vw1R8ARyENAQw2/aIQk0g+6DSWkDwYJbDYHaTgy&#10;EblpNBUUisvORjAmc0lLQdfWJCV1b4kWiPXQljnZ2nkIUyfrSen5Nx79RJ6lj0XeJaQSVt/4WAbl&#10;psbbeJqLaUuNwympeqpeqXxSz2NtVqzQMjzNhkbHDlLl2kiuTGxhkDrlkKKnIP+CZUDBLM+vKS1R&#10;Kh+xqy0OpRUz9ovfEvIFJdpxBNOu2aQvPVDqNEMJlpZgjAwz1QjdJ/igA2pxr/T96ncltG5x/lIW&#10;al2tV6qrgoJHyypXjVyIAb6PxmEv09vbjWo2bIj64bMLUZDn6Qg4ApcTAgUTDeO89jjMNZpM4zXJ&#10;5VRxr8tXjEDlP/tn/0zbbO2ZbXHJikErtlw1XbwGLU1xwYLpK66eF+cIfDUIpLTZo+V/nTXWW9rq&#10;nMlB9t2Ff/TRuAjtW1LdVpsH5V9AmO2x46JNnhsL75RgcAh/96Ec/gaH2J9DZ/jK1imGwkqJKjKi&#10;BjlzNGx4uyXhoB6agNUkxYaYVdzKVb0KIOJFbeBjmXXplpIwPbVXV+0krZDa45MNG/ceONTT1z+h&#10;obGj/XRvd+fMaVPKB/oWLVtSVVtTWVWtE6T9ZQRrJ+BjeWk1NTlrCxd2bplUVyBqU1eAlR1NhZKD&#10;Bw9u2bIFN+WYk+DBY0JDOHY+b/68lStW4M+jr78XUmK5hglbbfwvQC8lfUg953VtjLmJhSbaYxdP&#10;PXF14hZJ0SOnYconZldJz4sv0uvcLp/40SIM+4cffnjgwIG2rg422ZB4su1UW0f7xMmTrsfh9M03&#10;3XTDjfIuJfq1YRZKxZkXYBUzuuEjFj1rv4glJvG8nBpn4jRxWwi31GVDgaqj8UFIco9eBIsZ5A5k&#10;2HH6FDw8NNDXWF/H57Ejh06fOtHX3YUMiEOasBav85YOjVqjWNMYARREbgad8VuKf+BwVTlGrMRg&#10;UoIPc8cdBCLGiibKAXx6WW5WqcFLOMcsLYLJisoiGCVKM3FcUIrwnP5LYgl0eFEqT9IQvB2e5JNz&#10;4lKfcEOwAZ7wVuwDTSJX3sXaScm4SEZiXeg8EMhyow0DmZMz8XLgdn6S1JXXaS/iFixevJi2zmUS&#10;gz0WX/JiSgCa4jQpwAr4QWDmDrziwBIdqqAhrL+McF6z9rIOVXr8T7W7jTw2PQ3Pj2dUoQXZik6x&#10;VirP+HkKh3gyijGPx0kNNSKshMA6btmCvjYSCkunob42yI+wygUZiqQUYRofRgVpLsGWz8hZrjgf&#10;akod1Tfplbt27dq+fTvdjb62cOHC+fPnK1oVnZFkMheI9abWWGovzZumgdBhi88++4wuT0fmJ0KP&#10;LF261Pw9lqhXQaXi8bOYFYWnTaZ61wTNppO2ZAU56GuKP+OiBZSepOavFHfFvBRL3jW/5DZN7tBk&#10;I5K9otetHxXkJhw0f2my09U7NDjA6rfoD2pyGbh3sGKovDL8VVQG64SKcsY7/hLBv8u6OWpPTuUs&#10;uENKFdQ/NNg/WNE/WMbfwFDZIIRXlGe5VQyGZMN5Kme+AnQq3h0LNM7uh66WyajxuapZun+wNzwt&#10;H2LpA7d+cSaBB0Uo81ZfoFDFhS1B2BWEoB0VYbtQXgG7Z3/hgx6AFS6al9yujYjrDNlfviH/8lDT&#10;7t7+fQcO7Ny7m8mSIWbBvDlY+rJcEQOIeu6pVEwns8oAfzBd5TA4LExxOFsGMKyEK6r279y5acNn&#10;B/cf4OQQ/WvBooUzrppZUZX0sUGGwFP8h7RfP53Bcxgs0hbzZ+gCCfOU/oEwfhZMLspL8ynvxmO7&#10;1jM2qdn0pCHULms6VEy5OHMOy7pw3MG1kh/5IBlXVqXr3d2bNu3ftfPQoQMTmhtnzJk9e/6CufMW&#10;ou06/xnHc3AEHIErBwFGP+nFGVVsG3vlVN9reuEQKEftpslveDV0xs2oVoGa2yzBOdCRu1Q9h3z8&#10;FUdgPCNg69ECIrXEZE3JPlBdTDtPC85ZnD5XkJFpIHIuAknET+PNZ256bUd12XRyDp20u7sz2+GU&#10;YxCNVQKL/qpwCJJtTxA9F1+xlCd3xVywdjcFwAgbXfDqEsLa947WpT4yiHi4M6p0lGzku4KnnnqK&#10;IMw7d+7kXBt50qbs3LBLeOTb38qEyY0MtDJBYEansl1tQWxaMNjyRI53qIhcN2gpIJ8A8t4g8au5&#10;MrCW5V2EKUhncBiFguR0T1dzUzNelTl/etedd37rW9+eUB9yzm+tNOgmTdAezGjWGflzu87KtOeQ&#10;rcxriptMfAWeBPPEakQRbpE3new4Df+qLaZMnkzgjZtuvpnY45Mam0dYemkpZLyrlDxF2YpvC9q9&#10;uETjw/i4bpxM/UusO0KCc5MVtAVkI9aHjX/2s5+hQ0KuB0NCPMsGgELYh3EJEUpWr149ffr0EhLY&#10;8yFpVO+mxuHzhGVUNBQnpucS6J4ozcRrwVwJVHnCaIB9EhcWS4wSYSzNRi2JdSQu1NzBp8w+TLgg&#10;FiKBjkrp3h7yhNaRYFrDBZlI3UJgdlQmPKdExh8+iQxPPNsRRoY/TxxKvx7LbmI+t4qrpiOh4az9&#10;ZSSZnE+aC9Qfz5kknboovuRdkMtYq3QRFo3ZZkn1rBG2i2Vup0DE5Hal5mvSnxFE5wRC0OsagXUf&#10;BKNnrnh0lWq8+CoYH+zdFG4y0FS/MwBFg5Cko7388ssvvPACmgwUGNgg3nbbbTgqHGELasYnK/qv&#10;+gIjABrQn/zkJ8zpXIzDd99990MPPTRv3jx6t+a14lEuNbeaIUsBPal1aTHZqqztE23dpeeozEdS&#10;U+mTxnBwluYpbnHdj3Y9ORLi4zRfHFj98pup9VUyfeIAfX/RrI5nVICuTKy3U/RXjfaAfnniBeT5&#10;0fWFeiBR4WS5UTbWfQLTJsyY0G1UZjNAd0//66+9/uRTT+7YvoPGfei+r+H+FGNfOjjrbZajGgEG&#10;Ef9nRfAJkayS1ENPdJzORr0zOoPMhxb/Xn3h2bfeeosFDwxMbo888siNN95YanwbJZ60WQHDa6ip&#10;SJ2POoOPwDHINSboyWjHXhuvuOnozZ8XGmtHtJ634Y5xwHpxvOqmOTQexqMx9xxLYn9EqD8mIBaQ&#10;jz76KM032k7n6R0BR8ARcAQcgQuBwLAj9YKsi+e5c17CjuHC90LU3/N0BMYEAS0Bi6/iXbeepNLH&#10;UtR4lZnqRxKv61c7ScRy2fIpIMmkTgULa6QAuVvrlLOF1Ipc0jobLuzGpAwmVVGylLTXtB3SJ2kn&#10;EIOme6M5V+phoufidjE1leUjSUcK51iaE1dQyglVxFqWPF955ZVf//rXCEMV6IKLbQBbiLrmRgXG&#10;5J3sWHc4HIodf0t9Qy5uCgxO3XXQkjTma0iuCfhJ3irUIgipJSSCAfiV4+RIZxDIVmYRWIEMHckd&#10;d9z+8MMPT540pbunq64y35mG8NSWTMiLYVJaENFWfJGPiLG2Vl0klbMtk3FF7ORHL0ofI/9OxZfE&#10;KzEnjKQ7oxrBK9T777+/bds2BP0Q2ReisPTQKBwYvO7669mqcSy3ob5h5NojQZTi5xRVQiZu+oKU&#10;gsikfikpT0F3sEzOOg4UFEfTqOkpURzFDfzz4osvYnbw+eefkyGCOXEXv3KPDy5C1iNEQPEmibzE&#10;8bn1SvFJCp+4Xxs3ngPOqfyN8eLOmxIpCo0Un39JuHMmX1CisyPZRByAtJQBQXLJeIkVi31NXEgC&#10;y5CH5MAT03+YxMFGrfhXvWulcK9+pLYjKw1H0IYM6L777kM7gu42t1425MZjo0ak0ukLflX6mCV0&#10;nxqijQnjIYj7FP+bNNwGK3UcSds1hnAjzVMxbda/UnySmu8k/RGRqpFaJLYBjac80WlDn6jiSSr/&#10;gn501rFOrGuNZQNsalyyBMYwejfVT1PrgRLjjOETzyMpLYid1irQhcSnH6zvFDfWSOqb28SW5wjH&#10;W5v3Y2LicQNd8vPPP8+wefz4cbQj999//7XXXosumQkUHMQ29ESMO+N+YfdoTMW0mu65Ydwg/X/+&#10;z/+ZCR0FJ4PtrbfeSuddtGhRimkpQicqdClZaqawXw1DEWP8kMtXo+UH8jRWlD2uuqSNMwV1Gck6&#10;MyYsBUWKP+P1QzzEWT5GmG5EfNxr9Bw1RW7R1ZhdZJfANHWaVkucKgoDQOa9icEj2H4kgi8MVfFD&#10;GF8yawSE/jK9HcLEIaMnZDWczxlNQC49FWcOWYW8zGABA48vpPDDWgQNUhWVXzp18QW3n9nuZPqG&#10;bKGYaUgq6iqLT2eQtjpLzyKRFS83HEQZVlMGpcXwldXojHazLt8pGUcFqqtCCV1dfZw2CNqRHTtw&#10;hNVUX01HwHxErYOSD84Mx5LKa7JZJ6vqmdUsZVTV1Q7rQ0LbZA2U/dv6+acsDjlGwPxIb/3e977H&#10;UtAG4bwBJ7/dheeZAPLRfVl+iB2qkJEwbMEjMLlq64ZnK5vCRIP6nUZpbT1CE5yZ44pHyJj/41/p&#10;frl8YuteZWuZa/6NH6rxSp+Osi5gN6y9pR2BeLQj3/rWt6SF8ssRcAQcAUfAEbjoCASHLZrt4osn&#10;WpUW72ZHS3GJncxos/L0jsC4RUD7n+JLgTRZU2o/HNz3Z06fS1REi1FtpZSMJ5h85L6C5/zc5yl6&#10;dCBRRaiba8NmUh7byJXYcwby2PUFqVOwuBeZrMxxIFtXV6pqxaRKGmIbeKuyNiQFe2PK1fNi6Y92&#10;uSYFsDqWhrqYHp2BKs4/lY+lF6k2ij799NOcG2Xnxi5LkNLuMMNAZXkIjsweA2dZmShZ0oHy/i+k&#10;/PEu3c5kmRsKWkrnwflJfpD4aqYtNmiTXg6OSBCEoY0TIIJXWpqbb7/99q8//PCsmbMw26+rHKn8&#10;X7UwqRlEprxYFKCqtjC5wLl1YfWIkb8bn/mN+wJAcaqXyBlr165F1o/VCOghMka6gYMifl26bNm9&#10;99x7001rGhuaAphf9phkWcmmp7impYnMOvKw525llTpjm6rvaLUdqXFA22m7bECQvxcIM9mc6oiW&#10;Dknfc889h3soEpgwGh7DggQJAoejcdCk6qdEWiNvvhIpxU6j1UKlMiweZwTFaPNXR1MpsRQMfOiq&#10;SFveeeedV199FW0cT8gciNSjuXhRbuV5rv5V0C5KICWoOp0ESepWShyLlsQ8MLZKoS9AngYNnksB&#10;Rj7YASBjRbOlE+hnbR2jSqPZWdPHCc6qBRxVbsWJNf6Paog4zxILXpdkSq1/EclIVarEODAqHOJ8&#10;zqea4iWxeomVxqhoixNrZrRSrIgS2uXc6sQhvuL8i6WBKsuGvt27d6MdIaIVBxSkNp49ezbSW8U6&#10;ojPyBG1HgdYn3nbZQER6aaMhhplLMwgaF+SJ99xzD7LFEiiZdqSgdqlQQyl8ZLujgSsuLvY9YAMR&#10;NyO0QdEIds6tXPwikKoPWk/UfapeGm+tz55z5z1P2xHNHBCasrEoth0pqLsMIyyf1PA8ctsRCetx&#10;7JRpFrIx7YwKJ0Msv9FSdKpcmZjo9eEcUvmcjSeOHD3x0osvvfDiCygzUC2U9Ye5TBoR2E/uQGHa&#10;6qpwI46IZ0nozNWOVA6GoICa3ZgTf/SjH53FpiF/WyZFVd6VWsNG+UhnFtRNnAaoHV3vgPjclbb2&#10;EbGWVMS19wYb6+KrsSbfdkTDdXF6LWPs0mxYYhx4/PHHsdHZvHkzHVPaEZTHhvzZGt9/dwQcAUfA&#10;EXAELiACw2cMNZNp9aAbW19mS5nh6xwIOZ8d1DkU5684AhcFAW31iy/4P17zyQu8gjznpmf9Snqd&#10;TJTIW19ra4Y9YBS8RXQ7bVnJ0ETh2k7n5k+yAjMLnpD/SLQIJmvgBt/BuNbt6x+srqqQgJ0KdXb0&#10;NjQNh8QoKF3L5XhUKd1MqVV+8XONWhLXCoHiPbxRXrz7tfNWoif2HGKjIq+ba8uCKkgqp5TcS6bM&#10;9T/+x//gYBSSEV5EKcKvNHoQSdQEuSTosXniBY207FoGu4NHr4LBVq2v3Q430myZkFS8xCsSrYoG&#10;NoQSfVp6vgb5bE/3wOAA8dibW5pvvvnmhx586Jol11SWV5JvbkPEWp9YC1I8TZSeHZALC2HIQFFk&#10;R8LBREAVnIkjvanKDFhe57QsXyWX16VkcklUPElx9paHxZKXd999F7kV3ttRXMkuR0LkrgGCaHQT&#10;lWXlqlXIi5ctXYoomngO866aLSJN/K36EsXBeElNr6kz1Y8wSVEmBdqRAg9gcZ6qlKqpG56oXsUX&#10;ldLDuDm4T0mFdMoyvtSy+MpHYUMzyWmbFG9qow8++ABhH05dkIhJUiZpPiw3a9Ys5HTwFX6iaBFU&#10;R2BbTAxPTIhcUHqJM8jUwrhOGJaQqaXOMKbG21R/T0n3UuOqAopQKcGiPsiloQmFHJ61UJCgWyIH&#10;fgU0I8nAFJ4FXUzJjPmtp1vHUfqYCcWHksPSkWkvyFCUYPLnXjMLz3l4/fXX03ApGRCtaf3UwFdu&#10;uXyYwjlmTmOMuIfai7oxqbGNBuoFKY9AMbNZl1GLaCRUwwGIXBXJFsf6l72S4s9UvQQ7nwXjg/Cx&#10;7mw3GrGtR5skK1WvWHprA50qkou/ZW6Dpygskdj4pwDD3FdMO86vMSaaI0z6ZuOhca+NSyIsjm8k&#10;3ta7BfUy2sLBgixCjzxMFqCtou2TG0YkaxrVSwnogLn1MmwLxlvc3+WmZ3wTbeIuzcW6p99RfRwS&#10;cj4a5430MkZUymVUNH9cOoxCYptbRZ5dGgesRZSzloUaRemYxDJZs2YNpntoSuLTLdbi3PA8Rkat&#10;xjV16tTcemm+VhornRwKPI4qDZ+IpG34Eoa6OHaQmz9vqa15V+sZtX5q/FfA1eKLoczaN2a2SZMm&#10;WVNapytBj4aF4lfMttUQEw0F44bx1UBOGI6QHq1ADKZxV+9QBQ5p+TcA1wxmmvVsQ0A8utz6DlYP&#10;e1xkXgkubWGWLF1Hx3A8p4J8GhqDLXLxVR2OM2lcUn/JvmTpMtVFtiTTYiZrYrpaMTi8kPEtrwbm&#10;yhhM3FvW2Y+5xhdG2Ko7eQ10cSyMYz2QH1aqVBt25rM66OuHr3jc7hnIVyN0dIbTZsyeLFTef+99&#10;PKOyxqaxqstDO8JRMoLXslC2I4GsrA5iGHEu7TWsHTlzFEH4N9SGWVuGldgr41nrlltuIVv4KhdP&#10;ltW5z7WuyLqGjjUMu8ocGAzW3iJCjKdaQ1BGnigcDqTHk1g7oo5mKGlAII06eHjtTHg/Y0vjXk0B&#10;cVOK7IaJ+Z5j20+cUvr4yvgteK7TFbcX44AytNFDFTxy5IieixP0kM+f//zn2NFiBseoiBtbrFfx&#10;Y6ZzG7l4+kNHwBFwBBwBR+ArQ+AL7Ug8gcXruXiOPAeyziy9zuFVf8URuGQQ0LKv+IL/EeyyVmbB&#10;zeKPxSL7PUnMc9OzymRdrhN/7KX51Ip/+rT8s70HDu7QihkCtFY28Vxu/pndQk3YTlRjyj3E/gHa&#10;TFQh+RcvKhPRMLzD+XLg6ymTZ7NR5MX6unoktixq2VezUTl+cr9GjIJxw4wbbG0t8tila1kvEYNW&#10;/DxRrA7bDCgxlECt7cZ5YgI7PErxrqwlSCBRINVEmKv8C+pli3htG0w2Ed/w3JLhXChvl1guKaog&#10;imXfyJEliAFnOfpHzkKC093hbGN4Jfs8swUsx4ajOH8SUN9YmkA+qn62cf1C5CcGIH82G/Hxfx5q&#10;G9NfDnsMdHV10jazZ81asXLlnNlzautqu9vaU3zCi2IDu3iiWghqayybL4qzQookhAu0I0hPaGjx&#10;ttpdUIOVta8kQbpsP2bsrZaK/a3HrMW+68zuNLCxMOQJTIvPE5oGwnhXQswg2MJ6p6+Pxpo+Y8ac&#10;OXPwP9bV3UWA9r7OLjGP5HGWFdI3USXytOO1TW8xDpxwFJ/oLaOHA8VWO2OAmPGyPfNwztyjlclt&#10;L7QvufyTkjoxENmQFTcfvYYmlmssnpuUgeamyfADg6MYHXnW6wjmgBr6AI0wLXRnGpqvVm7cKNyn&#10;ziynnptWMgaZ/FPriphnYqBSOMRnt9VANtyl+kXuc/OkJA6RwlJyHD7haqxGEJhSTUnnpZkzNohX&#10;XHFzG3p0kFgeEZNqXUMJ9FWzDPlTQUVE17CvZpUMWoKkq666injRjJ+59WI+0sBil8gb7dnzlLYg&#10;CIYyg6qC8R/ic8efVBwI5R93Fg07egLxNs4L80y6Nxy511RZwi0XB71efEkqrfzjNKK/uGsLc8mV&#10;NJTpa8pGwfywxbmRrVqw+FKH1RUziUmvCl45evSo8XxMbUo7aB6x4rd4kcEhd16WPiBmXfVQ8DE+&#10;54n6C5USf8b8pifgIEUsQMXaEU2FBYOkBq7cepWIQxb3fY3kXLJFKL6I06NCY9YVG8CK1Jcuz5jP&#10;2EgyrUbIRCsEnhgHsmpS5ta++hrTaZMLN+I34YDShVEXn3jBaWbm8cZa3O65EbPZwKhxm3bPrRfz&#10;US5uWgdafTX7Ux3wseEuXq2l+EeDj3q9Jn1BIaqKLy3bii/WOdbo1vt4Ylr5mJm5T3nmVD+y/mI3&#10;0r6ovVRTKyXuvwI2jFR1+aeC+ruC/0mrnbVFz+CwOFvZWoLaRNz0/sr+oBUJF8eRQpFaPLaf7tb4&#10;VpBPCv8KAnec4TaxnFjvzDo/KEgyYAMXZL6owjmeYX3KsA2GvodeeaYJwv/1tboh2GoEiLJAGkj7&#10;h9mpp59geXQEtPY8Z/2Y7Tv6amq/OPqg3JS+piFfak9+vN7d0330yFFWcfQvdEsQ39/VTkuZ7l9z&#10;H/n0Z+EwzgyG2TotKGsGaxqC7W9R2JGy2srhs2IyuERkT6wgBTLJ5UPiLeY+7+pinzI8v8St1tMb&#10;tLwF81GYBeR7bBj5M6CBZ82wnaiGQfEJ1ZGfXtO1w1dCj3aPB1sbEChCw4iUuAKKK2U7MqV5ovKJ&#10;c+Pe4p/Z6C2qNC+LvPiTfmdfjX5upBoRwbhE+8Y3vkHsOghLzWv54PtTR8ARcAQcAUfgAiAw7D+6&#10;eFazabhglTlaGs6swEb7nqd3BC4lBNRfii/OC2M+zD5Z61eECKwjWdqmVttoGtg2SKZGMhaL3COy&#10;GejLtx2prv2S7QjLTZNl59KDcFO7WS2XJTvjE7GmFs3ajloaduBa1NoWXV8ryhrZ2MtzPQfG2Z+g&#10;Ggki78F8LYJJsQukPDrXLEp0aRuAiFbbZtt/qjpymh8rALTQl2DFNgx81QaJxLn1ss0G75KttgFc&#10;VEE3ZzZUqu4XfnXjX7mPpbdCSTmDKgJoWpALzQpFsA0ISrKmhuxk2EAwvc9O3Gk/0XEypLFy7QYp&#10;gBqUPCVNsNYxIZF2FCZRElCWg+Cta1Ic+N72jna2hyEyfGYiUN6XL32QdI/LmkAQSf8kkYFtsaAt&#10;dbbOtoJqNYlFeAgUcaPbrth2dyp9GP1MK2aco9rp0/pdQbtI7Kg01rh8lRqPCxq4l44w3Ncj0grJ&#10;w7lCGAk+5G9w8Kop00SnkDcpnp0hzVrvCwWGCi2+TNolegQFF1Iqo9OajNeBN+53hgNurHLzT9mg&#10;kE9uenn0KoYU7Ysi5VBlMJSQUSIwyddMBqGWhR6K0FBAHSVMR5RpZ64L2kX7+eIrJYWUqDEW7Rmr&#10;5OaTwj+16yY34xBrSqqQorOEZx5rI8sQsqkXPAZQqqCUlxKOGKnx6Crdki7lI+QlVLUq26jIQ0PY&#10;HvIEKaF1AbGuchN64kD1Ysij02nYL77sLKdqJ4j4TGkRUjibdsSGprj6GlLi8V/adBMmWtVUl+JL&#10;5cY90Wod46YXyTmVf0pLUZyJsjIpfyydNI61Hm03JLP7eFxK5W+eguJRwnpuMQ6xNoJfrbOktEqa&#10;WaxxjZdSfA4+xgbKXLBrRi6Yl6msXNwYnXZPvWyuBAdglJmaBhzrArpR/lLJS2optheAueOkpHLF&#10;9Ur163g9YKDxeq4HRaoj2wIhrAlCDABumjpFqvqaupuwstUIcJG4uH8JT2nRuISSdU/ZagCFDPgg&#10;j0856zOuMJC5sTPshpXyT42TolNNQEpjUY3AVlnN/lAV245YYl5PjQ9konGJNCPRjqToFD0xqboX&#10;/xcPMin+L+ih9q5lLiiMlwSdksX9t7wmX0o+2DM8j4skvRLG87KqIKTPzEcCY4TlYPhXk9COYDti&#10;fTMT6g/ThHR+uLPAfUPZOJ/9q8mUEMVXVYimrj4r11LZPfwcbNOH55fhR9nXwYFQrzM1HiYhPB/q&#10;yaiwzpohVIZWg4h6ObYjrDNlOyKGz6aeYDuCTywbpqyzh0fV+dqI0B+Hwus9veFUzXAFh8rqMR45&#10;c35FraNl80Bw9TXcqlTwzMAy1N7bdca11peMRwjzwWJG0zTrdmZGdmQKTZeLJ0jnPgea7HkoOmaq&#10;MlzonhkuRKSWgqZlicEPPDas1Ci0sdb0rWGBAce6J+OSTZoizIYd4WyXWBqPu7n0V4QNyvAVjyep&#10;cbJgftebYhcRYD3ISJLTUYjnZA+2I3fddZct83JJ8oeOgCPgCDgCjsBXg0B+VPbhWT3vDPhoyUqt&#10;bkebj6d3BMYzAloCFl9PPfUU0Yw5KUMCFoLaNEpQnpueVSaCA2lHuGf1TEream6cmZu+f/CUSc8l&#10;QZNALSUVlTjYVqu28ZNNgORT/GpSYCUulla0NM5EANfT29vc1DRt+nQW5QoAXl2b7yFKZyQL9qI8&#10;0freNn52Iy2IqhbvuhG8akdhuyxtEtjDFMgptBy3eqkgk+BolW/yHdu42hltDVyWxnZHX+xRM7LZ&#10;QcVCSQOWJkbQzOqfjRbNR7kgT+IJE5szlCFmSG4JtMmUX+ZifMBBIieTJpCM9+TK3FqcX/WV+kpy&#10;IYlM2B9mzdrV34s+pKa2RsdOyYTjpkE7kHCPbNIEI0nkmRRSZFjdU2fJkY6ZFkc7JdFj0jcTHqmh&#10;pZ0yGCVy4irW0kl8Y9qpGDr1lJjP7avol8hJGgg1ffdgP6RCFRXpCoLschCGqY4fOizhFK+Q0qR4&#10;Kt1mN+sgJaINiyHtRRGsbOMuIOK1UTRhim54ksJZUtfifFLjUuwhQQjoXUkzQUZGS7J4o/NqDy82&#10;40abcIiHTzAf4RXUrnyVGZkOeufyc0p6nrLtkA2ZdU/bYwvG4iuVT2o8hM64R1v+KWlIbqF6aHJM&#10;G1XEnxI40kAS/oIYI6fUSEqpuqil1Ef0nHt1YS7eUv5KZs9tALesVAWzITDOEYvyIp+SzJKPNPE8&#10;SdkWWDR49f1YIJgLRQpnJS4e36wTWROLjU2KbVytHFL8HMc/KBiQY5qtD8b5Wy9Wf8ytV4pvU+0u&#10;/inukupoIiO+SfFVwXBheZZIb0gqfzFGin7xmzGhYZXSIqhelm1cEZtbSWA6ALPhKOBPBSc3gSbd&#10;RKoCTC6soa2tuZFTOBkY8VWzG5+2frBGF8ImxbNuJd4rXa/i8TaVPuY3a0ehIS7SOClhPfeSYIpm&#10;ehwXcAGCtE122VBAfUWMkNRznjC08pN6MZ9kSw5hXZHFwbKhLO718fhppAql3MuGFMuQxLHHS00E&#10;yopaxD3X+CHVj/SK5g6bf7U6StGT+9xs9YxI3cT9Jf4p1Y7F+ajPqr4iTDiLbGm8CrowX3sG87XL&#10;NSzwznR2AyoAWFmbGTFk3TPTQ4S2QzuCz9Xcq/qMJZzZKIfDGwNNTZOUiaw0pBqxAa04J+JJRDYK&#10;oR+LuuBi68x72evDeXR3DUeD/4K3MloHhzitwv8Dc2UMNuxZi3VUqGb2dXigkAqluzfSUuiX8Cnt&#10;SHG/O34632ZrePwZDL1MJlN0ELrAQE/wXisYpUblPnS3cmzphivD7xlvB7RqGxtyPWvVVAwyBLGk&#10;4bgPOxot3ZkEU6d/8IiV31zVsrnXrKsraI+am+u18rT9iFgr89A1jHmM/+BQqIguMaQGOjk+JVMS&#10;2xqD8mLbRGsCniv+pXLQQC3M8YSWS39D9bDtXcG4rf4ec7K+yvOtNaUNRHFnsXuSqT9qFgBb4o48&#10;8MADpnIe1VDgiR0BR8ARcAQcgbFFIKkdSRWTWsWWWJCNLcWemyMwDhHQyq/4eu2111555RUUJCRA&#10;dMgny2IJYXPT25kgW4Bqe5yS1qXK5S0tggu0CKl8UrtlpPySYkhAbMVJ7M4TXtTOX8lS40DquVbJ&#10;Jh3QPZ/kpq2pTmIaDaldrs7CazsiarV5YLdAlXVGSbt6kW2eWApKT+FgZznjLUcKfPJMnb2NpXLa&#10;qGjTkvK0liqiwA+4AZiiX+O28InRNumGiDEBKFoKMY/EasKTi3gVKoJMJEOXq5MSZ+ptN6VmVely&#10;DMLFr2xBdfqVTPDdxBNjXW0deSL/b9zzCsRIeMG9tCkIjGhQ8mGTRiYYNMhZnF3Gunh+YOvOdrft&#10;dBs8MbG1FUROnjw1qSnfkwMGQBQkKCS/08aSnXMuPqmzxtAm8AGBWsioiBwUk6aACbVvzB0fJMtW&#10;dYSY8knZXqT4IT6TbkONGtraS5ypXTTKD2ssGgVhOo2ONpR2gVQuaNC2X/2Oi6FDslGeKx/yr6gN&#10;GGKYE7QvFZV19XX9ff1oCwZQFkqwk4lZhsUrnMwczLfFSY0nJ7s7griGrIeds2cymrKhWqzd8i4Z&#10;T4jHIFW8xxP4MLd9U9qv1LgqD1qGpMDUlUtP6nlK6yDxTUE/BfCUtkMcWHzRgurgJrVR9fW1+Eqd&#10;xYZOVdaoErYp/kzln+Lb1HgIqTbyK0+1pkmNY+Q1nthgSGLrAlCbO25Ii6Z62aDNV6tXwRRmWltl&#10;bp/xuG2dSwNjql3Um0zfILl/6fFWlY0H/BR/yragmEVT/JbKJ44LJW5U7VLtm+JzGw+FmOUDbmJI&#10;AWttnRonS9g2jWq8Ta03chvLHloHtxvhI/6xT56c8Wj0hf83MVJKUGie1gr4OcU/KT4piB9gg5K0&#10;PsXjVarfpcYB61PxJKJSVEFxtc1lqf6eqleKD1PpU881Phg91otTfGsztdraapfCJ6V91/QtuTaY&#10;aMmqQq0/2mKMJ+SjIuKhgPsU/5Ne+dv6TRL51P49hX/peSruSkIm1S5aA2gugGwpMCBStsLWTbSw&#10;STUWRaTyT/VT82Bp85GazPZfcenck78IUHMYi6Y8laVItXlEmWjQ5pJrTe1HlEZFlMAtpjDmz9x5&#10;FkVpPBPZuyk6dfpE46oucZ1pqQsGuhJaxtz5MTU+MG8GS/raWhyX3XnnnYQ9w1dhCoTSg+0l/avw&#10;tC5vdUmNJ6n+eEmD4MQ7Ao6AIzDeEAjnLHJpSo3OqQnMR+3x1rROz1eJQKq/vPXWW0QzJgq0djIs&#10;FnWQMNWP5OTERFRUQV9Tu31pBYovHU4slpqldkHaRBVfBdoRS4B4miqTGwtchRvlnifmR7sgq5TU&#10;WPloZ6XLdlnx7tG2K5zqyqVTuyDbZWnXoS2ohMgSavNE2xXDv6DcVDRRW79qoLP8U2fKUjjYrttk&#10;ENqNpPBJ0ZPSjqT8a8u7lyi3T260ayoevcU5ufxjQj3tciUQT/U16pW7u+MtzFzQF9IXhIkE/SZV&#10;FD7WoNBvonb6EdmCMBFEcFsnJy28zqeCvcs3VHFlQ+tXoHjABXw4TAd/TJ82bcGChdNnTD997ERu&#10;FYz4WGCkXpmLT0rLFUuCxNjiSZOCjZAPkc5LTqqGMxpS/SIVp8R2Zdb64gFFtRXy1tDck4+6DPeM&#10;CfxEFA3AV/wYyT7Mqwx1kTMuNQGvmDjg0IljkydNmjFzJgWFQaOcnXlA4xT8KRlyRBC3dQlPI6nx&#10;cKgmCJuyK2hFhmUtQ0ON1fmeCU0LyAuCVEJY86dv0iVVs4T2K5d/VP1iPFPjsPXTgtxS6elBuXyY&#10;yielladeVL9AO0KhKamK/PsXXxL2meDGWCgllYOLcvNJpU9pfdQjTKRljKfhTrxtoxw35sHJEqiN&#10;zKbTJiPLKneclE2b0sTzF1pVw8HEgjyxTqFa27IhNf/qrLpGD5PW8SQVLVzjreqi/DUPpuYRrf9j&#10;/hSnpfJPzWsmbTfpvzrhaLUX8dl85SDaNFMogAfjhsGY4pPUc+P/gvZKTWGp+dTm8QLutfH2zCg0&#10;zHjQH1fHpjaTosYTBLSlcFZxxfyc4p/UOFDA3lYLqcCLxyuLrlxQ3xQOVkGbN1V9SfmNpcWcXKk4&#10;KHjdyR0fUlJXtPi56VP5xDbc8fiQmsdhv7ilrDlK2Mzl9sdYSUb1gUXaixRuinunX411oSTVTwV7&#10;wfqN9JzqyMUH/sx9ntLSqb2Mpe0+NT9q6BP9mmjkoxU+13JIl1bpSpNLT2o8SfUXPAbbOCwClD/p&#10;rROpFiou5h8bnOOBuoCq1D5O4792H7G2WKs+q2lYkWb7kdTpAR0DMgqt78TzrOYXJVO8HOvdNgql&#10;+gWlWyPGXbWEFiS3XXL5n5zBPzc9ZelgCgHPFi9ejGoktZPNff2yeSjtqbpPvMaLeS+urDHqZYOA&#10;V8QRcAQcgXGIQDi0kktW6rlrR8ZhKzpJFx2BEqsZggceOnRIa2UWwfQsHfdO7fokorK9kIShqbNL&#10;qV2czgRp0UxBJlshBm9uualVF7syE83Ea25FxSR/aUdMHp3afaWkabnSJSjUNsl2d7aLSHkkk6sf&#10;bUXi7YRpiUw7ouooGq22PVYvblK7O+1GCnYppE/talK7Te36eFFZ2YYthVtq98vWIpeeVD6Seqjp&#10;491gLKqIpW/CrYB/JB3Wcy7ysXYpfXavWFoHPrC0AoCLJPlJkLZM0hP75Ab+wSJE23veQra+Y8eO&#10;N9988/XXX2fjx1tstMgBChWDWmcSi+tbUVuNLyEyxCMcdjBszFatupbPerl4KLrItoBP9NWiEBf0&#10;r9QeT8obHSFUu4u3ySeXD1M2ClRcZ/xhAPGSWjMl9U5JCXVGUtU1Arg3mxKTIyh/6NcGmApCNsPO&#10;22+/TVClDRs2wCrS1Wnnr/GKZBJYm0BHXxtaW+bOmXPLLbfceOONjY1NHZ0dvDWxeWJnZ4fJiofp&#10;yfyCnziSHz041S/qmhqCCYqZkWWe3bnaT+ZLhdQQGo2Fp55ocCvm/9SZylR7mYcrG8+FJzNCLr9R&#10;Yu7zVP7ymCFSedHUAympVoof1Nc0ApCPzR0pKVVqfai2s6HJhprUPEVM6dz6pqQ5KWkv0k8bi2Ka&#10;5b2nmM9pRxteRLAYlRhaxYMGz8UScREaoHK1++Sg6camJBswNZ6o6HiIS2kvzMZRb1lXTfE/5lxW&#10;F+sFvJXiH7Wj6m7zJvepeTaVjwaH4nZPSS1T46SBoxvLUCO8tCNaPumnEqclcvmqwDOS4Zniw5QW&#10;NjXfibAYCt0XpI/nJmtZ4wdeSWkBizlZVUiNSyXiphTzIfmYB9QClkitV2OJXgy4VrzGVLYAUHtZ&#10;11OVS/AnByBy2zGFT2qdnMpH46RV1rpAanzTYQ67bKhJaUe07rJh0NraVviCwk6ZGGPH+EMh/dHG&#10;eS29BEtqfGYcyJ2/WOrk4pnin9R6Ui7jjCRbLaRwYzy3NNCsNQyJaUdpC7T8k+0COaf2C6nxv8R4&#10;UtAf1RbS5hb305R2P0VPCjcpulQ11UvrPbSn8Xxtc25qPEnxT/E4o+rI9s5mCuO9VL+w8SSeXHiY&#10;mo9S2mKqZpNavI9I8afWIXwynpemLZddL5uH6i82Pli/1qhefFmCywYBr4gj4Ag4AuMQgeQZjdQq&#10;J7V791F7HLauk/SVIVBiNSNxobZhcvjDfWrVmNptjlZKpSWXNiTaRGkjes7azXjBrcyVoe17zx/q&#10;ggV6cc4StuYWBMJW2TiBaYniAUpil1ERnPvKOeQzqkLPIfF5rqpNbJHiE3CON+dG4WjLJZ9UEcW1&#10;JnM6UZweodVHH32EgH7dunVsXBUdgW5lmzTxSSygUYs3trbs27+fuxtuuOHe++5bvnw5+obqyup8&#10;XWURKcaiKT48hyYbV6/QxUxqUECYOWHg+datW1944YX333/fbLbURqSRxwy0X/KEJsMyeWDjefWE&#10;Ok4L3n3PPd949NEJ9Q0DyEnQFlfXJrytJ6LipCHL31PCCYlXoDm1pLko7XIO80IxK5YYJ89aKXXk&#10;0Q6PZ802laBE/K1zzvNivRjPX2PFVPG4ej6Nkhqfv8q2Pp92GYdT7flUx98tQGCsxoHR5nM+w531&#10;d+qS6l8jHwd0ekDpY4VKaVYZ7bqrxOmi3ILOZ8w5K5Ofzzx11swvboJRjVeXKw4lQMhd/48KtIvb&#10;vmNVutZ7cS/T/Wj79VjR4/k4Ao6AI+AIhGE5tRsf7S79gq6ivKkcgXGOQGo1ozOzOhvFjcJXIC4c&#10;lfYx1RlLYGKnUeI0EJk6o5TKKnXWWOmVG+I5yUZNCVScW2qXKBxiuZIhGUtplYArZVkv/+mmULH0&#10;kvbqJ6OKX1P+uFPtkvJklTpLmzrLDyVGmxGcq9cRtakziTp7aK08QnzUWPaiVFwFHKKvJbQjYdo4&#10;o1uK65LLQlKlxLODvSJKxJNmVFEQD0Z5kibmn3379iGXRzvCjVxpkYNMRsxlQa5fdbIa5Eh3efnc&#10;efPuufvuu+76WnMWbqR/sL+sN985WFxuXIsUPiXiCVELOyqremkoKMBN/J/iQ+sscTchn1T/SvGP&#10;2cQYSWoXnls14w4ozYesQ/Aa8eqrr2K1s3PnTh32hCrpRfiVU+2KDcOxU3nZJh85QqGznOpsJxMM&#10;R777ve8tW7JsYGigoz2YjzRU1ShKqqLLngkWO1SbiL+S7BdoSc+4zR/eZ2bZVlTl61/MRkojmDiN&#10;WqSiLqf6e2pctTP11mtEVWpcTeWT0sbFg4B1FnFabn9M8ZXZEomvrOmNzQpyK3G22lg0vknVN+5T&#10;cREl+Da3Xjp2YMxssFhcB7G3YOEm1Y6aR0hTME7G9Y0xKWGLY82hEvVV7RuPwFZcbr0sarS1iG5K&#10;n8ktziqFZzw4x/19tO2uQUAgxzepebZ0++pIdTzEFeCsX02aXFzfEv0ld7wdrdQ4lX/qTLrhYOdU&#10;hJXmEQPNeCbVv4xv43G7xHiS8kBl3TxmRfJJzSOpeS3Fh2YSaoOJqqZ2L65val032nEs1R9T+WgF&#10;Yhxr40MqvTzyGZ/bKJFKn4pXp2kx7n3KM+6D8b2tP8V4RkOqn6b6Xe4gw8NU+6byieepmIbUeJ5a&#10;L9n8qBpZx0+lT9lElpZXFI9Lyr+YWsOh4KfUvFzaJi9mFaFUTL8GhFS/o9yYT+IM435kPGz0WAeP&#10;+11x62sfYc/tPtWPzhqPqoAhS4wnMq8kvfSCsq1J8efl/TwGraDhCiqe6l+XNz5eO0fAEXAEvmIE&#10;kp61UnSkRmcftb/ilvPixhUCqV3KOfQLme3bTlVfU6vwVLklpGCjws2W43bIxTaEo8pntNrWVOZj&#10;lU+8JbbdJjeltUHFVI0VPSU8dYwK57FKPFb0pDyAlZZixHIBq5HUb5j8E8jnpZde2r59u0QbEoDG&#10;PusKJGu2DSb98dOnCAL50EMPLVu+HK8OlVlYC2T0tYn4Fik8x7C/q4h4A299f6xac2zzwUvJE088&#10;sXbtWkSBCq+KLgHMUYrMnz9/6dKleJHGDRoeBYkqgSqFm/3790MDZjoVdTW9PT1z5sx9+OGH77nn&#10;7vKyYZ1lVcLoA8dYucQnN9JjlU8CsrFq91Fpx0s031iNP2PLIcW5peqbkraMVlo6WlsuE8aZMOLc&#10;5rW4ptaFeZhLj0k/i/EZ2/E2PiUgMfpo57Wx4vOxqpdqUYzbOQvURjjejm3/kvzX1lTcpKTAo63X&#10;WLXXWOUz2vEtpZ1K4ZN6Plb5XOjx8ELnn+LblBakRHT3XFJHbvir142egjFwtOP2aPnKFldaYsVf&#10;42XhOWzTCrIqQGkkGRaoOka3zkkzUJxtgQZu5Fx3bjiPPH9LqVU9dMbncs4hn0v9lYIN6ci1+5d6&#10;xZ1+R8ARcATGIQLJqOyjXZ2PZDUwDuvvJDkCY4JAaldpx4K0MaYsaTtSZ7Jy+x0vpqQMoz0jlsqn&#10;9BnAYohUC95iGadDQDr2NdqzY3ZYr2B1qHrpXFWMbYmzunHRelHkGfK2MSPlSM7EFdQ6Fp+ZcC21&#10;SywtVTERScHJzVycc/mTHHLPlJXAJ94c2r0pvewY41k3VLFwx3aYKf4vYWNhLSvTGak6SkvxkMt/&#10;+OGH77777rZt22SVhXRVx965sFrArTk3uHuSFMCYyu5rGif88Ac/ePjhR6qrqnv7enEIzQnCvoG+&#10;6qF830smvY3xITfjHxVhvJdqd+02C2ybeFKAjxGc2p1qJ1ksyS1t61PMQjHZsS4qtSujXFzSI0Ph&#10;8OP69et/+ctf4tOMyqJhwhU4J2RBfsWKFWvWrFm2bBmhOPElza942UY1gqEPPtCI9MPDgYqyzq6u&#10;hgkTVt9ww4MPPHDddddXVVahAqnpG8waIAsaMnyYMbuvyveklzoTXU23yIyjwDrkR+PQQPzV5vtO&#10;Q5rGkBufYZS79oLhyFp/tDYfxRIZsWLqDGxKepWapFJ8mBrnS5xRFRuLGdShrNcUl35WHAomgtFK&#10;085BOhNLhayjKZ+YwwsIS/VfQ8DQyB0hU/Od4V+ApOFvL+om1e9iRa9aQQSn0lvF4ybjlRSecZ7x&#10;/Wjnx4Jxz2p3Vj4pYC3NArpsoCshQh3tmfeC4kozeQmcU/1RtgLWlex+tFLg1DySskU7h/G/gANV&#10;o9T4kKJntOvSuD+qxLhvplAtfj5a27JUzqKneJQusa4TcxogGhZS+Cg+RNz6WvbYCtCKLsbBfoJC&#10;xfmwWtjCODX+jHa8HW0/snYv4KISOOQ2Af1Fy78Cxiu9fi7OarT0a/1s7GcZxsN1wYSSS38KZ4tX&#10;VFBKat5P8SeHfnL3HcW6BBVkMBbMayX2fcWTYwHHxrSVsGUvHvTI56xyJI3zI+/4l3FK2xCBSQo3&#10;x+oyZgCvmiPgCIwfBIZdXhQTNNqzZj5qj59GdUq+egTinUxB6eoaktSPkLDYdoQXWdqO1hOUebrQ&#10;NiNXaDJCYmJphUmIct+F7NSqLoVP6XHDNoFaQ5dILA9OI6zRGCYbw7OxuVSNnGf0+kh2lba356bE&#10;LjqWApzzwWp5qrHtlgkFUmcVYxBMiMBD0blp06Zf/OIXWC3Q3MxQCkGpdie+BYYLc+bMgQkRyhMY&#10;g4dWBdv0rr75pkceeXjlilWK1o2OhGSn2k5Nbm4ZIVfE207LtjRzipKR8KdlOKp2H9XYMsJqKlks&#10;uwFtxRfdsWPHz3/+cyx4pOVFOwK1KEXuvffem2++WXF3kQ7wUH5I0I48+eSTtB1PBipYcnQj4J0z&#10;d86999zztbvvbm1pHSwbrEFtkncNlud7iErik2NqgrsuXFfkDw5xPgK/IOcCKcOo0CuRONVPU0xy&#10;VuaxcX6sKCydz2jH81R9U6WMiv8LBo0CMWLpvnnW9s3limKyY1GapBtnbTIboEoMDikczrreKIFJ&#10;iZa1bMfK9nQk89HIOVYzgvJUs55V+nZWNlaVS2inRk4eKUdLTzzAjqqgC5G4mA/PmTx7UTf2dbTa&#10;l9GOD1/ZOBN33hLtntu1R7gYGJMmLhjfRtsfU+l1EEqKjZHTWcxOo4Xi3OiPFQCiNh5DRk7/OafU&#10;wFWCT0Zbr9LTli0jz7ouza2RvV786zmvTwqy0tE6CtLROvUmVFyj1R6dc4uMwxdtc1SCT0ayqBiH&#10;VXOSHAFHwBG4tBAoj8/Yaq2juSr2l6plkMblEruy3Jr7aH5pMYRT6wg4Ao7A+EOgv6e3h0jgTz35&#10;5JGjR5mI2F/V1tbV1jQcP34co4Svfe1rOGtCQaLJCwn+5s2bn3322S1bthAhHJk+ehrc002YOueR&#10;hx/+5sP3MJl1dXQ1N9STVVdHR31D4/ir8jiiiHkfVNFpYUGCac6/+Tf/Bnj52jMQjs02NAb8v/2t&#10;b0+eMrm3p7epqV6WGqTEoAdNyWOPPUZb0ATyxMU1ceLEu+66iyZbtGjROKqnk+IIOAKOgCPgCDgC&#10;joAj4AhcSARS8rSUtmy02vcLSbvn7Qg4Ao7AZYvAsM6juH4FWo0SpwkuW2y8Yo6AI+AIOALjAoEh&#10;BOvhCiEcB0LUbuJ3Dw4irL/22mt/+7d/Gzn79OnTNU+hC5k5c+bKlStXr16NNYkCk5CYt48ePUYs&#10;8b37j1En82NfW1sYGn1c1Hg8EWGHHzknwXE/EObipqa2Bk9WRFY/duwY6qvamkpUIyI8GGxkYTZR&#10;SqEj4R6lCDqtoKOaMIFf0Z3gOGK05y3GEypOiyPgCDgCjoAj4Ag4Ao6AI+AIOAKOgCPgCFzyCGQu&#10;us9cEi2ZzWaBVaYrSC751vYKOAKOgCNwCSKAUkQ2B/39fVjkE5EiiygRQrIvX74cwwWsRhC725xF&#10;hPCFCxcSBmP27NnI5ZHF8xOfmC8QKnzXrl09vShRquQYDXn/JQjJxSEZGKUdsXAd3BPZAwVJf18A&#10;k2tgMMSD4bKTbnFoIixOaCnUJLjqokFdO3JxGtJLdQQcAUfAEXAEHAFHwBEYTwjEcrn4fjzR6LQ4&#10;Ao6AI3DZIvCFdkRVNAWJiZnMoZadHr1swfCKOQKOgCPgCIxLBDD/UIxivDxWVlYRSxtfj1OmTMFx&#10;Fg/lyFiEo/NQzPZp06ZhpsBXfpJMH7k89gpZqIzyutrq0bopH5fAfBVExe7FtSQAVXxtdXd14yoa&#10;z2b9A/2EbxEpPT29qEZQXMmLNPY9WJagCAF/8tFCgkxQk/AiT7wVvoom9DIcAUfAEXAEHAFHwBFw&#10;BMYxAq4dGceN46Q5Ao7A5Y/AsHYkrqgUJDY666fYrOTyR8Vr6Ag4Ao6AIzBuEEC3QfQrpPJZJF6+&#10;EcsRr00hKq/UHgqMIXp5oqjCfJrWBCl8Zu5QjvUJwS+C7Ylfo0EgdrYJ2oBIQBGUIiEAdVn50aNH&#10;P/vsM5yW9fQOTKivkR0P2aOmIh771q1b0UjRTKhMMN+hpdBpzZ07F/WVmmk0hHhaR8ARcAQcAUfA&#10;EXAEHAFH4HJDwLUjl1uLen0cAUfgkkIgaTuiMOxxJHb3rHVJtawT6wg4Ao7AZYIA8vdgdhDU9EFB&#10;wuSU2Yv0I5THKAEDkRADo6YGMwVE7aQk6Dc1P3z4MNJ5vnJJTUJi3kagzxf0IwXhtS4TsC5kNUBS&#10;QUfkNYsbUAXk/fv3r1u37s0339y2bRvPUZzweeLEiQ0bNnzyySe7d+/GZAe0sSahCXgXT2hLly5t&#10;bW0lWWyYciFp97wdAUfAEXAEHAFHwBFwBBwBR8ARcAQcAUfAEShEoIIHxXFHzHbEkrvtiPOOI+AI&#10;OAKOwMVCIFOHBOdaRGXnwnYBEwTk8ojjMU2AKkXCUCgRJjVE81gtoCDRV4T45IAeBXsFrrpaXDwF&#10;K5NQHYvPfrHqdimUqwAhIIZdCGFduPCLVVUZzHQyd2cVuM967733nn322dffePutt956+eWXn3rq&#10;qZdeeunzzz8nALtsdwQ4ShGixRAYRtopC09yKcDgNDoCjoAj4Ag4Ao6AI+AIOAKOgCPgCDgCjsBl&#10;hUDQjhRfcWD2+FcPoHpZNb5XxhFwBByBSwQBolVkjrL6s/+CfyyFskD4/swzz2CgwHOUHzyRiy2s&#10;GdCaYFyiKBeS4E+dOnXOnDmzZs0iAY66JJ3v7em9RDC4mGQqOohUUOAsBcngUPhXP6F+2tRpxBHZ&#10;uWvnSy++9Itf/AKlCI2CpuSdd96hIQAfqxGaJnOMVollD60wefJkmgxHWxezVl62I+AIOAKOgCPg&#10;CDgCjoAj4Ag4Ao6AI+AIXNkIVP7pn/4ph225kF9I8MENXxFkCJkCjUjqmKf7SbyyGclr7wg4Ao7A&#10;hUKguxt3TDXtpzu3bt1x6NDR5ubW5uaJ7e1diOkxWdi7dy+WItglEM0CIT4hLnDx9MYbb6A4QVPC&#10;nMV0huyem+mtTQ/ec+eSRfOxJUExktlEllVV11woui+XfLHUwWSE2rA2YJGwePFiPrHaGRroqywf&#10;qqoo46avp6u2urK+trqnswMXZ8ePH8e/Fi9K/4F2BKyx9SHcyF133XXzzTfrSbzYuFzQ8no4Ao6A&#10;I+AIOAKOgCPgCDgC+Qi43Mw5wxFwBByBcYhA5b/4F/9CDtl1qDNEWMUve0WwKTG9iA7YahxPuQh3&#10;B+7jsHWdJEfAEXAELgMEkKEjnWeqOpJdiN25Z9Ih1giTFyJ4fDcR3ILQF69lF2n4ippEc5adAFi1&#10;ahU+nbBa0GkAifvds9NZOQS0hZJMcGgLFE6oNw4cOMBP0oIANQoqKTzQjtAupMH7Fhcp9TqakgUL&#10;Flx//fXEHVFsM1rwrKV7AkfAEXAEHAFHwBFwBBwBR8ARcAQcAUfAEXAELhAClf/8n/9zecyQaMNU&#10;2Yg8JAqR2kOCDH3mkuLakQvUQp6tI+AIOAJXOAJMUojXm5ubmZgwE8FeBKMQZO7YjiCp55O5CQUJ&#10;ShFMFlCKbN++nU9e0U+gxw1Kkdtuuw27B+xIJOVn2sI9l8K2X+EIl66+4CKNKZMAc8qUKeg2ABad&#10;h8Kws4QwC1Slp+F4Bd2JrpkzZ96UXahM9Ksj74znCDgCjoAj4Ag4Ao6AI+AIOAKOgCPgCDgCFxGB&#10;yj/7sz+jeGk+JC3Kgt8GaxIjK/41RatrRy5iK3rRjoAj4AhcxgjI8oAZqqmpifvOzk4k8kxSqElQ&#10;b2QOsohL8oWaH0G8YmPwiiwbiASOTye0IzNmzFCQdhPfu3bkrJxjOgyQlKaKV0B46dKlUlmhmuJS&#10;o2gxgFKEryix+EpDEPEF1cgt2cUNCfjJLHjOSoAncAQcAUfAEXAEHAFHwBFwBBwBR8ARcAQcAUfg&#10;QiBQ+b/9b/+bBB+yGkFagfhDvsWLXSKWoMC1IxeieTxPR8ARcAQcARBgYmJ6kpxdodelF9G0ZbaP&#10;PER3QgASLEt4i0AXp06d4lfCgCPKX7lypcXPMIdaWDw4wiNHQD7NtGyQQY+gRhcC8moUIOUhrTBr&#10;1ixgv+GGG1CKrFmzZtmyZeioSEwaUmJ6Qla86E0wcvw9pSPgCDgCjoAj4Ag4Ao6AI+AIOAKOgCPg&#10;CIwhAkGuJEfhJmaSHwyOhUrhEX/a12IKXDsyhq3iWTkCjoAj4AjECGACwiTFxMRD3Ge9//77mzZt&#10;2rNnDx60uJi2ELUjrEdrgrRdcTJ4gtgdVcpVV12F1QgOnSZOnEgOClUimb5k9A51aQSAN1eBAYzA&#10;S7vs379/w4YNtMjhw4eBFKUIeixcb02fPh1tFoY7wE5Ks0GRQzNXijjjOQKOgCPgCDgCjoAj4Ag4&#10;Ao6AI+AIOAKOwMVFYNiPFrIk+biQWy1EIRJCcSk2u32mxBmuHbm4DemlOwKOgCNwuSIQ24iojkjh&#10;CQn+7rvvHjx4kADsuNhi5iKgCBeTFA64UH4glJ82bRoaEWT0S5YsQUyvaCU6EICwXt6fkONfrriN&#10;Vb3ktaw4RojwVCnc0xY0BHosLHVoCIC1hQQJpGLRAsPeGisKPR9HwBFwBBwBR8ARcAQcAUfAEXAE&#10;HAFHwBFwBM4BgXLOfirKCIIPxVPlnicSXsiZu+xLdKWO2bp25BzQ91ccAUfAEXAEzoqASeERrHNv&#10;po0I4lGNfPrppxs3bsSgBIXHpEmTcOi0evVq7tGLYL4gLQhyeeT1ZimiJ/jdIjdeOSsBnqBAQSJ9&#10;VS4scax1rR8sJQsMRSLRQkJGqzSQw+sIOAKOgCPgCDgCjoAj4Ag4Ao6AI+AIOAKOwEVBoBzxBAVb&#10;iBEjAgVJLkHFp0eVzLUjF6X9vFBHwBFwBK5kBDD+QMmBmgQQiCnS0NCAFuRKBsTr7gg4Ao6AI+AI&#10;OAKOgCPgCDgCjoAj4Ag4Ao6AIzBCBL7QjkjDYUoO146MEEFP5gg4Ao6AI3CxEJCbLE1YmD9iEeKq&#10;+ovVFl6uI+AIOAKOgCPgCDgCjoAj4Ag4Ao6AI+AIOAKXFgLBs5bpReIA7K4dubQa0ql1BBwBR+BK&#10;QyDXv1MJp09XGj5eX0fAEXAEHAFHwBFwBBwBR8ARcAQcAUfAEXAEHIESCFRYuPU4uIge+uUIOAKO&#10;gCPgCIxbBLAaUTwMu/gqd5F+OQKOgCPgCDgCjoAj4Ag4Ao6AI+AIOAKOgCPgCDgCpREoV4hUEhWE&#10;HkkpSDzuiLOUI+AIOAKOwHhAwLT7RkxsATkeKHQaHAFHwBFwBBwBR8ARcAQcAUfAEXAEHAFHwBFw&#10;BMYtAsF2pPgat+Q6YY6AI+AIOAKOgBCQUh+dfcGN4+MIOAKOgCPgCDgCjoAj4Ag4Ao6AI+AIOAKO&#10;gCPgCJwVgQpSFDjXsidnfdkTOAKOgCPgCDgCFx0BaUcuOhlOgCPgCDgCjoAj4Ag4Ao6AI+AIOAKO&#10;gCPgCDgCjsAlhMAXcUeMaJmSXEJ1cFIdAUfAEXAErkAECoKOCIHch1cgOF5lR8ARcAQcAUfAEXAE&#10;HAFHwBFwBBwBR8ARcAQcgdIIlEuQZM61dM9nKr5I6nmqGD/P6yzoCDgCjoAj4Ag4Ao6AI+AIOAKX&#10;KwLsp2IrRjZTPOGzqqpqTKpsiv8CW8m+vj55mIw3aJTr+68xgd0zcQQcAUfAEXAEHAFHwBG4EhBw&#10;7ciV0MpeR0fAEXAEHAFHwBFwBBwBR8ARGDUCAwMD/dmFiqKpqYlPaT4s8BU5Fmgjxlw7EhNN6ZDE&#10;xU19fX1x6aOuob/gCDgCjoAj4Ag4Ao6AI+AIXMEIuHbkCm58r7oj4Ag4Ao6AI+AIOAKOgCPgCHwZ&#10;AXQPWGMU6DzQRozEhl5W+GNrvYFuprKysjQ9bjLiXOwIOAKOgCPgCDgCjoAj4AicAwIhKrtfjoAj&#10;4Ag4Ao6AI+AIOAKOgCPgCDgCQqA4ECOqkVRoRrQXOLnqzS40K2OOYa5WZiSqmjGnxDN0BBwBR8AR&#10;cAQcAUfAEXAELjME3HbkMmtQr44j4Ag4Ao6AI+AIOAKOgCPgCJwvAhiLoPNQTBHF9uAeGw4ubuRr&#10;i8giCi4ixYkMOMbWcMSqQebQI+2L6Kmurj7fSvr7joAj4Ag4Ao6AI+AIOAKOwJWNgGtHruz299o7&#10;Ao6AI+AIOAKOgCPgCDgCjkARAoqFntJ26NeUAYdCj6BHGStczZYlLhFTFalJPCr7WOHs+TgCjoAj&#10;4Ag4Ao6AI+AIXGkIuHbkSmtxr68j4Ag4Ao6AI+AIOAKOgCPgCCQRwEQDfYPpNmREgrHIsWPHeIii&#10;oqenp6urC8UJcdq5ampqsCCpra2NcyS9zErO/6IsysVSxKxSZETCcx5SrhmRQBvPx6rc86fcc3AE&#10;HAFHwBFwBBwBR8ARcATGOQKuHRnnDeTkOQKOgCPgCDgCjoAj4Ag4Ao7ARUAATcPx48cPZtfJkycP&#10;HTqEloKHnZ2d0li0tLRMnDhxzZo19fX1pikZc0It4joaF8g4fPgwlLS1td1yyy2oRiZMmGCKGbn8&#10;Qlsz5jR4ho6AI+AIOAKOgCPgCDgCjsBliUB5e3u7DMbNLpsbvqYiCqbsxy+Qg93LEnSvlCPgCDgC&#10;joAj4Ag4Ao6AI+AIXHQE0HOge2hoaIASVAv4qqqrq8M0hK/c79+//4PsOnLkiCKOKAA7nyTAYgM9&#10;BJ/oRWbNmrVgwYJ58+bxOWnSJH5FfVIQHYT8KauEuy2y1ZZKuzPbXkEPBfE61+7dux9//PG1a9ei&#10;mFm0aNG3v/3thQsXGowkuIjR2nNLV+CW3IZOPWcfqg1pwVvan8YQleYf0yrFyXIfnicfKuqMEayv&#10;xddZ98sF+YyWqhT+F5olUvUV/cW1Pis+FsVHN3QZOp0MpOiw9FBqRKdAKYjyEjXhjBkzeKiOiZ4y&#10;hdtY8WdsFiaeHEMfeqNtdE/vCDgCjoAj4Ag4AuePQOW/+lf/Sgv3eBVeYokz2tXt+ZPoOTgCjoAj&#10;4Ag4Ao6AI+AIOAKOgCMw5ggg1sQPlcTH7IC0LeIJxhnPPvvsiy++uHHjRsSvkqtitNHd3Y08VIoK&#10;5LOcMzt16hT2HBiX8Apf+VV2JBLmsnVStrrXlRKC22G1WDUihYqeUCji4A0bNqAjITEKksWLF0+d&#10;OlXqBIFzVhH8mGNoGeYWXYKe1E9SI+nintpxSSRdsGktXRc1k15Xqwn5MdcWxO1VgqRUfama6BTB&#10;ovMcFF2jxT9FKpQY/rGiYrSsNUJYjAzUG1Z9E0coE0iSBoJ73dDvPv30UzSXu3btQnc4efJksUeJ&#10;xhWqBrXqWILIVH1Ne0dW0CyySTzmfHXhuqrn7Ag4Ao6AI+AIOAIxApV/9md/Vqwa0SLeVvAFN7kI&#10;jna15M3gCDgCjoAj4Ag4Ao6AI+AIOAKOwEVEQDJNyaO1/cHmY+/eve+88857772H4LWjowMjEi70&#10;Iq2trfjRmjZt2vTp05HG4tIKFQiyWl48ceIEUUlIzIU2BUEtSguT1ZqkWxqOXMOIFAgmveVGsU/W&#10;r18PYXzFSOWaa66ZMmVKLDu+iGBa0SO0gUjtH01LVLAhHe0JfTsCaFJ1NdbFgqjEfhmqZJyky3bf&#10;50bqCPFPZR7jH/PqaPf7o01v1S9gAOiMFRL8Si/btGnT008//dFHH2HXRZecM2cOnbF046qzq0YC&#10;vHRPTNEvhaWYip4uDetomfPcWtbfcgQcAUfAEXAEHIELgUDln//5nxcsv8yCNVc7UmLhfiHo8zwd&#10;AUfAEXAEHAFHwBFwBBwBR8ARGHMEzOTCtAsYf2zZsuWv//qvt27devr0aYlrOZmOqgOvWXfdddfK&#10;lSuvvfbaFStWoJbAidbcuXN53tjYKOMGKOQt7Ejw/8NOCndbEqGKct1w0twEqTq9bsYNsiHgUuIC&#10;4SwpeRftCLYje/bsQSB71VVXLV++HNGwiWvHHKJRZWh2BnrLjv+fz/5ROJS2CShNZCwTH1V1zpqY&#10;9pJSzVLK/iMloy+hLSj4SV9Hq11I4T/afHIrXlDTs4JDAnSKZgZUzM/FOZSgUz2FV+TJCpd3H374&#10;IaoRugNu8ZYtW4Z/ObqVmYOclSVGgkkqDd2Q/K2VR6XsHAlunsYRcAQcAUfAEXAEvmIEgnYkXn/b&#10;Uiw+tBKrSc5ndfsV182LcwQcAUfAEXAEHAFHwBFwBBwBRyAXAe1xYm9LKEXeffddvGkhdUXPgdwT&#10;yww0EF/72tcefPBBhLCE+pBSBM0EF/oPtCO40iIlclvEpnjZwo6EY+zNzc2cZ1e89Fg0jMhYTrf0&#10;XGJWSfB1Ar34SLu0OFKikDnkHThwgEAL8+fPR0+DFYvJZ+Xh52I1t+KmxAYf0v2MVlsgHQO56WYk&#10;gvXcKit+jL0uYmgjcB4riAok47ZrTvFb7nN5srKfzAHUaM1cUviP1qxBWh/okbLBvF2NNh9j5lHp&#10;Dwr0hYBDe5nrKvUOuidutfAvB5GzZ89GYUlfA3xTc+biTNMX8JLYbLT8qcxNi6n7Enw+Vszm+TgC&#10;joAj4Ag4Ao7ABUKgIl6KaTmrdcwFKs+zdQQcAUfAEXAEHAFHwBFwBBwBR+CiI8DeR+JR7X0QuX7+&#10;+edIXdkfocNgW4QiBKXIb/zGb2A1ghYET1YEFMGUhJ/QcHBonSd42brzzjvvueeeNWvWcE+GqFWI&#10;QbJt2zac/xAmJJal2r1twWLbiGI1QCyb1iu2XzNVih5edDAhwCK4GDFS+YyWNrkqUsT72F2S9CVx&#10;BJHSOaOaIh8Dhxu+Sl81Jlex0F+tM9rM1ZSmVdJ+/BxwGyv8Y3qMGFPpjbx2BboiqT1kYpV7WV+A&#10;ADW9eECJ7ewm93JqJ20QiUeIVbHrLXXkkddIKVVijPY5K/BGW7SndwQcAUfAEXAEHIELgUCIyq58&#10;C076jLawcbIoHy3Znt4RcAQcAUfAEXAEHAFHwBFwBK5MBHTYnI0MvrA++eQTgjzv3LmTwCE4y+JA&#10;OqqRO+64A7daSELRlwBRfKbeNBzIcGfMmEFIEhKQDymR25IJslfyUQCS2KGWRPY6mB+71SKZeRDS&#10;7swuydxRvWCbgu0InoXk7+vqq6/GdiQ2GbmImzJVirpTWfM6VYKes5JKJvI2JjSwBTHPYzwZoR5C&#10;Enl5ZBrhK6PqCwpLo/qWPmJYur7C7XzoHC3+qWoKMdVrtGFy4jylxzLnWjFL5xYde+KKLZCKG45Y&#10;I0TfQQfJK3QxLLqwHVH3Kd3EiqNu7VVaq1G6vQhEpDFBA8iFYK1R8aEndgQcAUfAEXAEHIFzRuBL&#10;2pGzrlBLFHM+754z9f6iI+AIOAKOgCPgCDgCjoAj4Ag4AueGgEm0kbeuXbsWxQOhR5CfIm+9/fbb&#10;UZDgNQsxKMlkcxA7H0YeqpP1KEL4Fe0IiSULRmzKQ+6xJsEBF+oQWajEp+lJhrgfbQopT2UX91w8&#10;lIhc6SVTloCYDDFGwcCFuPGceSdKPNoRdCRm/nLRd2QQD4DUiIpIsF7iXH+KWvAnH0xwyCe+UAiZ&#10;Rsqk5yXavauri0xADKsg4OWrgD0Hc4HcUoAd3iBbtZqavoSgPFVf6gidUIjqixuJ3cn8HMxcRoV/&#10;Cjq0DuJJtaOqRuIRmmhYtnCpXpe9iDpLCRbFUxbMwytCQLoiedZSnpBBAp6gwkSRyVfAp9PRC+iw&#10;ypkXU3SqUjADnR0PdbxLEWSSwjlF6r59+8jh6NGjNFaBN7NzG4X8LUfAEXAEHAFHwBG4uAiUa0bX&#10;sjteAcQet86HxIu+Rj8f4v1dR8ARcAQcAUfAEXAEHAFHwBG4LBGQ3yoktkhU33vvvaeeeoq4I8hw&#10;kcJ/97vfve2221B4EN6DuiPh5WGJfY3F4uZI+/PPP0+8aMS4hB5ZtWrVvffei5ZFEltLxq/IjokA&#10;j6QViS1i1o6ODtIg6iWWCdJePluyiyck4IC87BLefPNN6NyxYwci/sWLF0MngeIt3ILl/9W0F4Js&#10;JMsQBj67du1CZo3UGG0E0m3kzvxEZBTqAoyoiKgjCRBJQxvVIXYLzxVyw8TZvEiy7du3AwvSZwnH&#10;KYVXaAjcmvEpfFA78VDxsSkIiMBKTwABemgCikMITp60nfwg0SIokyAGl2jY3IChYlGolUtc5KmA&#10;MeaEjWoePHgQIg8fPkxrKnwFHp+4kNST/8yZM1FfyaCBd7OaVuE/q6qaT+jEDOjUkSOH+dy+Y5OU&#10;N2IwqIVCPLlhDwHBZMhDRUwZJmCobN++Q5Su0DjXXHPNjBlTenoHDx7cs2HDBniYlLwFyGACyLQC&#10;4XOUD8RQkPxWoSeQpzht/CESmyRAQ0coeuTgCw9yEEOlyAEbKb4qE36VXgEQ8COH7kGxdiAe2l58&#10;8UXIgx+gkPYiQA7vQg8Z0jpyckUpOLLDZoscwteTHTQWZYIbAJJ++Yrly5ZePVBB9VEWlnV09mz4&#10;dMOOnTvoOERlb6ytouGggUKXLFkCebxFd2hsaMz6LIDDNqHXnDzZvnnz5t0Hd+3bv//wocPUVFwH&#10;M8y8auac6TNhBupI1dTZ5XGrPeBV9unHn+zcvmPxgoVLFi3u6wlaz3c/eIsK0u4UTR+kRN4FSTcf&#10;+WqGHS/FEXAEHAFHwBEYcwRC7LL4UJIV4NqRMcfaM3QEHAFHwBFwBBwBR8ARcAQcgXGCgBxbSUr7&#10;9ttvP/fcc4j4JdP/xje+sXr1ajQTkoafVTtiNeL8+6uvvsrBdoSniPWRnKIdufnmmxEcx2lQjSCu&#10;RcmB+BjZupQ00tOQDEnrtGnTkEffeOONiJXtRX4laDx0Ih2GeDK/KNoRgWa6ItBDwI1aCNk6AncU&#10;EvKsRXUQyqMkQHbMJ8kIxIJwGVQJdI/yibAuMScgIgeTPXv2UEfugUWYSPfDW9JkIAFHJI1KgNe5&#10;ZAhCuagBoAr1AJJrUP3444+xgaBQyeLlzQyFAZJ3hOBgS/suW7YM3YBoIFkJWw2xCpnQUmSL+Q5t&#10;R3XQaUEnMn1ZpShgBvkjbacIqinXZ/xEDn29Q8SsUXEHDgRbJS5YbmCwh3wgQJBSWV4BMfRAVBAG&#10;QN8QA7Vj+54P167dtnVrR0cnZa26dtWC+fM7u7qef/4pdBsACFDUC80BXCftCPlIiC8JPgmkQVG2&#10;oMdbXPAVOcgARSZTMuBAqwFDEv8cbR+4STWli2TvvPMODA/mKBtQevF54MABOhQ8QM7oUXj3hhtu&#10;gJkhA5JoSprptddeozj4QboKat3YMLG7O9ipZKqs8rr6+jmzZ0P8qhtWt05qbZ3YhDbq6WeeBvyg&#10;dzl8pOPUMeoIeWQIV5ADiGHydestdzY0DEeXQUeCRuSjdetQw2zcsbGnuxsnWPX1dVl8IHRaAahV&#10;S5dDIY1F7eBYeQML2qOeXkp5/tln133w4eyZVy27+pqqyiqcjr3z/psQgKEPFSQ9b910003wJOqc&#10;cTKyORmOgCPgCDgCjoAjMCoEKv/sz/6MF3IVJKPKKJXYbUfGBEbPxBFwBBwBR8ARcAQcAUfAEXAE&#10;xhABxWlA/otgF5EronmE1IjIr7/++uuuuw5Zpx0Gj937lCYAwS7iYCSncpSE9FaSboTCyFIRqqIy&#10;ef311zFVef/9983Ygp+Q8CLWhwDEzcimUQ/wuownkPmaJBoNBOf0IRiZMkJz5PsIdi3cgjw7jSFE&#10;uVkpjIoKhQzkzli0oCCBeITdyNZlcyALA5QlKACoCwohzBoQwYMMInvUG0jn5YeKlCiT0GeQD6oR&#10;8uGSNYaMNsCEixfJDYG7PFDxlmwjIFJem8gEMT3AYjgCPYoWIzrV0MpKWhxy4wnaBVkMlHYbJTpp&#10;C5Cnvm+99RalcE8FoVCYi1TaF+KxfaGZKEhKF9Rd5I9bKZKdOtXx6aefv/76a9R02/btcAmaFxnB&#10;UAUZmvAWmcCQEMlzgIJ/rJTurl50UVQQME+cON7Z0UnFN3z22Y4dwYCDHJDsk1hRW8gZ2MEN4mVd&#10;wU/Sw0kzBKdRIxgSawx6Aeo9VURGVKq16oVNiZmMiB5SQiFKDl7nk18hgBy4xwCIikOAWFpahIUL&#10;F0IbsKxbt47ioJ+fSHPGxVw7yqaurm5ewTTn6JGjkH306LGyynJ6x7RpUw4eOvzKK698uv7T7h5M&#10;TCqnTmqVSow6Qh69hqZEATN79tza2qAzg0k//3zju++8g6pm/fpPG5sbhsoy12cZ5QODQckHPds2&#10;b0HjBQ1Sa1EWaQKHV1cfOnSQ1z/56OM2OvSJE3t27wlutY4dNuYnGVDAzPTEC93vPH9HwBFwBBwB&#10;R8ARuEAIVP7Lf/kvLVQa07xMRsZwYf0VLNAvEDSerSPgCDgCjoAj4Ag4Ao6AI+AIXMYISL6PxJPD&#10;7OgqEAQj6+QkOI56EJJaxXW2vQQOtnuSxBm5OaoO2TrIixQH6hHgYm2AJBrjEsTQpNGZdyS8qE+Q&#10;6vIuwlmMGygL6T+iYcl8eZ39GooWcoNUMkGiTSm8dVG0I8IBkpBrY0KBZBw5PpJxaiQ1j/xWQTDY&#10;KvIH6RW3nDoqiD0CZYTRAhmROrAgLqdqsjagXdAoAAXgINPnFdlkSO4v31kS96Mg4VOIIb5HOwK2&#10;QEcOepdP3fAEGhSpAvk7Yn3y4ScsIUr7RJKtDHSilUEtoSJQSCDZJysYBlLJn/qqCMjmk7aTLywS&#10;SOZODseOt6HVkGoEdREKE36qrConB0DjEp3yMEa5IENdqCyvU9PhuB3llWgItm7bSsyToLro68t8&#10;W20/cTLYUoAtjCFHTxAguxbFR4EAMIQ8boCUh2gFpBpBNYXBBw0EtdAM04oebtDrSEFCbmRCA8GT&#10;vC6/YdBGu4M8dEIktQYZEkOJwOch95iAYLzCPaX8x//4H+lucIX0NGQitURTUwslyriHx5mSBi1R&#10;e09/HzlMmzYDAtC0UToUBqlFCB7fr0gkJIAkehkFLV26FHUVv2/cuPmtt95eu/bDgwcP8aSuAX1N&#10;8M/W3NJCverr6mtqaqldd2eXIp1QLgSAAA+Deq+i/MTJth0Ae/w4DrwG+vpPHDsO55RXBusu0ckN&#10;SkqGCzccuYynCa+aI+AIOAKOwGWPQOU//+f/PNaO6F7G3WNSedeOjAmMnokj4Ag4Ao6AI+AIOAKO&#10;gCPgCIw5AohcOe3+2WefIbdF6sohd8KEoJBA2Gpi8YIAjQU0KHiGxfxArkpW6FokIkciy5F5vBIh&#10;DkawjhsidAD8hFAVd0P4KcKlD4JjHCjhegjZLvJWMlRMbJIpW/JE/MoGjXP3SJaRhkMeYv2LpR2B&#10;JC5qhEqDg/kI2RFPIyzGzAXZNFYCEIYfJyTIiKERKIMPUmw+5ayM59QUTKR1QOT9xhtvYPCB8F0y&#10;d5nF0BBkxQVEaFOkeiEThbLnRaThgIA4G9E2xgpgi6wfqsiEd8kBsTXA8gkxAIiwHnh5nUtqDJRS&#10;PAde2CC1/7Wg95iDqAjoJCucKZE5BeE+i3xwpUWN0EzQOmRFA0Gt1AzQiW6jq6uf5tu0edOWLVsz&#10;/VZQinCtuekGQBOdwEKNeAs8oYpqgi21g1SMhOQLa/euvZhDbN++IzNoqewf6MfYBJCpHDRg+QRc&#10;NISk/NJAKEC9lB/QozgrPAd5vHuhsKEUCIZ+KnXHHXcIc/iWfNBbiB4+FS9H1j/UlBYHHGxTZHdF&#10;GgqCWvLhdZCBvakXeWKMRW5oUNDEKNAI6RXRBILvuusuHNCtXMkb1wEChZI/5GVGVMcGyoaqq6qn&#10;TptK3wSuKVOn0KfQVPV0BQMjKqKuRIlyuTZl8mQe7927D47CRgsFHkAF9JrqoQE3d3jfwjpszpzZ&#10;AYfyspbGJrQjZCh7GkCmFEon66PHjm3dsuX4sWOV5RX9faEsaLj9jltpL4rjEo9RC3NTNuYDlGfo&#10;CDgCjoAj4Ag4AhcagWA7EpdhLrZcO3Khoff8HQFHwBFwBBwBR8ARcAQcAUfg4iIgAwi0IxyBR8SJ&#10;9BOJJ/JWheyWw6XShvUWkUJidF7BwgORMfJo5MhIcpFZI2JGMi7nRWSIPB0Z9K233ipFAgmQCBNc&#10;WtEmELYizCUfudhCdItgmofySoR0HikzYlzSXBTtCPWiUmwb0QChGkFbg1gZgfJDDz20Zs0aKoWo&#10;2mT9kE1KIJLfMHkzQ1uAZBmoke4DEV6qsKcBMbKl+l//+tcB58477yQfRM9ItIELwTdvUWVeQZAN&#10;LOiNaCb0WGBLnnhzwl8TjQhKvHX//fcjBCcHJO585ZIOA3owbqAKcqYkbQHtTg4p51pyo4TcHwsJ&#10;WhD1AGJ9yv3mN78JkdRXUnKqjJYL6byE7NhYoHWDTuhBAQOp7R1dmzYGR0+QWllVuWTJNUjqicdx&#10;/wP3oiEQG0AnOZA5CgZan6z4pHTqCFyUC4DtpzthVwT3GDTgIKqnOzjvoiKPPvp1qgx0UEImCvfC&#10;hQMr+fuCOWXWQz5UVtFZFCOHhxB/yy23oKIjB0VMkbIBwvjkK5mAGPWiX9AWsCtsCTgwAD1IXuko&#10;ghLJh7gyXLxIpdAlSAUFIKiXqBSJgYimAUOaWwlmz7oK7dLs2XOmTZtOQ5M5xbW1ncJ2hGxRGqE6&#10;mjd33lWzrqLp6QiVZUNUBFhogm9961uASVkkIwQMVYOdPvvs823btradPt06sRVqv/O972SA3zB7&#10;1hwMbBYt5N8CuKu7I1howZ8KmUMt0EUFV3hlZcdPnPz8s8/27d2LU7bKsoq5c+aA8KPffAR8oBlM&#10;1HNdNXJxx3Av3RFwBBwBR8AROE8EgodWmY7q0texUo2cJ3H+uiPgCDgCjoAj4Ag4Ao6AI+AIOAIX&#10;AgFF0ja/Q9JtKJy1BOVmBC/nw6lLyeSAiBtk2ZaDIl4gi0dCjbgWCSwCXyTgd9999wMPPKCA2+Y8&#10;ind5kSfIyn/wgx+gbECki2qEd0O0gyNHZOUffP5kUTQuBCYjyVPgKMo6Fhvcy+ZA8nTolxcpyfSp&#10;AooKlEDIu/Vckee5By5UDojmUSEofoO0HQjokdQjZLeQ6aQnAZncc889iMIBEFMM8kFSD6TgD0mK&#10;jaH47fJ3JIdXqhHPeQU6kYYDPnJ55PsyQ6FF1GSpuqu+NKJCiCtYBQ8pSI6wjFV4SCm/+Zu/idYE&#10;5UTmISqEEoG1aEdqivXJxk2bCBYyc8YMDCYy3cB9VDyuKW+hBpD+DG0T+cg+A70aQGVWRNOnTJmK&#10;0zEpdQhgjhnEnXfegaEG+FNr1Rd9A0BJ/QYaPEH6DyOhFpI3KjJE04bGgrrDcg8++CDwUiI1EkuT&#10;hrekCkIZgLaDX9Ew8SsqIupChtCDGoM0vCXHdBRHC6I/MN906hdoRDBVwayKEoER8mQShDaCBHIW&#10;l1FeNnlyC8osqkOhsIGa6dTJU+iBaIrJk1pmXTVrxvQZcCDPIUa+y8hHbUEOxP1BYbNnz+5gjZQF&#10;uYGkNWtunD9vQXDC1t7W3tFOykmtk5ctWSoDFyCif6leMNUX/sYzTuYrbY52BBCAnVoreDuUwz/y&#10;gzeSvuNpHAFHwBFwBBwBR2AcIhDMtAsuVgyuHRmHTeUkOQKOgCPgCDgCjoAj4Ag4Ao7AWCEgMb3i&#10;Z3Bvug1FueAnC0dBmhKFWjJTomh7RSYKuoBkn6PuiGsVa4Hz5kjnkcbyk+WM9JwiZG7CDck4FM+x&#10;dC5+UvwJOaciZ34V8RflktQbcTb+lBB2I45HzM2RfOTmUCshtciDVIwV0EnwHGm4gpEoCjdoy9RA&#10;0m2UFgjokVMjzUfBoEjpCpuhOkrPIddn5IZug9eRfQMpoMlzFBfpkZhjXMKlRuSiOCmTeAUlDTJ3&#10;pPxop77xjW+gD0CFoCAcJcCUgF5xROTdC1k/VRDPUDpf9To/QTzVQfnx4x//+Pd///cfeeQRVEQA&#10;go8mAmBQ5UWLFmNdgbOp1tYWMjA6jQbZ0CCIR6aPZiK8u3WrYntQRGcnBfJfiFQPSSgnwB/dBoUq&#10;Rr3Vl68UTdPAcgAIFyH3ly4qKAkyfQ/3mEqQgIvG4nVFuOGGllIFdWF4QQPF2hF4FehoPum6oIcW&#10;p4HkHk1vScXCDbAAPkTSdrQyCiR0EtRUQX14q7eXQCNElEEFSNcLsT3IHBIqyoNyorcvWJz09oWe&#10;CIWtk0IR3FC6YqWoLBXa19eLEojKAl1mFrMCmw/cc/FTRXllE/HZMwYLbdfTLR9ZMvCiIDChXpTV&#10;1dvX3n4aasg8q0J5TW2tdJmUy8Pg16yykiooDIkB5TeOgCPgCDgCjoAjcGkhEFYtLALkKlcrPF2s&#10;k3gi22cWRnyN10bFlZQ33uLr0oLDqXUEHAFHwBFwBBwBR8ARcAQcgSsBAQlw5byInQ5CT4S8ir8o&#10;pYWiGnDZk1xYLJnZmsh8QV6VeAWhNsJ6DB2QuoZQ1S1Ty8uqyzBHGSqrrMA/ULhBsM9nXW1jbU0D&#10;N+VlFXW1TRPqm6sqgxyWUA0YakhtI2rJH0m0qiCbEm3rSjTcsaOnBpEeZ8XZ31Cm9wGEWN1Set8n&#10;cNCLUHFE80iTqRS2DpKt64qNIfiKNgiFBAQDAuDg/giZMvoGqoO5ww9/+MN/+k//6T/5J/+EG0xD&#10;kFyrCH6VSQdbUST+3FB3RPAc8Ed4rcAnSKshAxokoZZtB8//4i/+4q233iKoBpY3vCvrDe1wURjg&#10;zemP/uiPKA7ViGT3JWxHQEMqHBEWZPS9vTx58803X3rpJXxtURxFQJsqTinQgPT/937v977//e/f&#10;dNNN6ANQRezbv2vP3u1tbccam2qnTmud0FBD41dWlfX2oBUY6usto637eof42t3Vzx8QoRoBWIrm&#10;dcWrD+zUfaKmqaa2sbqt40Rfb+fsmVMXz53VQojxmhqBz4umceHhnEULrl1zQ8vUyRW1NUdPndy8&#10;c/vx9rY9B/fDVCjt4BnUUegt+ORdatfZ19M10NczNIDgH8UFfYA/wnHIY5jitCusPfSAAzcYNlGo&#10;IpdQX2Wlhot5CQXYH//xH//Jn/zJH/zBHxBoBIUEb9E01A70YOeamgqUa7zY1UWo+WMyDakf6uw+&#10;vr9moGvaxIb66gr0NoRS6ejsgR7anUKN8VTrzoGyHfv2nWxvq6qpwMxjzqzJC+dOmVDVW1VWjhGQ&#10;/qrP3DfV1kODfKPBS+QmIyT4gbLqqso7Th6rGuqvrRia2tp0w6rltZWluliJ3uc/OQKOgCPgCDgC&#10;jsC4RaDyT//0T3OJ0yEOLfG1PFVIt1RNbDMwbqvqhDkCjoAj4Ag4Ao6AI+AIOAKOgCMgBJDbyiMT&#10;Vh2400E+qzDayKM5yc5PshUgpSJPpHCz0/HIeZVeYd4lGkaCzHMyx6kRUlcEx21t7ShLDhw4tGXL&#10;9s2bt+zYsWvjxs2ff/b54cPHtmzZDCW7du3ZtWsvTqsI7IFMfGCQqAfBExFKBRQDigquiAuYQSB5&#10;V+R2HWsrQeeE+qBpIGx2Fwfmu/lELdQBMcePH5X+hmxl8lIikyyHkGz9+vWQKhONAk9KBUCRgEtx&#10;OJCDc4/nKAmjtYXUxlPaKZ3T57kMelBpyJ6GgtBDKCg6iiKeK4A29geYIyDLRl5P/oj71WpQCHlE&#10;+ODiBvBpAvngkvZCVJmLJO12c5tYLteQoUMJOiE0AbQjtOEniuL4xLBD7phkioEJAvoM0pObzFlk&#10;60OQcF5HlSJzJRxt4dsKGA8dPLKbXHbvRpHDxf/2hv/vPXb8iEw9yATtC5lQ32BsUVmO1c6e3bu7&#10;EOLX1F5z9TVoHXA2VV6dv1Wvqqnu7u7hFYrm0GNlRcXEia2Qun1LCI0jfRJtCnpEEIFv2zo79u/b&#10;R9XCdYBbvhDjfN+xI0e4hWzZzajJ5LBLLUI+mLzgFY1OJLmBINUBSmHLDcoM8NETea2QZgWDItjy&#10;+PFTe/ft37J16/pP+bcePOprcXdRvWTp0iXLltdibjVUdvT4CRyU7dtNuPVyOgWOs+gd5KaOcKKt&#10;47MQCmV7R/vpCXW1S6+55obV10+ZOROlSm77QgBsgK0JCAAL3Ahnku2EpkbaesOnn2JiA49ObGkh&#10;lvvMGTMraoKnNb8cAUfAEXAEHAFH4LJBIKw7cyujY1NyssnqR0ttnqROJLl25LLhCa+II+AIOAKO&#10;gCPgCDgCjoAjcNkjgMRZ3pleeOGFJ598Etmo3EB95zvfwdYB9QM/yYuU6T9yMWE/hXSVNGygpB3B&#10;pOCJJ55AiKxgIRzMZxvFPaJzVBqdHb0KWcFbYavFQTSMRcqDxyQ8AgVXQhVBiB90KmTR3j5j5hTE&#10;8XhqIoAHipzHH38cITU5YI0BqRx7V/R4tmOl6fzwg48VQDsLooAwuhvJOC9ixAB5vAsa2FLgiAki&#10;EXYjws6trywYfvazn6GrQHYPUD/60Y+gjaxK8Ay6gcceewzdBptKImp897vfxYZD28z4RcpFjyJP&#10;YlItcKHYoFAUJOgh+AoqksujFCHIx3333QcavPXiiy++8sorgCN7BUXg4CIlCVBaIPJG8I3JAhVU&#10;xBd+td2u2VsU1EJ8wkME6K+99homKWitoIf8bb8M+OBAEWi/cD+FegANEIorSd6hGSsWGg4lCAoP&#10;NAH8RBoptAb6v/C/IHqCKdDg0OEj+/gq/2MKII89CpWtqK+Fu95+88224ycnTZx43933Pvr1r0+d&#10;eVVZ4hwju/09+/b89V/9FTHYsdGYOmXK1772Nfjv9RdfBlJoowjwoV0glfv2HixCgrotKMngy6HM&#10;1UTZ0MnDR2EYbiEXrgZM7D9o93Xr1v3yl79E9cLrGI7gT4yfxJDQLwcV3NgTmJlMaDvqBZPDkFw0&#10;947te0AVZg5+tDK7EGjjvqasE09bDz/6zUe/+e2Gpub+obLNW+kFT3z49msUgXqMkOxgLo0apew7&#10;eurJxx9/56032ttOTmltue/eu7/x8Nfrm5vwjFWCP99//30GAdyXkYbcsC66ZtUKQrL/5H/+zb7d&#10;eyrLyufPmfs7v/VbaGjKqpOK0st+zPQKOgKOgCPgCDgClyUCSdsRaqsjSFq0STtSQgXi2pHLkj+8&#10;Uo6AI+AIOAKOgCPgCDgCjsBliYBMFtjjIPWWlQb3iInx9UQsaAnEdQRe1gMpEHSezFQjCH9RQmAW&#10;gHgX+T4ieDQuvKuoISTr7eknavTx4ydOt5/m8/ChQ9hGIBQOOoDubkJKZCYdbdwglg7S6o4gJiY6&#10;N2fkER8jYUeUjLgc+fuobEd2bN+1bt1HH3/8ETXt7AyaG0pHR7J3326k5HyFDJxTkacCOaT2d/yE&#10;vBtLDoTa0IOigjASEFMCIqqPHgUzDown5NsK2xG0CxRhb1E6oCHBR4+C0yfUCXzyBIE1n1yyb6At&#10;AFwembihaBpL2iYpnKCN6mDigK5Lmg+wQqGC+F7RX/iVGzBEBG+KgdI+EmRMQ2I5rZLEX3YP/MRX&#10;mo92V5R4eAkLDJqJGlFH9CUko15UwdyXQTzpFfmju6uPtsajFaHCFfRCcVOaWxoVoAWUpDbAQiJ4&#10;MJs2ZdvWbbt37uruDCHHV65YseSaJTW4IEsI7XsH+zs7Ojdt3nzs+PG+3j6worEwwtjwyXoZNkG/&#10;YttAD1QdPnokkDFMyjAxJ0+cnNjcLLMbQIYw6oKGCXUanEMb8SLVpGXRLErxY4YjFBE3NACC0gcf&#10;fPDqq68+99xzL7/8MuDQLp2dIXC9dGPkSRro4cVaFI7l5Vdffc3VS5YS+QOvcydOnsa45MDe3bQv&#10;GikwgQeks4G8voEyOGbnju093V0tTY1XL8K4aEF1eDG/C4MwbwE43EW5fEWdySAwedrUo8eOYb9y&#10;8viJKqLcT59+4+obWiZNTuF8WQ6SXilHwBFwBBwBR+BKQCB58MEWNKBgp1muBES8jo6AI+AIOAKO&#10;gCPgCDgCjoAjcNkjYL59UAlwlh/ZOmJcxOjISRXlwtxqlY7Kru2SeaNCvKsQEWg7kCBjpoDIWJGu&#10;5dYJI4Pm5ia0JsjNuZEAvbV1EjeTJ02aPn0G/3hr8uQp3M+aPRv5L5e8FVEKdJLeQjuMvJmy2CL4&#10;1EIBg08mxfXWfyHAt+TdMuZQjUrkLK0DcFnilIMB6Zb4VHAUAQUOgsJKQXeCuPzpp5/GJAVTHkJ6&#10;IDHHUgRtitxVkVIx7RWsWwRzQ9uZ6QkKJKwriE+OnQ2GNYpWohDlKhoyuEHp8vrrrz/11FMUhGMr&#10;Gqs0hjJxABz4AQUVhhfYTBAyXVVTUBNVik9ggTbIfu+9937+85//5V/+JcVRO8XGQLlC80nzJGl+&#10;FsIkc2FdVUlUmbr6etiDOirYOJoM+TqDf7jkB0xKmcGhwf6BUG7wSJZFZ0ldxLbJ3qjkqCMmIERa&#10;p6Uhkhd5XaoLuAuOgjzob4YtYUxYU9zZ1NjIX2MjaEMD5In9FJ2efKRYsvOUfLXjlSJJfsx0j+4H&#10;ZDCuoq2feeYZGgLNCupJOgvOu9BGyLKEUkCMgoGmlxbs7ZMWR5mAFahIK8lz40P9Codl4AyEmPLo&#10;sTLdVQl8ZNoSwrbU1MjARRdYBcQGQxHBhCVcQWPqlyPgCDgCjoAj4AhcZggkbUdi7Ygta0pUvvQC&#10;+jJDzavjCDgCjoAj4Ag4Ao6AI+AIOAKXOgLawiDgRkSueBJIYJEHcygehYTJ0y2gSKq+srPnV+Sw&#10;xGBAIE6AECkMZFdBHAm5VOLhDTfctGLF8tU3rMYpFl6eCKjA8X/CQqOhufrqxRzGX3LNNRyH53/L&#10;li3l34MP3oc9B95+oAqjBywwoJOsRht3ZN/egyhFpGBA7l1fF+wtkHpPnz4VSTRqBhwioWDAQAHB&#10;NyoTWc8UX5Lpo1dAB0B9FdSaF1OetbSvBAHk4IpUv2DBAhwiSdwPICCDpcjbb79NnuCmSBgQBiDY&#10;BBDKgsw5/w9W4IB+Aok8GiyKJg0hN8DKRPPI9HkFdRTJyB+IAErCeioi2x1ukMXLcxc/UVneKhGV&#10;nfQwAMUp7DmFghWIUQotYlorMpcyhpzFMAqFAmspgAoeqKSqoSzeBTQo52bGdFRgc7I6Lrh68eKs&#10;6bEGWVJTU4kRA1hRay7iecAD1Ku9q/Ozzz7fRtSQU20Tm1uuXbVq0dXXoBRI2TTgtq27p+vjTz4m&#10;eEhHewdqkqnTpvb29J7IrDSgh1r8/9l77+C6jjS9G8BFzgARSTCCIAlmUiKVA0VKlDTShN2JO2Fn&#10;x/Hb8me77M/lKteuZ6tcdvk/u8pV3nIoT/CMZkajUc4SlSOTmEkwgCRI5JzDRfh+fR6wdeYCuAxD&#10;UiD1HnHuXJzbp8PTffqcfp5+3xeDDw6Kprh58yuojDsICr9gATXUkZWeIeMVxTCnPlxCv+DKDFsZ&#10;wKQ3uWjdunWMK98jYSaBW4yUKEZIX1zFTwxFCYf0S1ZmjgbhgoULVQSDkg7r7W5DqFiK7ciy5YxZ&#10;OhLbkeMnjmM7As5cQpUwz5IRj7MC6e3HgduZ06dHhgazszIXL1pYuXhxemZmnLgj1IRu4s7l/pKi&#10;CQ7F5WWdHR379+1vbWlNiSRXzJu3Hod7uGszx1o3+rxv9TcEDAFDwBAwBP4YgRnjjmhfjxKHX25m&#10;2hZk6ogNLUPAEDAEDAFDwBAwBAwBQ8AQuOEQgGr/9NNP8fCDsYLIYqJibN68GZIXQlx+k2aSCtRY&#10;EngnXfgL4sBTEJw7J7/97W/D82JGQBFSHf7iez9CMoHrh7HHiiMITYGvqtG0tPQLO+xjVmyf/0nc&#10;i6effhoOl5UaNPRlxR0hgARWHDQWjSTYL69FHoFPJq0raK8iZ1y0B2Glf/vb3xKBA1dIIANcWFRA&#10;5c90Iek/+OADomUg7ZAeCw9iRUBAkx7GHKsR2gX4/EnpUPBoD+SGeY129IMbHLrCeGB88OSTT2J/&#10;IA9IxB157LHHZMsSI89A/WNuAguPigP3jWjBtfIlxU/gQHGQ/nQ0tiaw/PFb7a1PlEwhLtA/UH0w&#10;fSBzykLm4Qu9I4djJONPBAAEG77ja0tWLDQQ05PbbruNZpIyN2cOlh2yEeEzML1w8T7QO/wBZa8S&#10;SdPY0Ybhy47XX6+vO7+wYv73vvOd7dseIrJ5nLgjdefO/vL//l+cRGEgVFRcdPttt2NJsuvDj6kw&#10;RTCQsIZBgKHObmAQ3T2oAj8FcpKOifKi4jBEsqigRxjtDAayomcZBt///vdRLGRPIz5BogWJ6TWM&#10;RegRNDB6BAMRqTBoGwgSq1etp5edxc/ICMYq1OTdd997/oXnB7oY7ZFHHnv88a9+PSe/cDwh6UTt&#10;6RdffOnwZzuRCRlFX/3qV8ETZARRY3vPc88+++H77/Z2dxYV5j9w/70PP7itsLQkftwRtCvijqDP&#10;UQFUH+KOrNm08eSJk7/4Pz+rOXI0Nyv7tk2bf/C97xWXljp87DAEDAFDwBAwBAyBmwiBeJ61fDNN&#10;+biJetyaYggYAoaAIWAIGAKGgCFgCBgCnyMAJ4uSgREAHC40NHw3pD974cVlk85vGpsJNYVk54B2&#10;xzwCFh4rAdZQcP0EMGC/PwYQUPwkwGqBaB9wyqmpBM9wFhI5Oc5/UhDQwmVPeRDUxJsgRvvAwAjx&#10;JqDgw96fJiWNwB3QZR20hrjpRUX58+aVowAtXjx/yZIFS5a4cCZYcrBbH4WACiskBrYOcTKHg5a9&#10;BZWRL7L4/qlAg4YDKYnlcwyglD8XHj9+HJMCZBIocjxiQXajeaAqIXvgJuvOO+8k1jcMPhoDhgWI&#10;DTLFcH6OAk9Qoum9NEKvyUUYNcRq5/bbb0dD+tGPfvTjH//4L/7iL8hZJikoK/Dp9BT9Fb+xMjfR&#10;ipic5fqJ4mTjQhH33Xff17/+9Z/85Cf/+B//Yz7/9b/+1yLrqYl8YaEcEHSEbqbfZWYkGxd6gcrQ&#10;I4WFnMjMyEAdwcwF6QUzFDecBBHVo3RpdXyRh6sUdLsJFy8EcxCgHeydxHNqr/UNYCjTRYQTMGG8&#10;lZeVYxWyeNEi5eNDtgAscpSTx3Lz83LyAr9aeNhy/t+CI1e+0dSVXqqhLd7ESih56iCGQ6DfkanA&#10;gfsLWBCH/tE/+kf/7t/9u3/1r/7V9773PTqaChQUOC9z2VlZ+fnZVAT1iL684BUskeKdm6xR17/I&#10;PMp/UroJ7lN3+7hQPa5R7qZKSUHcIenwCI7yJhNMxUeRaRictEs+3AKNKhI4PHMx6XV3B3m7Py7r&#10;prPEhoAhYAgYAoaAITD7EXD2p3rR0au/TEa0uSNsJnLRJcHsb6rV0BAwBOIgwBpVtzyrHbnfDf4c&#10;mkgYG0lIGAj+dQ2PDAz1cXKmfLgw8GQ9IAfT/ugZSxgkh/GEroGRgWH9ROaTS75r1y8jfZ0JEyM4&#10;WJ4YHxuhWbQuaNINdHgk6SBF8tSM7TfycRLM/XQtx8pKwxd+moWNHRzuhl4YG6c5rDHH+3qHGA5D&#10;jI8b5Jjcajvl/6i+54YU1dMHX71BWjZTNR0jMHnXMiNEE0ZHEqLDbqO0d0/vrwy/OVx6q+XyXun5&#10;omGvwaw4tHxRDID4kJLS3zJ8V54wX8rZ00zx7wtNgDq0V9f/qfvu0tt1TVMCtceKguB0BJHqHzBH&#10;7k9/5ppWxjI3BG5cBMSHwhFDvuOjCQ1D3pMwZSAuApv9FZWBOwtaP04zuSW57+DZ2YGOkQTGBBgl&#10;kPMtt9wCA86FbJCH2ee2hfCtPV1ztu4UQSPYnR8dHSQ2O6RrSiruj4Y4AyEbSU5IS0c+SSRk+2f7&#10;dimat+QEyHTJAExu2CWoSjC5mp3ix0WnCGcPMJl/kr4nXtgs55d75A8RH9/TFIDQLgQAdBES0y4Z&#10;TMREgPBzL8hgMUACVZVPWHhN6YCMnQ2wYEnAgSiCQIJyoI6QGKDHjQ5MTCgLHYVMYNtJ09TRhm1C&#10;Z3/voZpjB44dOVl3prWrE6MGDw71hCvHYgOTHcxEYOTpF6pNDgoAzjCI07lkHk2YiCaMd/b17jmw&#10;/9mXX3zz3beb2tuojAQGWkRb6G5qhZ0QY+nf/Jt/g0aCMEbOHGqvQn2o2qAhct/N5GNRBoDvDno/&#10;OSUhKeJChZOAsbRr1y4CsXhfbblpGT2t7SP9g+WlZcmpKfuPHDpRdyYjP5fH1bT/Brt7d374UU97&#10;5wTPtMGhFZVL11avWlyxAEzoRErBpINB60FAK2CE+X+piZH0CMqdowh4yac+tbW1uK7iU5fwuAEB&#10;3SYk4E6RxuDfV9UQJCI6TjHncdiFccbWrVvpaEWeJ0F2dvoIcmRCAhoJf54+ff7YsaP0HXniBY40&#10;CBhpqSkZ6ankjyAkL1h8907PVG5GRuLcuUW5+dnDoyOtvT3H6s6dqG8eTUzz4NCbIwm8ho7Tp3yn&#10;epiM0CL6QrmhnKEXcl+OjaQlJWQmJqQ5xSSSPJEwPjTIksgOQ8AQMAQMAUPAELipEJjRdsSTazdV&#10;c60xhoAhMAMCiqCoH/1qje9uf9bYJBuYmZbK4iQOhGSiaJNat/s10vDwBFknJyVkuU1v7id3XNjk&#10;de36hAWrL8tzmuwEuxEPgBVNwJrTy9gs57Qsv7CpbZJB9qwo695Z2Nj0NNcv4wHTQRPkqySV5eeN&#10;f/igo5Agwb5g12U3+hGjB0A3cX9P7/vlSpuqeLMXJgbHMPIdFyV8hv1y8Gcc4o/hFHincTMMdeam&#10;UGK4NuXs7wvt5J2psp4fFMcXs1PE//qFyyTMA+Dma8jN7ocfTeO7r+rNotJd6fCy6wyBuAgwReje&#10;4e0FaURhJNhBD3+Nv6B33nmHuBHcbgpGrZyYHBTYnJvLTwVymUWsaS5htiEx0oWiROBliKtg/3Ef&#10;hIEAz3FoYshxzFM4L59RZAjRzBftYZcuS/6ffPLJ//7f//u//tf/+pvf/IawHPD4ZKs42BQRloSv&#10;p62/5A30Hhhk2G34bvxlEbNBIcSpifxWqRUKmg2lDqTUXBNXYEDToackX+RniT/BRzO/YraTXoS1&#10;sqVcVBYOUNLkHEQbjxDKvqm5Ed9l/+k//Uf+e+KJJ/bt39fT5/b9eIKeOnCVNvFQB9Cjo3kDIQE/&#10;xZ/Sh0eGeHlsb+945913nnnmmfffew+5Aj9ssjBQhcmTTBQrni4mT/JHA5CGxJ+kZIwp7gjfGQAI&#10;HkAnExY9pCSl6GnFSWqL2Ea76H2GwX/7b/+N0k+dOqVWC1vKEoBIBRqfY+OjVHhs/HOlH1sNRo42&#10;QvF+Qpeh4ihoDagy3qg/Zcl8hxz0YkZzuIRD0oUqiZRFHf7jf/yPf/M3f/M//sf/QFahwvJ+RgKt&#10;JrzthZDRw8jZuPT3ByHoE7kj5LBO3QosdAoD29k2RRLT01zTCApz/HgNshkjxyt/wK02YmVSWlaG&#10;Ty1ApoY0n7uJJkxCF0nJyc2hgTQ2M8NJd3V1Zw8fPRxcOjE6TgiZEQyOWIkQqgV9kB4BQ8riZieF&#10;JoHA8Vca+0bp+sCuK4X9F0CRlm6B2dUJdhgChoAhYAgYAjcPApG//du/pTV6n9bbjL5rh44/714l&#10;gmOmN+/r+UZ+88BvLTEEZg0CWqJQHW3+CpYlnaeOHzl+qvbs+cahsYTMrNy0SGIkgYUErOIFheOP&#10;668lqKYRlkDsKWOpzGfPIK60M7My2LKY4MzUJ69il9w1JsTHR0cGh1gyHTp8pPbM2f7+oeSUDBwR&#10;pFzjYq9ir3qG18tXrEuJXAoNwTqQpRrrNwEO8izqDh8+LG/O9AWLT1ah8beRXsWqXnpW4xNug//e&#10;vftOnaxtbm4ZHBhkAcsq9cKa99Jzml0p6Sy6Bs4L/FmfQ4RRP9bkM0WpnV21n7k2I9Fh9kti5dPU&#10;1Hr48PEjR0/gv72nZ6ioODf82uAzuNz3AQaDqCJxNEwaUD+wIRAuMBSMZAEIpJApcSxZ4VZ8VAD6&#10;gsQa/LqJuEHIQQkoSMrctI3W3SQmS1wPyaSUhKURv4nkctt7Fftdlr5qoHybMN74k2qrVpwUIShn&#10;LFexaMvKELhpEAjfGlDzMvuDx9e2A+2UVyBxiRy6sxT+gS8kkx8n5i5sTRBUUAUQV9AJuPW+9a1v&#10;YaygnQrcjDIuOXPmDFSsVlXkI3WE3Di4hO/MVORMHZBGINAxHOH5jt0JHpzwfAVpy7OGtyxyICVm&#10;CrJN8Yu4OOu1q9hrFCd5hkcebyYAxRnmbUqH7JazJs1RUPOAQ1uoNnMUvDYzksKAw18DMhHs9+3b&#10;BzjgTzM5FF9Egre+kDlFUBAb/EmM+YjeOfkE4epVq/sJVH74MAYA3T3dToeg/IyMOQWFXKjLfa+B&#10;M/XElxc1V0xybEqQedDGZsKHVTGRzIdGhjCw+OijD/FSJa9ZyyqXqheEvxdLaD4DQ7Wl+3i0oSTh&#10;HAybGDlJ4yqgQIqgVtiXaALncskM0gz0Kg5ohKuhqgpkQmPJh7FEVHNGhcYeiakDg6d0bhm+xpJ4&#10;W+d1Pcn9Nzg0UN9Qv+uTT48dO8Z7IzmgiOBqDJA1gHngUk+NOgViCVvtaFjqOUid6UeaQ9GMYRqI&#10;9oP+x7CUKQlKDycRe3DRpkj14ZuL6nEr0XFUW+0FJTqam4XMKZ0DrUKvgo2NbTScg4Lo94SxIZxl&#10;VcxfsGDRopzcfPqyucXdRydrjoIAZWH1hTGQakvmLFR6e51JUFt7G+FgMGbBshSblor5FdzWLlFy&#10;Kh3KoBjHOCQ68uF776MMcXDTMT7JjVA0SC+R1OTz5xt379rV29OVnJSUlZFeVbUUyYW9CVfxVrKs&#10;DAFDwBAwBAwBQ+ALRyCeOqLK6bXGb06caXVtq+4vvC+tAobAn4IA97hnElmVaZffKy89t//g4ZOn&#10;66LjE4HD4exkXP5GhxMj02+bEqso5hGOfs+ePeytYx3V0tlLnkVFJWmpyCsYDbg4jYFIco3ZusQJ&#10;dip+/MknO95+B4EEdwIF7CKbU3gDqSNgJELWr5NZf7JrDxUEbgUeQVsOgZ31IftV8QSiVSsLYFat&#10;2lw529j5iYkoXMlLL73CNtjTp8+wZK2oWJiWmoYriRv6gGohSiohaiF6YCvgC0RJz0KB6rJwRruA&#10;BoTHObD/0Guvvv7+ex+cOXMWvxi3bl53VdQRKiN+n7EKbwL3RHhe+BoYCrgJTxJBDMV38+LFD3/X&#10;cF9AQqFXoVSJpNO94Ke7mXAQt+g7DmILzoiTXmMgZ78f9ot9/9H8oE8gguSinkDnX+H4k/nc1JHL&#10;GvOW+MuDAPOGt3blPuJO4S2BOwiSVM9WuGwZPfDM5ZDOKhKWiYszUL08c3HL8/rrr7PNX7MHnDsP&#10;aFjsmEDlXMWkxH0KwkyqihPu5WFuVaYa2d1CQ6OLsDGftykSQ1gTx4IMIbWZkZgk5eaLCkNPY5IS&#10;s2S71vOSz5/awkFjtaAoIOgW2m0jqxqSsR8fWHgb5O0FGCHEeZ0Uhw4HDdTMtOTAW4H6AgBpGlnJ&#10;sEPyOVkhD8CVkwlZAThASS/ncqxz5pQUcyFxNcCTgN4AKKOH7IxMhBAuF8VPGkrhVx7TetAwbaLx&#10;IBgg1WhPw7QHO4Ng0lFqWpqRGFqQJFxQi8yMgd4+OpFMZDui12BaRyk8zkCDCoMAJ2nstm3b7r//&#10;ftko0ImclCELZ7gWxCS5aTIXqohtvEuzIQZ4kXBWr15NPkDHVQw5EkjL55ODfCLs/wlUB838Pb09&#10;h48c+fijj44cOswwpmIMJBQaFDUFP6cvQJ5+kTmURjh1kF9KbTKQkCNvWlixAB2XcL6yspLKIO2A&#10;G0Ma9UVQM0SRcNA8Yl5++JMeoe0cfJdVEJlLSNOzfmhwpLd34PjxU7wJIKdxc1Ex92uii7VeVl6+&#10;pHJpUUkJRkP19U1Hjhw9W3uCqxgqvHFxF5AbyDhHZ2zjSkkeHhpCjGxobOSNhZ94lUY5u/A05+4e&#10;49eTJ08cq6l5/ZVXaTuwAxGCzcaNG9FaGJz0e0ND677P9o4MDSYnJ2Wmp62qri5HRYvcONusvjyz&#10;ubXUEDAEDAFDwBD4ExCIp4541iP8hm3qyJ+Atl1qCMxqBMSvsX7gi0KS7vzkg4am1t7B4YKiYlZB&#10;JQW5iBtJblfXjDS2toNxsMxgTciKji/tPYOFBQUV8+bmZmcEAUdgQrWuuMbqSMIYPrkPHDp86NDh&#10;ju6eIlpRVVVWOmfSLH9W98Zk5QQmf7Bg005S2AEWqM4Fc0ZGVVUVC0LOy8UHlAEcBItJ/uQnlvpu&#10;e9yFHYizp7lJiRNNzc3wPqdOnR4eGikoKFy1ak1uXsY1Hw7XGAL6hfU8n7Ae7Iplaa34q9e42Gue&#10;Pdtzg1Yk1hw7/vHHn9bWnmYLZ0lJ6W23b7gq6giZaLMnB6QJm2TRmcAQEmf58uVeEdGW6jitZahr&#10;EtMBC4OICK8EpwOp5D3++bspTlaaBqkY5BEMF1MZJBrbxuVbgwshgLQr9lpTkPEr6UtnQmByQBmF&#10;jIPtgquS9zC1wk3ZgSxkhyFgCMQgIMsqTirIEHcK8wzsMxoJcwjvMBC+3FNMIBCp3GIw40xTcMFM&#10;9Wz+4I7joQxfDJPLT1xLSi4kWwhWon9jG6FJg/z5VeHEyVMENAy4DiQQyiJD7mX2Dbz66qs8IqUB&#10;kBi1gPjVPNPZ9MBjRTYlbkN9QgJ58qwJqyNq4HWYmiR+UAE+qSGTNlWSCyY0aZDhhUR2HhwgRhpm&#10;JIhsqUqoR1gYyAslmDjNoaUF6GRaQQ58MnuDCbQ7BzsP8GTFGw6zMUXIrETTPnT85jtuL8jHsmfC&#10;mQtgMNDRzltRJDlyttb5SiIfmXXycKFKijDB0wEk6S/eb5GdEEi89eHU22SYCDHM/BMTWFjgOgtZ&#10;guqNDI/UnT5D35G5JDSKYGBQQ3oQZYsvNIe+ZhggbHCgGfBYoZmYWfDaBnQMFXIgQ7qbTw5yoIZU&#10;DwAZcgw8MqGl1PDuu+9m0wAAcmDowIXkRg4AKAGjubUFBNrb26iMTHZ2UY9duxrP15MDaKMkMZYY&#10;SDSHAS/rH8YYqhKdopAhqoxcddFxtIKytOGJlnJQeUYy4VVQR3gLZQxQE56V1IEW8f6D+kJZGoTa&#10;Ycl3PeXVRi00QIBhw58Mfg4afvbM+YOHDn6Igc7HHynkDw8xUmZnJBNdZE5R8fLqlXyykujq6T15&#10;6lR0yFlQUXNqxeXciTSEojOysnDiSrR7fqW2BFt3vrSiIzSEdjm/dufPnzhxkvTcv/sP7G+qbwBS&#10;Kkm7sCJiPPDa4EZ4cjIOvo4dPRodGU5NSSZO/Yb164rLy1xoIDsMAUPAEDAEDAFD4CZCYEZ1RK+8&#10;fvHvKQBTR26i3remGAKfIyAeTcsYLVpYlpypPd43MDielDK3YkFV1bI5ednOs9bEWELijBbl2gJJ&#10;PqxVWM2yPHP72ZLTWM5VLa3MyUrHsxauEPjA4P+aqyMTo+2tbWfr6pqaW5IiyfPmz1+8uHJOcVHy&#10;jbOo8WvLYImYBHfAkp5PFsNwtSzh8NXgew3KBthZpmodjkDiudFZNdYHBp078mNHa/r7BtIzMsvK&#10;ylesqM7IyLrRdQSW3Cy85RsE1gBqjHvB3xGzqgsuqzKBlpnICDx7BlrqdP/AQH5+AZsrb7t941VR&#10;R6iMxD++aJcx5A7DmIDGDGOviIBkHOqKa2UdoqzgR+Dj3n//fQgdeoF7Qb47lECJ44Ag56IQN+gr&#10;bN3VVmUqQ8/KSb3UkcuC8aon9u9j1FbKHOwh3B+Od+AKwc1rPLNzHrjqgFiGhsAVIKD9/pocvLUl&#10;dzfqLOflXAvOF4Ya5pknLGQupDNMLrM98wOMMLwwv8olETlwMP//xV/8xSOPPILKEp61yJbiFL8E&#10;RpiUTDLMbFI3mf2gocmQA/aWDDnkpBH6HrMDNulD3ZIDr2cw3tSExw2/Ygogz1ocF12vXQFE017i&#10;J1I4dx4HTDJi2CVvuA37DQ08E5k5mZ34QnrmT8UUIQHt4u2FmnOtHgE0R+qIYo2QAyAwoSEPADWA&#10;gw9Qy58Yr5TgwCXSBij9rnvuhg0vKMgnMAQ2AVSGrMgHVYCsyFn0PV2G8MCniqMj0OCh8nle01la&#10;/E7b3sQknubOtgOpjMEikYBMKIZW8x0NhkryhkaF5f6U3pTjLCZkHh9oEnzS1xTEGWqOvkJzGAN0&#10;NN+lrKAGUT3en/lOnZ05SCRCvzMgoezvu+8+6fRcDixyaKagLAACFE0tzbz0wvtjEsFnzbGas2fr&#10;kGLGoqM8B2ksgxOZTcNSqrkcoCm4C80HOrJFUZDeQIsoiOzoSka+bEpQDqjMli1bUOYUjAcZhmpz&#10;La8KiBMUxHnpjrJr0RMTbU8VpmmyHZFtFvnTZDI5cqSGMOynTtUSuD0vN7e8vIwqAU4kIdrd3ZOd&#10;m1dZuXRexXzUkf6BIXrwZM0RWk25CltCL/CdUvLnFPKZmpqWm5tDfBEELaxG6A6K7u3pRSvDcJm7&#10;jfRtba1oJxOjzp+e3hYIFM/IBE9ASEnPbG3tOHr4UFdnB4bv+Xk5a1avLsbGyDYcXK2pxPIxBAwB&#10;Q8AQMARmBwIzqiNUj1eE8Io6/h7J67BHaXYgZrUwBG5OBLRnSitDDtYPzvT9VE13X/9YYnLp3IrF&#10;ixYVF+ahjoyODESSp9/BzaKIZZ5WXCz1WeOxuGIaScnMXYIusWRxdla6FBj+xx48VpvXFM2hXrcW&#10;qmUHXEPj2PhEafnc+QsXFhQWpd0g8gjd4ckOrS1Z7Ys9YT0pCl7qCF3GWpelHctm1r2s7mBI0Uhm&#10;Z9CLvv5ulq+s27u7ehgehQVzUEeys3Owcrmm4+FaZ86YZ23PvQMjgPtydmiKcYjP6V/rWl2N/J0/&#10;CkYXW6sRsSrmoTIugYxbvmLxVVFH5LWD4c0sxKwDtQTlBOXH5lYGs+gVqRqwFZIJZ2oULIk2dtAX&#10;qAVkpeAl6IheHbkUmw+1C6qFHGAhmce4ChoI0sc5Rk90WpF4pS9W/dKGXCYHeCUc60GG8Se3P8IS&#10;hJdmBpFT8dWgqzFILA9D4IZEwK9fJF1wR2sFxM3F/a4nKdOI4kJzRo6MROyKTWaOgodlnuELygez&#10;DSYjxHXgHozZdyKAOC/PSFhR8J1Pbk/mLk1uiApMMrDPsPDUgV+hoR977DEmQ5lZaGrilpc/JdQF&#10;mFzY9sBx0OeBJK9DZ3iFOHCdWqTAFYo7omZK2wYcmoOZCNoATWB6h3SWXyawYqrn0cKF/CS3WlzC&#10;GfqC90laqhDltBR4Scw7D/k88MADXEKnqJlgMnfBfF6KMBZJSU7JznHmKYgi3V3dOQF3T2fJQaIs&#10;Nsgf7h6EMX2gp3iVkhlunPnceWqKJBPGA1deWVmu1whix6MpPdVFiFH+ZC6dg2qTOecBgZcBpJc7&#10;77wTZ1OyIqLm9JpcioVVdkrn1c4ZOvT2kqEGD2eoKq3Gfxo5cKEyoYHYPcgzmDYTIJ4xCBkTaimG&#10;Enjt6uzq5PHJVfPKyhEzFCNEihQXKiuApTLO7ywBzDMzdUfoyULptEVOwPRYBFUuJx+sWOgIbReg&#10;zggqSFnSThR3hO4gZ34Vn6A8ORgPFARKnJHVi4Jj6UBcw1iE+iwIxLP16zfgDpcxMTzQjepVXj63&#10;smpZXn4hsVXGxhM5f+LYEYVpoTg6RXelcy2LRUtmOl2Wmp4GgG5sRCIUVJCfT8eB3uT9m5REfbgw&#10;JzNLgXDwXyfDaw3dnn72SQycwg6+vR2vwag169ety87OigRvJnYYAoaAIWAIGAKGwE2DwIzqyLSU&#10;R5xm+9XFTQONNcQQ+FIhIHVEXBuH1JGTx4909w1MRFLKK+ZXLq0sLnDqSLCPfHrbEa1/tBOTFRSr&#10;d8QJFiTjkfT5FfMWzJ+fl5vl1ZHAfOTaqiPJCeNtHe0nsL2vPT0SHZ07d97yFdVzy4uubalXb9xo&#10;R6SnNbUCZwkKI0BPQUawpGc7oVb+YM4ZVsis9iF0FGjBc7hXr1JXISfii7CP7+iRY9j0RKNjxUXF&#10;t9xya0FB1o3uWUv2UihY2s/L3km5Tb/xn49OHcGLSXFxyZo1q26/7ZaNG9dUVy8dn5ikS2IaeLnt&#10;Jb3YEw62prJNlfEM/yKqgvlEvIwzQktO1ibZmUahfJhIHUHVYGMpeiE+Z8TUcDtc4ruNksHKIXch&#10;RpIhUg23m2emVA3SUFXpN1/IIT/1VANaCgMXms8MQHvZWA09JJ6RQ2FdvpAaWqGGwOxHgLtYz0rN&#10;RdqLINMr5g1uKG5/7n04VuZzCd7i1jmgcfkOi8qtx5TFrvPvfve7EOJyUsQjQDegl0koiMwloihP&#10;STLaykCG6BxcwtOfPCkaAhpuXU6fqA95MuHIFxMXKpA1CchK/ouumw6qeZ52qUocIADrDVaqod4n&#10;FQOc4Cvbt29H5uFPLCQU5YLJmWpD1jPTApSg5jx/wraDjOQiEBbxzVMVhNFF4OXJSvY3MsTh14cf&#10;faSkuAQ2nBB5zILAiNPOBQvm9/f0SnoHZKoEaCRW31FhpBFemUisTQxxni+D0WEyJ4L30PCwi3Kx&#10;cCEFOc0+kqyuoRS+0EDVhz9pHb2MtQd2P0hBFI0kwE/qKQR72kujaAIHMMpRGMkAUD3LgV0L7xJE&#10;K3n88ccRmeSQjWRM/oj3PJ6oM5lQEIoFAgnxMOgUkpWWlML5j42OUSEKql62HHWETRuB7YvzqcW7&#10;ClWVKSQIgwaqhgQb+pEuoFZyeimPcAxI/kTmwQiGTx6IUr80thnw9CzXkowxoDHJANCA1xeJTxQq&#10;8Y/vkr74VYOZDIuLSqjtokWLV6xYTi+TD4m5pK+nPSc7Z2nV8hUrV+blF4ARliE5eYWZaclgjn7D&#10;4w9MaBTg0JA77r4Lz7IILYReL8gvXLh4IQ5+AZ92ga4gpjgXPCYjg6LBh0Y9+uijvD+TAz1F57r3&#10;t5TElOSM+vrzvT3dBB1h69HtmzencV+bZ63ZP7NbDQ0BQ8AQMAQMgctBIFE+T7kkhjIQ+8Abj9+L&#10;pBduv9iOKeVy2ZDLqaSlNQQMgWuOgKfRWV2wamCBgUeaV158qq6xNZqUdsttdz388MOrqxalJIwl&#10;jA6OJUxvO6IlkBb22OC/8MILbN92PH55xdYHtm7dtnVOoVuV+QOnFXz3tJ24S/cnpy+43SIiIlv2&#10;nA0FG/eCxXY4By2/8QaNlcX4BDv73Bec4iDQuGpEB+vP1z/99DM1NacG+ofmVyz8/vd/uGLF0vSU&#10;4Kpgtxo5sP7RNrHoxOR6Z2h4FOOW9PRJElb/BzIs7bRw5U8uH0lwa8LkpFiulr/Dm7W16OUq5lvx&#10;L9Ki/HctdJUtVeILv3JVeOepWo2XA+K+vvPROwS2X7xo+YPbHr399k0Zbo+4q1FyKB5MeBup9t3r&#10;jN/Ex3dRyaqGKix4vccM/anFs9bblzIQlV580LTawGjCyP6D+1988eUDBw5lpGffeuvm++97oHrl&#10;8pSgn/UwChck6oQzMqbRw8gxMsHu+OEozqBTCZiqS/r6+7JY+l6oKjyCbA4cXzMO7EH+CX9kfKD+&#10;8vjM1EZ5+ibZKJmw5HbDfZJxnkiYiI5GD+3d99prrxE2g8U898tdd90l7Wqmg74GH/Lki7hsbaEV&#10;JeRJLk6KO2D88JMCbvOd8j0vz8jkJxb5KousNJB8JvI3JWD9OCdo7tCw09WyMjMAdWR0hJ8dx3Oh&#10;XZwZGR7OzcjynUIp4sKgFShC3REeGACOe5Npmww3lcQMEdytXuBgVCYmubtJygcGEE8//TQkC+wM&#10;bBqkEgyL7gXftJneNxjPcidFb5LDyy+/jEBCVWHT6AtZWYkP0pwz0/sM7ZLEAv/41ltv4VmLRtGV&#10;/+Sf/BPHPQU3qag0Hf5mF2ml1yc6SJSZr7YfvTH19+RRDGhi0ISwfgIf+lGElOrAGX7lBqGSL774&#10;Ipo07CGMEtAxCMODQcioaD/bKMEI0wPj30lQOCBE/qa4ifGEidQE56mMBL7CymFw1ClDwEzNU1Mm&#10;cejp7c7PyqF6msbD0WLCWE07MOykITALEQhritxo3GUc3OM8heURS9qkaH3mXiYHMbyXLpeSLfkw&#10;KUHFspVEggoTBXMUEyAML7MfHLomdr02aOKSmqLN75RONSg3jmx8LeCN2XvhHzHyZ4Uyjckd5dIE&#10;GsKEwEwFIY73v5/97GckZrpmsvrrv/5r1BG9hGguVdwLEOZJqlgm4Mz8z4QmLQGZAQQoAujklkpm&#10;N2gwTNraneNRoiCCuJAJCFMxklETECNDdAL6DoUGhP0UF2dDyUzPCyQKcqa9TL+ym6EOHNJyoNpp&#10;vobE5PP3grIe016ccdF2mbZIEyIHashDcNrua+8bfunFF957+63mxvqiwvxHHnpw+4NbcSd18vR5&#10;BhL6E59cSCY8vITbtPl4XTCmPmz10DCTNRUtkliCNKX3E+koPk8QUOwTMiQZ9ae740z+ZEtjqaci&#10;uGjkA9E999wj9ZE+kukJGXJgGanz0iP5SSsOriITfpWTMX4CcLp18+bN07ZX/aXxQAIGA/can6hQ&#10;06anCBqlkUYCbkaK8A+4a3FnWZ6GgCFgCBgChoAh8IUg4B75/o1N9Ife3vTGY+rIF9IrVqghcP0R&#10;mFYdef2VZxrbusZTMlav33TvffcuX7wgg12Vw/2ZOc4qf+rBYoP1jNheFjwwxWxnZhGVlT+HBc/9&#10;991fUlLIVdHRCbazwSYXZGd4wo7zn7OBo871FroIDPREUiKMuAvljtmK49snD782Y8pq6+pLiiSx&#10;ltJKbXjEbRJ0vH/KeF3duSd/9+ThwzWoI4sXVf7VX/3DlasWjV+QIsJNcDsWh0fZZcYCMEzO9/YN&#10;ZjvaYXL1rkuohNsznglngWk//ordpjgIRse7E3Q0bZKkVl29aDQtaJ4XFsXMAkxUiJoQcwleFKao&#10;I5sznd8Ijj9SR7SeBBxPXvOn1u3TVoNlrUheWio2VvN/ePUbf1iKu5l246ocJpChuOPk9MRPd+18&#10;5ZXXDh48kpmRfdvmO7ZufRBbBEhlKRAU5DkOvoulEiHCn4oBS3Om+H3WVvmJlAS3d1Ir7XD9nYrm&#10;hp47nAwAFQwXnIgpS7xDGkB4ke9is35+uN530sTo6JF9B6SOsBH1K1/5Crtl46sj8pihJos9EW0d&#10;VjJcv3rVMFSqZ+40TsK6kU+lPc6eKvLkTnu3KxfpxKek84lWiuM7fwbPd/S/E1SQnQL/LeEemYqX&#10;WiHSJDoSyIyuMxyZjllIjN0CPaxbbGzcjfPMTFd/LiQHWP5nnnkGbQN2g42c7JbVTur4h9QgMvEi&#10;CjYozz//PH1BtdkaDMHERlcyARMpH1KPps1W9yw/wXY999xzb775JmcguVC82JwLjeLVEbgwkgGm&#10;Vx387aOyvFgSp/4aqBzwNdoyHAO1nyTh+KiYb6PPE9yQRsCNGRiqka3K7BGWf39RS3whT8lauo+o&#10;mKdcucmVFVMZxxjKprtJRjOSUzWudPfxXXrbH4//z1s27X0UnuEv1o32uyEwixBQEII/eoIE8zxn&#10;uD3881HzCfXWpnUx474ZmtmmbZW2zHuGV9svyJ8ZgJNk5X/iJCXG3PjkrPTcYir30h/WVxFl3lh4&#10;2WOqpAI875iuaZee0dp9oscTySC1Ockj8g9/+APOmmgRfqJ+8pOfICFQc48SLZLawScN5FPPR7Ht&#10;MW1UR6gvNFP5VzVNfXpQkgmzH3XQSwi5iesXbl4aIYc4/TWTOuI1DwkDqgaHIpD5CtMWn/m07UUI&#10;UXvJBDRk1qA5fNr+6hocRR159+23WibVkW3bH9yWU1iQkDj5XNOrlK/ATPloSE/FXyYm7kkQNEoD&#10;ki8atxq64bGtZwTp+RKzZyL+eIt5W0PUoVNkjUQp7pEUHJSrvptJBfTdrQTx+4ve8a92ehOIk96P&#10;pZgxdhXvI8vKEDAEDAFDwBAwBL5wBCJ/8zd/oxe7sDTiNRL/ruDPzFTj8MvlF94qq4AhYAhcLgJ+&#10;2eYXk+zGOrB/T+/AUFJqOvE6liypLC8pSk9OSk1ji/ekMYFWNf5gLedXpxB5UPlsvqYmiB0sgCvm&#10;V+Rk5xIvkyIQLjLSU5yPrpAQoe9uqYbHLTaZE2M5YWJkNDocHRliIRMdyUpL13rMcwdatAwMjXR1&#10;djU0NDY1uQ18WA9kZuBLII2t8qyAjhw52tLcOjg0kpdXQOQA9mKy3tKijtWyiEKxusmpyVx+9uw5&#10;4juyxGOjNmsx6sniLLwe0748dnrWNzVCCrS3E9OxjdW+W7xhgZ+ekXLBY5jYfF0rCwCVKDpDfSTk&#10;tZ7kTy+KaHcq2Wo9r1/5k42rp86ewgqiIL9oyZIqdlOyskM6GsekYXzSdwGZUJZomvDaWGwL+dAF&#10;2rIKvYt/alrEJj5qqDWtyppJ6phpaKkhvkOpg2LY8kmvwE1oNyVtiU6MNDa6kJitrW2RpOTyuXMJ&#10;s1lcXEipWl2ri7VeFUWiiLiKUst3cgvG1RhWI6rP2ASL5yHXi/hRCOWjtpAnUkRXb09Xt7tc/cU4&#10;cZtvh4dScSYeqnm4gVRAG4RVHwYbQJ2uO9PaRt1bOzs7BgYHaHJmRkZ6WkZzYyO7Fxkb0FjEfoCn&#10;hjePw7aIX9CQ8DyIhmL4vtCfgkUbaR1DfSHuhR7T/hJHbwckhc6L3Y55guOMm4HQ1z/U2tbe0ky4&#10;WgcJgBCUlKsgjhC5ZGMjixzQ8SNHd40GWJgZkTgh9hzJKTmSODA4hJ/u9vYOuiwImMq9AIZOLKFP&#10;nHoSGHsxQpkSfP0BkE2gDEu4IYg2tgPLVkbez9mMrF2f5Alo1EpEpDgUDRuqQRqF86UvOAPLw22i&#10;qMWe0Imzz9rfjExfcl3CGbaXsnlZLj78tWJwxNooc3FJQMQ48fKDiBhxXh40/tSeXGFLEQwbEaM0&#10;QZuIaTKN5SdlJeGEXxkGdJmPLMKtQQh6YueCCY3VlnN+1V5XTS/CShB5aznSA3VrR1v/gNusjf2I&#10;owvx28/El5JKtZzGfGGm8jPDUHQYLY05XHcKfu37+/uY+lqbW1RJnZ86SGaaOuy8ITALEYh5oulW&#10;4naQasLtIHMNTuqx5abK4PCzt16NwvNkuJnKTVOfnrxMetovrwe35m3ds+E1mjLhjMhi3d3hKVoz&#10;/7Vel6kIdGgM7DiIbq2HjqLZq4aqmOYc/sSkmMDdiN9MWcxpvI+hN8usxNeW77JNVKwIZHLmXhnQ&#10;CElKCSfW2yCHoA5npfpoliY3MiE3Zkh0CDmJigFNdb7coahS1EbvpokSfYWVoV7kNJ1O215lojGg&#10;6sWvSXQ8gWflubNnMLbJzsyoqlpaVVkJcAODbj+HnnRCTKJLnAxnqo+qqh4MD2OPcxguP1b9+1L8&#10;cSjxTFnp0NuLnoP+PvIjX5iEq6FnqARC1dO/KseBTvqN+ktvLPHvUz+S1X3+eX0FQ+Vyh5alNwQM&#10;AUPAEDAEDIHriYDb2uPfYsMEit4/PMPieRCvl8TU0t4Srme3WVmGwFVHwJOtYc9aT/3uF9iOJOL7&#10;6PZ7tj+8ffVS51krMQFGb3rPOZ4IYKJgqcx25g8//NBNI8lpbGfGb3Jebl5jUyNxMvML8ueWzy3K&#10;z9YSKMwgOM88sKiprAwnYNVP151t6+yAbc3Mzrpz46bwAg/2EA4U/v14bR1fyHlwwHmzYXGOq+5l&#10;y5dVLpnf2Nz09B+ePnTwaGdnz7x5C378l3+1Zq2zUaCGUJ/wp7CQ8ioOCbtz7wHIUEQdVJm01LS8&#10;/DyW7nfecWdOhlumUkmYRNoFW8ransmz5vQpsYeQyHzSKIouJvhHGXR/JWs575GAy9lfSQhNSF4W&#10;Vzglhzpnoc53reu8KYBrfuA5h1JwbkYOsLpQ7TCeNI2T2I7seH/H+FhkyeLqhx58FAfQ2TkJ0TF2&#10;9w/XnayDM4UaZvFP4AEapXEimtKznOKOYV3xOCHPCaJ74A4CV90FBGkQieAv18rzUkYdAwnmWroI&#10;fo2k8dA6qkR9FDU0vyTn4MFD7777/sEDh+FP1q+7Zeu2B9etXckiVatxFUTFaA65EYgC9PhCHciK&#10;2pIbUK9Ys7q4uAjCGmXCdRCOzgKPbH4PO9iSCS2FJefzyIkaxBCoBOKAAggUBPmwP3P54kra7vqu&#10;uPiPbERCdDZAMWDAn5rUtziHIUDCMr64pHjxokUYFuDYet/u3e+99x72UkD34IMPMuaJBBPjxSiM&#10;oWh0IlsAFxUQdyMSX4e/L2g1Yw9hDHaJmpA/OpN3IB5DwJEtjQ10u3b5JGGEcwhYeuR8UxvD+Oix&#10;o3Vn66DFOe94oqTI3IoSYsAswp/6wkVziubgMs7ZReGwK+DBKZc+5UJqS3oYK+4yT/eE23XyxBlK&#10;hzVDsOzrI5or24ddQsYq1WYk872jA+a/A26CNuPWQmwIRQAgHrG4FjILj1h4iCI9yNN2imYMyKMX&#10;TYY44yYC+XCvMba5qUlPyqNHj6K1yKMUm5S5IyiFCnA3gTMDY6oRhlpBJrSRTCgRyQEGioFHv1Al&#10;miw38WSiMMj8BMjc7Iwo8mSkBQ13w5XSaRSJGWZUEq/uil4A4LrHpWP5O4vLuYp7k8sRX304YlBi&#10;xqClcuuvWL5cTteQkoMSmbigHRkn1IqBRLwWCqJcBglfAFaUoiyTyJlL4CilNnUP9KekpoBGLr5c&#10;EIHIorSUMVac70z9wgdTLsWlZMJmRkrLStNS0lpam7GtYc5kSMwrKaN6dAoHlVSJ9nJ4KdOmpZnN&#10;CPiFjwaz9tqHB7YX9f1ayd/d/HRRmluJJaxqmzz5a3NDuBTp4lMJfQnn4ZTif/0T/xphq+cOz8Qn&#10;nngCj4hMj8TQZmJ86KGHFExF06Mn6Jnc3njjDT3NCWvHhPaXf/mXWFjOVD1aEcbT4+OdGsUsSD3V&#10;Hn6AUkkv02o60qzLp4+ZoYKmAhtTsZnWvyo3nFhsu1RzDpVImvg9Qj296hDObaZyu4fGpnrWyi7I&#10;n0hwyOsgH68uzITzTFO0cPNzuM9T43kq+F6dUkG+v2Z6zuoB4WvlpQ7th1AR4VJi8PH9KMsP3Th8&#10;8ffITLj5fgkXLZutaSGKsa0hje73S7mvr9GtZ9kaAoaAIWAIGAKGwLVAIPLv//2/928/U2WS8JIg&#10;/hLXFsDXonssT0PguiEQ5mFZJbJ+gOarrz/T3ds/GB0vKi2H7i8pnpMwFu3r6khLd0Egph5wZ9oh&#10;yIEMAKEJw+jW7ZEULoefhV19++23d7y5gxU13+fPLZe64FdxWuTg5QduYHCg/+DhQ2/s2PHRJx+f&#10;r68nw8ULFpJYaxJIPYhLfFjjPOezAwdhjSFknSvqoUkv3g2NDZGUieam5prjx7GRGBufyM3JXbVq&#10;dWFBUWqyo3ph9D755BMygURmLzZ86Kuvvwm1ik0ATDR/YmGADQr0d3FhASIKzSEx3LeugvrsG3BO&#10;saEaMUZo4b/WVuSchvr6jrZ2FoRigcVjkgw8oX1hbPnCebGcoj/EZWiBLUIBcJBS8EFBKZyBZOcg&#10;MbWCTK+rr2MNOKewZOnS5YS7x3wicIUT3fnxzt27d1M9ksEdQ3GybpRXBL+Qo5LQEyTDyTU1ocL0&#10;ETwpn3KczbUcEDFy7qweCZMUccYkqEJ8wNKCEtKOw7CtTWwvn07BamyEFknPToN3xulZe0cHpERJ&#10;SemihYvLyktByrMMdAot/eyzz7R5nwM+F1icyU59vbqssaWpobGRkYC5SHZOdhAAJtiyemHVTT9C&#10;bVMT2kuXHT1xnKa6yjQ3ox6QG5YNZFh74iRtl6slCGVRGOGd/qSkGkh9YEvr2jraW1paaU3QLufd&#10;u7vbWaU01TfQKuoGVy7inmEQR1UCLjBhDONOioEHViQOc/1allMZ6kY9n332WUY73QcUjDrIHY0x&#10;PX/VTRpOQEdVcS1FYm4cBCToddJwIYD8+re/2/fZvhPHTzS3NPcSL6K7W8Og/vy5s3XYvjQhaYBi&#10;WnoaBgFkSHwJBiH5MHrZI0zOVJXc8FXlHYloVFArsnnp5VcPHUT/OnTyxEmcioNPALUTbMT4Uw2U&#10;uXfeeVdM2YoVyzQP0ExuZG5M16eJiegZDEKuZawyErgjqDyZMBhoIAOJPMlN4XzoOC7hJGQ9PSV9&#10;wrm/S02l5iTjVuIATyQK9ANRKtMeoEH1kCGFnphHOovbhBLpKXpNJhpy/cGkR0Ea+SiCXEuFcdou&#10;6YIhQa345Cpy5hagsYwQXasBT5fR9vfff59RyrUYglCKv4RCyYHMQQBwmIt0a3MtZ5hR+aQTpXKR&#10;m8QV0lMi8wy6jphKLiEZOXM7MOqop26u1s52blU34bt5gGtbnM1KR0d5iSuFSupe4BlB9Xbs2PHq&#10;m2/wBTm6p7cHiD7dubOWLuvtPXb4CL0PUIhPzFfCLYYCu25PNCvIELhaCIh4FeXNePZTrs9f3HqM&#10;RKGnOZ8x1Lm/Spsn/BJM7Dl3nLa0x5D1ekPwVLUyV5Vi6sMZFTFTuVcLFj13KMXtGAje0ChasUD8&#10;+4NmACfGHz3KM4HHBym1xYHHBxsImCt8fQSvMFHO4aWl8NErkw5pCT6ZPx9uICe5yidTT0m0kMpO&#10;4mn77tJRmoqz6iYfUCpaz3HR/b5RMe293GoMDI/W1Bw7XVvb19ON7WrlkkWLFy9it0dikntqe3Bi&#10;hs3Uds1UH1XbXz4VbWXlNYyYcej7ayYkw52r7pY9VnhsCy7VgcrE1Edn/GjXLXNRlSvGAEVFxxGu&#10;/IPM60O+Spc+SCylIWAIGAKGgCFgCMx+BJw6ojfRmMO/9OhL+I182lbFvOXM/pZbDQ0BQyCMwLTq&#10;yNnTJ7p6+0YnksrmVSxbtnxucWFKUmJ6BvrH5wvU8NShDdTKFmoSfhA60u3dG5tYuMj9x3IUIo9F&#10;MmQlS8e5ZSUKvchVvgJ8T0lNY9Lp6+nZt3//x59+Ao2OwwJUijXVq+TWBrYOehQakaygUxOTUhxL&#10;S8yPiPM41N/XD23X093T0oo9SdOp2lrCdhIBAbfVq1auYqt6aoqjFSAEIRBhG+FbYQZZvbe2d7pN&#10;1gnO4AB+lv3UVcuqWMPn52ZTHJQilVejZAKSluVq7tZjzpuQo9S5EMuY9pZWFmDwp97rNKQkgEDT&#10;w1rCC2CmAHXOJnStq6mzllt+mUcyiEtahwZAJmhLXELDqSc1aWhuoMyiOaVVS5dXzC9nZ79zVzYe&#10;rTlSQ3MgUsmN/CHoWWqSuSeCaTLZQuDCNZNSm/tEH2gZz/IPBOBPxTjDv3umJs79ohUsuVE9aFOa&#10;KfVIC04xGmROzvQ7aHf3dZ05IxZ+gKjO5eVzl1ZWlZUVBxG73QGrSz1h4eli2isDF5EaQkkbM8+c&#10;q6s/X48uNTI8kpGenp+f53yyBeoI7XJGRcePkwNZoWwB6RihpvHsRABbhW2H9g1ybjzvTA0gncmc&#10;AQbPTlk0R/WHykfsQcCAsyYTZxzT0z1E8SMjA/3O/RG0PzLDubpzzShyDQ2MHHBjmz/4K5j8TAf5&#10;g7NoI3hzSoTLhrvXHaFmavFPnlIU6EFxT2DC+CGx30jrNTbylJbDJVyOxoAlAXoA0gLKAZt8z9c3&#10;0d7evl5w032HGyXyiY4OI5ZQhDMp6O1NSkzKzcvNycoBT6pKSvqUu4BPRAsMTMjWEyhUEhIfiNBv&#10;Thw/hd0Kt6Aw5BD7z5BT5GG6nsqcOXOahlDuuvVr+GSUUnN4NO5ohUula6DpNaJoC/mTQES/3MFx&#10;d0h3kRUsdxx1owLcpFwrTlOUDZcw9kiGUIRplN+dOm3XMEQpkduEL4x/DtUfBMiKfKjDqlWrMMvw&#10;O6OpNr2D5AACfn5AD9aUyLXBOHE2TDJnobH0tQYzmQMLrWaMcfNy8Cct9Twa40FQcJ4c6CDw4VdG&#10;F8ObjuYSGf+52a+/nxIZzCDGd6l0IlspS/gwnrk1qA8nAW1geAiKC2Yyig/DIUIc0y0jVCA700W+&#10;lb9Ed1slJjJWP/jgg7379zlLvSandNYcq6lvqMd4DrtABBbaAt1JiT7ijqkj9qZxoyOgR6QnZzUz&#10;a6s7h1cjYtZBejfw3P1UEC6RDfcqiGhffyjD8OosZkPbtV6XyeRUz2KmYuZk+epkTtY2C03mzMa8&#10;aCGj8vqEFssUwUOWTQAEzeYJ4p/pQlUEtL5MVR3UZC8qqPkehDAUYXDUC57l97CoT8PigbrVE+6X&#10;OG5pEcPAByTnKuXp9yv4ytAoTvr8Y9qrXzWoNK40ec7Uj6gjx4/XnDl9ur+3JzMjfWnlksoli5mu&#10;+wcnVR9dKC0qjmctn39MfbhKLxXqEb0ueivzMDh+TCoZh0CID6By8+F2NHr9Veq1sNQxEw48W1Wi&#10;RsJF2ysLLYGs71IZZ6pw+I7zd/S1vrkucexZMkPAEDAEDAFDwBC4ighEfvrTn/p3r6kvYTGv2nEK&#10;theFq9grlpUhcP0RmFYdOXJ4P3FHxpOSc/IL4OhTkyMpkYTkhPHEyPQW6PIjLIdXLIzhfGHoWHIM&#10;RUehcXG5ACnpxIOOdnzW47cqOzMdilCbB/2i1C1RgnjOdXVn9x88gC8hwoEsX74cs4/V1StZ+5GS&#10;NTYEH7QpC3LnfiItAwYTmq8gvyA1LZUY2Yon0dHZyv9BKbJBMDEpkpOdU12Nz6g5yRG3QIVthCJk&#10;PzjVhkyEno6OTwQBS7LcLrbUlHlz51EuHsC6O9spDraU5ihEBDvx+QkDl3TCjGRk0C6YSthkOAJ2&#10;yLvY3wEt6/1TUQQXwgiTgNkSyhJq1e+aFBGgWVQdAcsApwC/IBIc6BS51Bk61NYG6khyUZFTR+bP&#10;L4O6JGCA1BFYCShRuV2iFM+KkjM/0SOyfqCPqB6tBje6AKpC8U6ppCJbOACHhqiSNJ74A5JkNAFO&#10;BPIU9hw9Q/FptXOfypA/ENEuKFcX56Czpaurm67hwuzs3HnzKiorq7BM0mKafLQHn0++S1bhclnb&#10;SL3gQhdiOiMDMpesaDJDBoEkJzcHmQoOSTqQGgsLTLZQzDn5eQUF+VSGg0ZhreAsbvDTlZmlQBEU&#10;RP70C5+iMCCjUZLIh0ZRCldBr5NPxbx5CxctKp9b7iKLjI1jm8BwQpQTqS3HXwgkaBLxoaMUqsfY&#10;U3QT7fQHcy8CqRr0HUw0w5XBL+/bjBN5MaJKYu1Jya98l1Mp7g7yoRp4M8PKgYZAvsOkI1GME1Yk&#10;sHgAE6pKJZEeaVd+fm5mVib0BjlgOgAZkpeXX1RclH4huIt8iwEUGaKOEBTEb96kx50Zwaefwte3&#10;trYTAZci1GvZeIJyvuPY45wSRLthgLlAuwReJUDGvIqK5cuXUg0aBQjcYhwMQo0EyUJgSyXlHwyl&#10;EGAVUJc0YuX4Ir2BPlJYGoUFli8OEJZHeE7S9WBCcRr80/YOmTCDUahTQANpRCKihgf1ZITIYxUV&#10;Bg1KZNijjoAtDSQN9UQhoP5cRcUUX1cxRSiRCgt/qY9kws3O5WTCuOUGoc70HU12nt9QrQKmTBYn&#10;Enu0K5kKyLWgGDenQwd0j3fTT58SkV4e9rgZsTJBG8NChbFEodQTGxQnY0SS8oPbnA5CGUFadkZa&#10;La3jUQZAHlYgfl8t4h8DYP6ihQwAlEiUKemFQetSq5Y4A0FGBfqTdEHqE2dP7vV/zFmJhsClI+CF&#10;vakLHM23Ev7F70+7CJq6qpq2dM8+i1n2f+qLp4ljrg2TtqKwlcATuJfe0itLyY2vVz5mEj6ZZqVq&#10;SyBhMvSmn3Lix8HExdTBvISrw7vvvpvJh3nJG7YKRg+mmG4R6Hq0qY189wqKGq7zM61DwxS/LpyW&#10;DfdZXa464kdCjNEP4GhC9iKHho1HO6a9ephqUGlchbWBqX00PDZx8sSJOuKO9PdlZWYsY4/J0qVs&#10;2UHR9mNSePJnHFtJj1tMffSUkYAkoUJ7HbwcGDPe3NaiC33hwYxzCyhPNZZDBZGn782YDlWeXoDx&#10;qgbX8pT0QtdF2zstznE63VfjEm/nK7ub7CpDwBAwBAwBQ8AQ+MIRiLUdialQ+G07vv4R/9cvvJ1W&#10;AUPAEIiPwLTqyKkTR4aiYxhTREcncBzUWF/XdL6upbF+/8Gj0HlTD218hkeGwYfTlIcc+LWJxAiG&#10;I9hh5Ofly+U9uaFhFM8pQGaAfdOK9/Ol4EQCfosO4Unm4MHm1uac3NxlK1YsrapaOK+CFRFrbBHW&#10;lMKFjlCuWEA8gEcefuQb3/gGS27y1LoOdYRVEzQoSzBWiBB21StWFhQWZrnN0E5pkJ8rFlfygFRY&#10;VLJx48at27YSIgV32HfdedfyFcshDWuOHqZEyF+yojnw1zCAlPjwVx5Zu3bdqlUrq1euZNteYSDz&#10;uF1s4y6WOBnCAiiMhIhL0f3Mq5DacNZwx1rpifHkEAUglYLWQZpDtkKSwgiTj2tREPjhXMM5p47M&#10;KV26dEVFRQkrSngDorJ/9P5HMBRcqzDU0BCeo4TwVXACDn2zNnoAAJwcSURBVBrOeRLceeedmzZt&#10;uuuuu/iEzNWGepEd1J9LWO3TBDqIutGVM7HJ6j6IXSBCgOELKSFe2V/PQeRVtojSZGpFv3DUN9eT&#10;IeQ4/HBObt7c8nl41ioqclHZKZf+pV+cA6u2NupJb8KksM+UAzseMgR5+HEY6ozsLPLp76db+tm9&#10;TmKiJmRnZZOP9shjAUBu9C9NAI1Hv/r4ho0baezGDRtXrqxesGAhrSsvL4skOtlGLDNaDpQNmavJ&#10;jGdkBhhhGB/w4SfyeWDbVhqFj3UocnqHLnOum/r7kxMnw8lSE5ovnSPOqltSCneELEIYIYxDiqZr&#10;dBW/ii+gy6gJg1CCU1BivzpRAozS0wvkCfnOjl0Q0HZRmGuukjs1hgdVGptIXFq5dMv9Wx57/LHt&#10;D22/44471qxeg9rX29vNGIbIJ0y82485Po6YxH85mc7BGmfIlrubfuG2Ih+6QywM9YE3pwjZDOXl&#10;ErQmn/gla9et27xpEwT98uUriBmLhshOTbCiXeIyAn0gfc3aVWAr0wc5eZM6IrKJzGkjmXBAuzMA&#10;UAWkjjjlNTiAgi6m7zx3w7XgycigH5kiuGrdunX0F3cun4xwb3MzdWKkGlzIYKB0PqmMBACGItdi&#10;i8MnEwXFAS8J0Jzkoopk1A01gtGOevTnf/7nYEtK7l9JoYwiyTmac2g1MFJPLifgCgloCMOGEX57&#10;cHAtg5+GM/C4hM51plfd3aBHfYiKxBeZ39Fwocp3Dm4QKkCfci3NVyggLIcQaBnnnNGtREOo271b&#10;7mc0r1q9igai9sJHDg4ODQwOYAsV3CDlYs1onRyF4e2OmkRH8EqfxAi85557Hn74YeJK5ee4SDAU&#10;StG0RQGHPPVpj2BD4IZDILy08dvnvb2IntqecPd7z8WGX7Sxetx7bVukrSejw7kpK88OSyfwXG2M&#10;QjDTFviL1udyE+i9hYmUdyTmW7178J33FjHpqjNwSULmJPMSB1Mccxczm96X1BAh5r97pt4T6J6p&#10;1xePlS70z8qprRC5Hz7Ua34Lgnh2LhRff7k4KL3vcd9NPD7E+/u+01AJ9124vQDlcVCejBBOzlSl&#10;6HjiyZOoI2cH+/uyszKXoY0sdVHZsY9ViWpXTJ5TWxdOE66PUmqIhvWnmD99w32nhLvGryymlitp&#10;baqy6A1BfCuEg3pNUGuA+RI9XLqnwt0xtVyvlil/NSdOPae9nQXalQ0Vu8oQMAQMAUPAEDAEZicC&#10;kb/927/1NQs/6cN7N8KvVv7NKebL7Gye1coQMAQuEQG/NhA7z1UQsnv2Hhwfm2BtlzI+2tfeehZ3&#10;/8eOHzl6AoaUg53sHNBtCgvBAXHmz8CjMY2wPoRnTE7PhoNbu3pVSVH+RHSovel8V0v9QGdre3+0&#10;uKy8rLyCzewIMNiIsKwZHBlLTR7tbGtBgTl+8uTAwBA+ijZtunPjhs0po32p6SnEHHj/vfcbmlp6&#10;+gdzCovu2/rQNx7bfsdtm5YsWpCVkYY9yqIFFcuWLqmqXNzf1sRO9QgWIel4A0vAqKCkvHTDhpUs&#10;qsajw+drj7ecPzMWHe7qG+gdjRQtWPaPvv/Nu++8vXpZVVFhfmnRnJIidJQ0DEdwlg03Da0JUQgt&#10;LlEBerF4TtG8svL5c+eVFZdULlrM1mkCNXR3do1HezvZIR8dzy0lmPJSOIThob6u9oaaA/s6O7vH&#10;klLLFy1dsqw6LzcrkjgRSRwdG3eOxUSLaLkIYw6w508SZnm8pGJh1aoNFJOUmDDY01lfe7yt/nxf&#10;d2/+nKKl1cvz58zJSI2kJk6M9nR2tTUfqzneMxAdT85YXFWNajMxMgBrikOOvs72l19+6eOPPwHq&#10;hKSUsnkLv/rn39py713oFlIaoDVhS6GYqQA0h7xkwMCKy9CQmHEb+NjgSH/fB++/99HHn0RHx0cT&#10;kjJz82+7697bN20kEDckiFQiiGloUzjltrNnB7p6E8cmiBTS19OXnpFZtXx5SUkRZUCsoAEgbMCS&#10;UxlwJoetW7eKlaaSolegASC755TmZmdntrU7Z01jowTGGEpPy16yZCGOz3FwhBgAIwNZg+UNmhmZ&#10;rFpRvQBThfK5xXPmEFNhEfZMSypXVa+Es5a7KvFf9DJl0V5vgALjz0imUPJBOSOTpUsqSwhcnl/A&#10;d1yYpSRFcKfGAp6OA0AKRUSBJqaxEEYz4Qaqoh4oHZWOT7hyp/GUL8jISocGYEAkYkg1Gj12eH9r&#10;Y/0JLLHwK5WUGBA5+JNLKSotXry0EtsOhcfQ/lA0IZrPmebOdrb5z51fgSuxts6OmhPHh6IjK1at&#10;/MY3vnb77Zs3bFi7aPFCbLcKCwmhge1IyfoN60uKS+Daobqgtjs7OjEyIaBLRgpWWTmjY8OHDu85&#10;ffoE2klhQenSylXzF5Qr+DY4M1zxucSn08DSku+4Y/P2hx9cv34NDt4qlwLnAvIvnJNPWch47e1E&#10;6GnCi0l+fg7/0Dzg63mp8JuOGQbgIG9jiA1gvmXLFm49MmJUoDwh5jGioEIUV1xEyZrVt1ZWLqmu&#10;XrFq1Zq8vJzW1iYM1fLys9NSM7dt2waJzywkx2VkK1Jm2gO+j75GjSO9ApZI9kAxxVE+NeFX2ffQ&#10;uSh52GQgC8EAMsIpiAQojoxbYNTtQ6EMBn4lZ0YII42hBcKoETSc/DEcATrOMGy4kLDGfNJYtAeu&#10;5a5h/EtnBRNGO4wbyKue6B/yoceUy6+IJST+2te+Rkx7SicH2iinZ6+/vYNhkJmdte6WjVsfenDL&#10;1gc2brp1xcpq6rBw/kJkQuYBygJDXBTiJG5ibJzZm1HNeUYyIwrBm5p3trX3dffgg2ZF1bIHt267&#10;7557+VJaVEwD5TBQDx1tgo5PVF3i48mSGQLXH4EY9pM//Q56Paw9oS/mfdrFVJxqe75+WppVxYXT&#10;aLKaelX4/PVkbMP755gimIt41PL05ImmOVaumZgHkLd5B2B+YLLSZK4nrGaJqfz4ZfW1b/6lXyUY&#10;lX5aSKfNaqbnRXiNrAzD+btn9XTyzNQiGFQx3cd1fuvM1NJHBvAh29XbjdaevHjJkqrl1WXz5mMR&#10;GtMun+dM9Y+Pv8fH56PW+NziwB6DQ0zKmYxjYvL3N13M7TC1XKX092ac9oaLmHqLTb1walnX80a7&#10;9IFtKQ0BQ8AQMAQMAUPgT0HAvR3aM/5PQdCuNQRuYgRY/bK+hSATR0ZLtWNr0i9y4GrZe2GCKPTB&#10;h+HvoNdh07iEdbILihEc7s+MDJbK8l6lTYVBDA92kU8GScZDPlvmunu6Ozo7nLKSnAwPiMekjMwU&#10;9o/1d3VDAsLG4rAAUo8F+bKqKr4ofrgWohCFFAGFykZz2EZaAe3ITEca6H7fX2wXw8OP9u/jNL9i&#10;XgUrfOcgK1iRavEsrQLVR9u9WfkjirCzG9rUuWYKuD95w+ASzsBLQqqy5Z0/OSnoSMOfxLpgsiVA&#10;yPCIc+TFMekII+Q6PEw3BDNzIkFQ3H/uuPhAm1wZwtuEdvG5VgwPQ5vCkComATwvuGE94LylBbGd&#10;1RAugq6FquYT3MAKcBDJQJvi4xiO0CTSECAdztsZu+TliQeBAaEsNR8mV1vagYh9oxQBP4G7MeqT&#10;FYQ3ENoUB1nM+BGYZEJiOi7GL4TqTP4kAPCqpVWcgSg/d/58b++w1A5qwuZEzsOnw9rQcYyjcCv4&#10;SV6PKAJ+mS/aVEhNGMzap0+/kwkVUM1FrzO6vFzEVQw/SGF0JvInQ+1D9AM+TrdRAUCW5zHay4VQ&#10;57Qi8PGVMD6WMDQ8wuXRUWcDATLY2kBbuxgzYy5KNjtTwZCbUHeZNBgXTzsQtxDz8H3EqMPjODYf&#10;xM2G4of7prHIDNUrq4uLSlCnsLkhXo8qiVOy0tISgFpZXV1WWopUxL127OgxXIepd/giZ/sOqMD/&#10;nca/cygXuFUhDS1CDxNNJh9lSkYNGXSIBORPx8nmhnaBs9+L6jkLYaiOc7WtrvZBekAekGWdQ3MY&#10;SLLBIiv6HTqOsvChlZGZATfPeXzaQcwxnsmBqzQA4veOXorCXIzuJ5omB1neHoImM0iYAxkDyHUI&#10;MKgajBP+VJPVdiosCzB+RT5hLAELvawJU3oJvYPiwoW0i0O9yTCmCGpLodxTjz766Ne//nUGPA2h&#10;XPCh7QKEcahwJrKUUmN9BRQGIDs7BzxReB7YsoXaMgDSUtMjSclY8LjbPym5rNT5YVu3fv09d9/9&#10;0Pbt5EbPMniw5qEODFGZl8nCiVaQG+npaBUdZ6jbT4aAIXCTIaB5Uu91HPL0yFz9Z3/2Z9/85je/&#10;+93vfv/73//BD37A5/e+973vfOc7nGePAq9PeigEk7OLcXSTwXLdmsOEzKP2scceA97HH3+cN5D4&#10;cc6uW8WsIEPAEDAEDAFDwBAwBG5EBD7f+sRr7iXRbzdiK63OhoAhcEUIKKQwTDHMI4tYbQTjU+oI&#10;K1sOyE0OWDwOGEBRvXBnkGUhc3hXPObrfLKig02bUzgHBp/L4ewg7p1hx4Wdlyy48T7DSXbTw83B&#10;uxUVFxcWFEYSE1JSUyFhz9XVwRRDCpcETK5cVKl9gYrgSoG/gyJcv24dsUP4s9fRpiOwpfDF0TFH&#10;64r6xCm0yNmCwgK4Sy6RfCJphIPGwjZ+5StfYS82q1B2jrO2h7vUr+IFpMfoDMt+594n8KEMhd0/&#10;gNsnJxHxJ/mIXw70JHQBeIHRmbpFm+BkuO+uciGTJ9PGseZ3V3Gd+xccfAuilBNhm7DhSA6Uyh57&#10;NqHjMWze3CJfbT/5Q3DQQFlasPccxz50Fsnii+jw4/QITLp8awAjmaxdW+2jbojspiZy1UX+8Kr0&#10;LLHFGVLEuuA8DWTASB2h3xlCQbAZ50aJ/lXEBQ+X1JG87PzlVcshi2kOcWIYM+fPnWNEAR38OzT0&#10;t7/9bZyt4aEIctwPj7AExShlqPhQH/LyQc7UBIEBoULxsSEd5DIIaURMtB9vrhp5eQxCHG1RVfHR&#10;EszkIMKPpZn6mpZC8XMt1abhtIJDTif45CrkDShymjaISMmgIXj6MJqlC+CBHAW9roGqAUkXUGfy&#10;CSKQl1ZUzMvIzOQMGhcFbdx4C+CXFJdmpE3KhEgvg0OD+M9zmSQk5mTn4uVs4y230Fi8Y5FPbe2p&#10;bhdfPRjtie4uxvNS4LJj8l5jPJM9tj6w/KAB1Fj8cLn8X/nmy8cXMCK/ST9QAwWUOsVv/ORPTjJU&#10;GEj0L8KAXNv7u5KU5C9bIjmCo/SeHoLZDJFGUhxKAeOO24zvFC0xTEDFH89hdcR78GD4xeQDIKgO&#10;NBxDOmZIpgXmEGw1GMzyyK8BIJWUxGTLr/BZaGncGvQp9nYK4a55Ve7sZLbl5xMmTF9bimCYMReJ&#10;duRPb5zBF6/pcr9oHGo2o4OkjhDwibpxa7gQUFluzqT3mVuYb0fHmIsmsPtixsjOzMZeZdVKd+vR&#10;EIVWdgJzMK/SHEUkogmSUdXFniSdaZzbeUPAELjJEODe9w93mibjMwR4PApiI8Ij+MEHH+RTrkqZ&#10;HpmyNJtphmfKMlX1TxkSvG3K7ygPXCZkvZz/KRnatYaAIWAIGAKGgCFgCHxpEYi1jTWB5Es7FKzh&#10;hsBUBGAGNSdAt8HosYkbapVVLlvVdLAfkAMOmuNb3/oWTDRbm9nFxnqYNRusMeQafB/EHeS1SDRC&#10;NM8tL4d3w8ACbg4JhHgYgwOOBaaogE5M6O7qgiCGcoUuhBwsLSnJzXOBwXHVD13b0dnJhnMqhrsX&#10;eG12SGvvOYtt7WoXTydTD8g7yFMXjwEXXRgTYCxCnPmxCRQEBUkWM0uaktJSv9Vaq3c+WW3CtLK2&#10;p3U0DdpXxhAcviDSyJKAlhIsBOcz0MdBksQxaOTRoEmBC2n5RMYlEj6++McX98PE5/6LvbojmlgX&#10;OmmENimboFJTe0pnpKMoE3e4PxwUwNLT3eNCoQQ2HKVlpRKNxN6qbqKVOQAcgwx8X7DTEx6WJntX&#10;OTOVSz4Qry5WRBBrGoigTT/3M5KQIBMBXQ4bsmjx4nkV8yYtMFywBOcWCbzZ+8+GelnbSKLgTxCT&#10;AqdDJgKUxU+NLY0d3R0kw+gBMAmE4Pba9/YwXKHgtadSTYCLl/KhQ22Xegd3TIwTxqGkCI88PzEC&#10;ERsoVI3iCFM5AOwd0AMaQ5HxJhJfg8qLZzPhpm2z3BdAQQ3pGkW8aGPkj9BZrqLUkq6hvW1BTWga&#10;eoATexIxE+kgRgcRRhQYQx0NLODDnxIqyBaprBc3b9FoLt6mcrJRC7zZh7NKSpgA/pSIU54INqER&#10;xiXcXKiPVCmIWOPsG2iRiyHu7FfctOBGZTB+wE3amDMbys+HfJfQqFZ70lw3FHQYP4GVqBwOZ1t2&#10;wa152HaEzJXShQ0PDnWZStQZ0JCxFxBRT0Qj9E7OB2qrO1xfT7jI7cLE71P2QsJMXRNkMunExgsk&#10;UiB0icQMYFHgIoWr4VOjS06lpD5qROk8cgWNAlV+pc6MLvqLxLLzkKMwPMvhyg9fW2gnCjjvRywY&#10;Qi9CPjIJMxv7QEEab34C9C3VlKvxw+HCnOTmYdqVFYRMp+s1/qmrk0bcbIWVUKBipqfNmVPIBE7d&#10;uJBaoa+oC2QsSJfRCnn34nwY2ziQ2k+GgCFwMyGgOXxaZZSpg+mOaU0vWmq13oK0t4Ypy5+/mTC5&#10;bm0Jw+7fNyzO03XD3woyBAwBQ8AQMAQMgZsMgUnXEeFWXYo/kJsMBWuOIWAITIuAfBOx3FIEb+jy&#10;H/7whz/60Y/QCSCdOfgS/q59gjjN5wvb2aDIWf3CppGDi6IcrJCx/4DgK59bnp9fwLq6o73jzNkz&#10;7GvmJ/hDmUiwz729rZ1A15DRGI7A0uIpRzXE3ZbzxBVsA2ejYtEcAoZPcnPMXSzIOVgosgJ3ZC5c&#10;ZHERrCUsHrwejLPYVacZBLIHCo0IRLl+8iCIrhWfy3nFdqY46EJxAVrYw41ikAFviMBD+AGFASc2&#10;NQYjUMfOgiP450ocZ/+4C7vNd2oOh86RksJPhLyPDcVJGmrl/E1DgUNhTsojgXejBGKxzjhaA3qT&#10;D1oZ/H9wkBpZiKpyli30QFFWWgYsnBcaKk5cv/6EznDYFhVB+ou/oMlePplaPAxvc1MzJg4Qr9Dx&#10;bPmXoOKpZLkk0oXO2XRSUm5OLmnAlpxhS2gYUhHDQN6ZSAMvTKjqV1999dlnn33ttdcIKP3OO+8Q&#10;uZoD7pgzr7zyyvPPPffSiy9xBh6ZINLSuiBz+aQJirwtRtsVeiHOuYJ80F8E037ppZeeeuqpl19+&#10;+dixYzRffrEY84r1Tef6iNzUlt4nt6DCk9F0ydPbRnCt3JFp2Pj9/v7LVNxkTsR5KCTUAq6Vmki5&#10;3Hr0My6PaEsX+HZ1Ay9/YnVx77333HLrLcVFRdxZXRf8aIkokZ7kAqoH0bBTU9NoC+OTDGHBBwcG&#10;Dx858vxzzz/xmyeefOrJZ5975sWXXnz9tdfeeP31V1595bXXX333vfdeefXVl15+cceOHeh8GKmQ&#10;JzHvz5w+Qw6uni4COOM2hUZ5OkYigXh8xgz2HAJK7Q2LiCDMVYqgztBSv4Sd3cVAxFgisQdQ6aUE&#10;aOhKtxDaTvBw94bDE40Ez3vcpggcnJf/Ft0VU3shzhkvkMiWK5ySn8hNph58J3/cTzEDAN27775L&#10;CJZdu3bx+f777xOVhDMMWj4Zt/xJStQa0KCX+ZShGweNZdQRuomh/txzz/3hD3945plnXnzxRQRX&#10;DDiYhWSmBmIko1Feq9M41LxEe/mie1mjgjGsDkJkbWpu2r17D3fTBx++/+aON3e8tYPvVHLHjrde&#10;f+ON1xkEr7zy6muvcvajjz5iIKkgeh/1S3+SIfXkoJeZJaQAxcyflwWyJTYEDIEbFwE/CWu2Z+bR&#10;TKtHW/hg4tLjWMoxU5Z/Oty4zZ8NNdeEb9Z7s6EvrA6GgCFgCBgChoAhcOMi8Ln3GLVBhODUl9ob&#10;t4VWc0PAELhiBFjEaunrKPWyMtQOWVeEd1WTIOBhnb97GE9YMxhUBAl8ELHXXg5txNl5lhPSk185&#10;WCFDaiMt4H8f312unokYEAydP3+OXdWssPPYko/9R3EJKdnVPNzbK09HlMc/vODjEQv1gaJFX2q3&#10;uHZqu+8pKfB3iDGia3EaQz2hmJ3qEBSm3eFqoye+PbvtV5usPEWCQxTCbBKBGerw9ddfh16H7nz6&#10;6ad/FxxQ7Xv37iVBsLeagCWuGmo1fw4ODpEzYa6TU1wMEv6pDu7kBcXDz72TFgxeHAlU6wv9OKM8&#10;EjIb8XO5YyjgVaFHRafSI/QL8cT5wVPYIjfDbIWvib7wU1g9ihlR2kFPsG72pOcXFCASwPXTXz4T&#10;6fD+Kno2Nc1JRFTAWcWMuYpDa2MwBIcregVC9sCBA3DKoIpAAln8/PPPv3Dh4DsHv0JGw0EfP3G8&#10;v6+f/uTark6nJghVDmkhiB+w1VxNVlwI44wi4g9sRxhvwhyaW6YGXCg6mJOMf1qkQNzeviHMClGQ&#10;ot1IX6GljqwPmhxHHfHDAygUeoReVigLF2d+LIGbCqGGEcWwl11ORcX8VYS9WVLpmPTh4fb2Dvhu&#10;6qyyqDmNdffO6Cj9NXfeXMY1ZjtgDNQY3tQcq0FMepLjd7/j46nf/x4K/sknf//rX//657/4xcsv&#10;vfzMM09zHrCJad/U1OjMdHp66F86l1srCLkRiBCqejBuwZxyGWMAQhPEmPtW695U1/Odg5oDFJ+k&#10;9+Y1F24TN87Vd/yqQEHhkUMmnKdp0ip022oKUigjWVYxohAHA3srpybKMiMcL+QSiaSY16FwV0ok&#10;k1kGQwXrCpRRRtcvggM8n3jiif/+3//73//93/+v//W/fhkcP/vZz/j8zW9+g5jH0BJ03JU0B/kZ&#10;3UtKg0Ys3rp27tyJdMFw1VWMXsYwg4F7hCZ7t3jUSiqgwHEC1oUgNJxhbFCWRhRfThw/vmPHm+T2&#10;85//4v/+8pdP/PoJvv/q//6KOv/yF798gr/d/379+9///oUXX2RmpnVScRTJhib7mVbTvnr2EvGM&#10;mTfsT0PAELhxEVDQ9fCsqHnJPyLjNI2r9E5oU8cVDwAPHYArgJxMc644Q7vQEDAEDAFDwBAwBAyB&#10;LzMCn9NVvKR6IsDUkS/zmLC2GwIeAS9piAmVGxY4Mv2pNbA4Zc8Ue2/7gQ+eSY8K8sQS2B8MQ5nD&#10;0OOcmlANWISwnRmLgdNnTmMUQrlky5ezZ87iqYnvBYWFZQQpmTOHFTdWJbDmA/0DLMgxBMCxj5bi&#10;iAbiUn21P98hHsSQoKIubAcKDQ6+nEYyGQoCCwH+QaFKGyA2gdqrpmlPuiZDaHE+IUARRaDj0UUg&#10;62EVkUb4zmbwTz75BEMHSE+IaW3iC3axT7gd7Bdc/ZAVKoybacfdzne/iE0MnBrpCMsJQYsCD91B&#10;1JHJwCPYWMxsO3Ih3khgsxL8T8wybdHeeW3mTM9IT0pMGB5xAed90cJQCpPvd299Ev+m4BLIcboe&#10;3txx6OmUkDYSdXKOctDDRa3mT8VwpkRtHXXVSKRznemDfGfJ9EfELpBC7CKcsHudGA8cDBhRvaRU&#10;9HVypWCK5hIIfXIWb8uv7MRnazwKFvwvnC9fkEaQVWD/2ZIPa6xI9RIzKFcDWB2hcSvLJx+ygvMx&#10;fD1nwE32MXzhWmGoMRkmj6bCqLEqfhxNUe6VcCrX1NjEjUYlEGpO156m7bQOOTC/gP+QFghTn8ZA&#10;IGQIUFBP+YySnzqIbO4LRMG1a9Y471hpaRhR8Y+ySMmITE9Lp3pk7gQE3ZmBm6y6urMu1AqWW+1t&#10;mKvgpsoJigHb5RrDHYGBUeAXRXqnGHn1mjyl6EXiopwXYLoKBF3MQd5CSaMluH3caKQgjcnwrSEM&#10;lZ6KaRRpwHClbEeorWy2OC/bNdm7+I6LP7DFOkmnCQskYqBUAe2SVkwm7IqQhRRpSf7fGJwIWghd&#10;9IV8nWmsghLVoGdpFH1N5pzhC9IIxnn4jsfyBnFRsdYlOyFNIZMwyTB0EV0wdWIWoqOpg/NlFxwa&#10;dbTUD1c/H3KGIjjIraSkGPGSsYEPOmK0dHf3MH6UwNmIONM6Z3GmGQxvdcrN22CpmyiIBqos9YLi&#10;TsWfIuxXQ8AQuMkQ0O0/dcEY88gjgR4xzIHysakniCZwvWjZcQUIuEdeyBoSMIN37EkXqVeQoV1i&#10;CBgChoAhYAgYAobAlxmBsGf4SRxMGvkyDwhruyEQRkBbwqH8ZD7CFmwYQD7FcU/rPAEGTfymWEUR&#10;l6gQ4sW9+T9uZOCCHYWNsUhvX1trm9v7z2o50THasMOcZIM6digoE867TuB3yzHUSYFpiAuoDsXn&#10;WLwoYRSCJbqcyYhw9ItGioWVlB8bmYxER6HjHffpQqMPQhbjAsvtRs/MyNQ+dI+AVvX8SZUwL8CI&#10;AXodOQTbEXZwO1Hn9Gk+We0LFiCCSeQzIG2Rc1yVVCtpSVIdYCBHRnD1Mxk7Ae1i6qiTSCMdxAWH&#10;CI6LDk4Xj31S4nAyh2eWqdmkN6TAAwNyC1mhQvApbjS8xg6XElDizpeRgg3MVAHngCvZ6VV0MQ1z&#10;AwOcA4MG1UGtkWckhzC7zlNSlS2Nw9cG0gakO72g7qMgKGOsEOCdsTMg+ARcvzhoxgNqGYOH8BuK&#10;BcJYQjCg+8gZFYkeV8AbGGQ4ZXoNj0bsxIf3J2cxuRyyt6C/5DANYcNDQSW9K7DPey2ICCJbAaqn&#10;gS1ApAfIfEpn1PD4uohSUhPlQwMxz6KBkNfE3UEjxHqFUigU6xAkECAlNA4gYKADOLm5OXm0OjMT&#10;OYvhrZAtQfD1NprJaASieRUVeDBzNkyToWWGuQOAkHGNyEFbgmA8Ti9hrHJ3oKAUzpkztxy0y5yt&#10;jDMEyQde0EAjoSDXv4GXKvqaForYcvdgYO4jiYUEfJFc4fEhgaYLKayTYkaAIYdEDmWlqUNKBo3S&#10;DcihIviiT39eqoA0CbJTockpEQYVLeLuljYgNl+VVJfFuZtUh7A6ohtQbmF0uQYA2ZI5KgjdpCLU&#10;Fn6i8kFkeKcD+VuAHByYqanMEpJAuIQzdP3atWtxSEg0YwW051oZZ3BofMp5F6oePuVkrCaBUDXR&#10;2Bb44Qbq1qMg8sEAiB6aFCNxPhYdoa4ombgYxJbLGbQ52yBn6+OGfUoyNxqH7kFGphtsgWZD/uSp&#10;tmi0X8rsFAdw+8kQMARuOAQ0V+i5qYejXiRCLy+T7y5qGhMIh/YQ+EeDn8lvuOZ/4RUW/v6hRn30&#10;IvqFV8wqYAgYAoaAIWAIGAKGwI2IQOSnP/2pr7feaLUwnsoLiB2Yie65FBroRgTI6mwIfBkQkM8l&#10;FrfaQS8i++DBgzWHDySnZQ4npGYUlFWuXFdcnE/IjqSJUZgzTRRTNwlq3csneeLO6MyZMxDQYylZ&#10;q9euXVG9Ek85iBNQjMT9SElN72hvbW9pnhiLZqSlZKanrlyxAh73vbff+nT/0fbegUhq5pJlK9av&#10;31hW5gKhR4dH0xLHamqO1zc2EtgDk4uqZcurq1elZ6Rgo0FlxE2LthPtmDgxSmCG+sampuaWkdGx&#10;ktKyJUuXlpWVZ6TCnE40N5w/depke0fnRFJK6byFCyurCjImXXKRD1u25asHCnL3Bx/v3bX70MFD&#10;kNQjY6NDCDKRpOyC/MLcPIxg1q1bR8h6dn9DbhLPnMVqtI+gESktrd2LF1WtWrE6NzM7Mzm5vbH5&#10;xOE98NcTSclLqpYvrqzKyMwO3BQx306GJ4XfVBdgKkGkgQNH96fn5GblFq7feMu88rLxoeGJocET&#10;hw7vO3YiKS1zTvn8RVXVFQvK2SXPjkysAI7XHD1z7vzg8FhSciqRsatXVCUT8j0pobW5Bbc/MOfp&#10;GZnYEZSVz124ZHFmRqozTrlgNhEe53AcehyII3ZIBgSr41WnO+pOnzp65GhXdw9EfEpq2pKlVZWV&#10;i9CCiKviye4/vm6svaW1Ab2iqRkhhYGxas2avNyM0Wjv7t07CeYSRI1OWlq5bMuWh5YvX1W5dBHc&#10;MYHW2VkvqyMAx8/bovlLFs1fvGrFqg1r1zN4Nq5fe9ftm9esWgGli4nJvn37sBHBGRGVhzKgQ2kC&#10;VC85cGCrQfzwNWvWEN2aL1DPgTOrMVSK1atXw1YzgA8eO9LZ0zM4MpRXWFixcEFxaWlmTlZKWjoq&#10;nyeGBBQHFDmxOmTdQmPBnwMGPM7DEXjl0Iz0gVWHixriXCf1dDDmq1euyMnNOXbyxN6DBzv7ByLp&#10;mdVLl21ct76suCSJSONd3efP1nW0tmVnZOYUFq9es76rp+/VN96sOXlqKDqaX1i0bsMtq5ZVoQXV&#10;njx5vu4cQbcz09PnlZWvqq5evXLV5ltuve3WTevWrF23Zg3fN228ZcO6dbdv2kz+a1auWrWimp9u&#10;2bCRP9euWr2kckFl5WKUhVMnz9aeqmtpacOWpnxuMRhyj8CLUWesW9CNoPVXrVo1qWheEDw0eGij&#10;RCPMKZBwGOHYWtFqwEcPcC7v0tIABIMeDtki0MXV1dVQ8zDystsIyw8kpuizZ88yyZCALi4rL65c&#10;uli3P0Nr587dmENEklIpgjGDDEae3gPVTINZ9dS4JX90NSIJ8SeeAFdVb6ApmOFwjyJ5tLY1nTp1&#10;rK29eWjQbYVm5BBs6fbbb6+qqqI4Yqczum699VbmBCYH2rgRONeto0W33XYbyTg2bdrEnwxX7nqK&#10;kBtAUOVgBMpHmYQHqXqMUvm5krMsLgEixhhjjzg64CZhbMWKFQiKckrGoAIipmLGP8MmPye3akkl&#10;3X3bpk23bth4y/oNfK6uXklHMwDW0HkrqhkAa1evWbfa3Rq0RU2gPvQ1kg/zEn1Hd6hRiiUgN1/+&#10;Xoj58mV4hlobDYEvIQJaM8qO0DuTDOMQngpiFpt+xugfGWPORZ9H1x0aGe/tHxwYHomOTrT2jfSP&#10;jPdHJ3qGxjr7h7r6R3qGRjnT1zPS2zfc0z8yMDg2MsasxpaZhPHEBJ6jPFz0lPHLVbcJAF+sge2g&#10;jEH1MJL9irQZ/4yWfq/XVzWNX7VDiBx4wGmi07X+V78r4hIHAGV6A2DngHTc7QpyBxa9w8MS4GXt&#10;R856/wpMIj+/ytl9jhKqbYIJmYeCLnH7A4J4Y6oGl1NzNZw/eb1JSkwl5hvf0fF7evrwPJvsNk64&#10;fLmWYpSPVH+hxLVug1HgNlPt9T9N21geTKSX5S7bU+gOKqB3ac5QW++M8RKxsmSGgCFgCBgChoAh&#10;YAhcNwT+SB0JlzrTTkBTR65b31hBhsB1Q4A1lUwEtDrSbX7ixImao0dGJxKHxybmFJfCTZcV57uV&#10;KGvYpD8KUByupyh11lEshKDkoNL4jpgAlbZk8aK0NOecx63Q3I7v4VO1p2HuWFCxoxD2DU6QFR2c&#10;6fFTtSwOoYZXVrv/MMlwtWL9PAIP21BXd66to5P4IRXzF8ybV5Gbl50a7NOXfxhtbZ7cuZ843trc&#10;HAgq2A2MZCNmOH59UXoqi8KJpvpzJ47XtLa1o46UzV+0dHl1ad7kVmhyAA0t5KACP/3oI9A4c/Ys&#10;29dLykpXVFdvvPVWmM1NGzZCgEKmw4PDh8LgQ7tz1YG9e0bHEwajY5VV6DfVBXmZKYkJOEvav/fT&#10;nv5BhI2KRZVVVcvnFGQGcRJY4vbL+RVN0DISJhSS/eiRA5Hk1Kzc/OpVa8pKikB2pL/n+NHDp+vr&#10;EyMphcVllVXL5lWUuE3yBKAeHz15vOZM3fn+oWhyWjoM7YqqpUhZqCOQ47W1pwFtcGgY9WL5imr4&#10;YjxZpTiXY5Nb9Sk0vG1fXq3AUxvY40gjXNjZ2nT46JHmllZ4idRAfZk7b0Eq29BpW3BohOhLMLrG&#10;zpyuPXHiVFNLC67CFi5cVLm0CouIk8hxBw50dHZmZxG4u2Tt2nV33HHXClfb+Qw/qFgOvsDVAjtf&#10;IKD5zhcRtfQCFDacMg3B1xkOiBh+rNUVKpyftm3bBjF911134cWIL6J96SAqBvGhWOgMRaQXMmEA&#10;7zt4oKO9nU4pLi6hf+fOLU9PcyNkoK9PA0z2EGIN4E0Yuji2QicANEoEZHbcx1dH/K9kSOlOL2pu&#10;xs4CxhxVAOumUydPMvboCGw+YK5pKWw4jUJmY4SIr8kvKMrNy8UAizsOR2TkiWHN+g3rF8ybSwIu&#10;BwcGGAjAyD/yyCM0X4OWZNSTpvGTeHluQwUN4qQS8CdjksrQTFpHoXDxnIF/Z8BLdoKXlzoCV47+&#10;RJ7qbpkledlSjBW9wz1FrbiKPKWOkI/z+BSNUlXUDrnvoz6w8xTtKS3loMNNLCMjVAlRCuiAhY7j&#10;kON78EHflaEPEgLnGQY+VkeYDJo6zXrvXtyGVBITMdLQIwh1gaVRJjctdjI4pzpz5jT9A1FFJVEW&#10;7r77bsYk0NFNDFGaBkRoFXznk7ZwRkNUtlCKZyNrMwoFPXDAsxbJJLjSTWRItam8UjJOZMgFtvKf&#10;Rm7cqvQLcynnSUZB8tImKYWuAW0AAUb6FBH38ccfp7bcOPQv9aErKY6fdJs4YTU4aDLjQWNDdl2K&#10;ukRWVIO5jqu8+ch1e1pZQYaAIXAzIYAXRF4KOjp79uz9DENPHtwffvQhX06cOn0Eo11mnIMHeTHg&#10;gz84wUzHtMzce+78OR6XBH5yasU4FoPjPJhE60Poa8cPV/MygMiNfszDQjq6Xmn0EImRyb3eQyYk&#10;5uGCZ04qg3tDXgl4lqH9k4af9Lbs3ZBeeo/wAoRAgvzjrKARdZIS2tt7eK09X19Hc5jVFd5PmTPr&#10;ovHz3HPGkBeOzo5eUrKVhEB3H3/8MXUDHyZnZniu5bHFdM214QBgfCcfyuUVPjUlMSMjjQw7O3v3&#10;7mUbyV5yoJlk9dlnn9FkHi4SZrR7Q2/CelfRw3emxmr7gl4V2JgC+DyVZIDIJWHx5tLhspSGgCFg&#10;CBgChoAhYAhcHwSm3wjsX4DCu37ivxJdn+paKYaAIXAtEJh2tXMVnaWwZHLxN3CJ48JmuGmHOAas&#10;1uDmWGpC9sG3wrixR5s1Hqs+XD/hFwrWb/6C+dCCajKSCgtaAk1jWIBTGBZv+AWCZiU7cmDdRYaK&#10;Cc9abtJrEzJDXz+O/+XwwXmeGRpml6PH0MUCv2AeoUAmvtUiUlldQ1iz7CT2BUtCKgy//PDDj3zl&#10;0Ue3b9++ZcsWPOHAe8JjwiH6BaRjzNmyjq6AHOT27rkCOUluWjrKB46qMTjgiF2K9p5qOAmrCw5B&#10;xPIgDIPTe0AADzZuhamFvaw6lAnFBeYyPooEEAayhLYcErICl02pafIx5GSk4SgKF+e5SrmFv2sr&#10;OqtlF/D8+HGIhvijjk7Eg5NCWdDLbW2tcPTJweNFGznVfL5PjrSJCaQInEc51jspSbs7SQNgaAB8&#10;UkPnfMl5ioCMcOt8ZRJe8AMX9YSwUOeSCRsV+ZPvLMg//fRTFv0UBwVMH9FZP/zhDyGvkUOggGF7&#10;WbGDCVWiLL9PPxiozvkSxTn3R9k5mDTQA4RnIGwEhPTYOLWaoL2yHdGWfx1yuuUcuIWcRMXHDUzU&#10;v2qaHBkFESxSsAwgkg1ulI4fPwH3TXHwC7D8/EpiGBA4dA6BAP0NSwITwXdK5xYoK3ektlQNakvm&#10;IEz1KE4xVKi8tvwrqgQct7wn8SlXY6JFwIEvnFRX6iqpHaKHdEaB1kkJLyNxSD/53g/jwEk6nwYC&#10;tZSM0P3oBq3wjD//aCypCJWi7vBDJfyr7Bs44/P0yabtoLBbMN2YZA50uKKSGKDxnDMZgj6d+YfM&#10;uYuleQCgzD7Ce4opEdgFNdKFQKa7vSMUmsxdI/915OZMYcrK0DnQV3784x//5Cc/+dGPfvT1r3+d&#10;wcwsRG4MdeYlpk0wpzLUU5irjUJV3Sd/dHS0ph2psGoCv8q5HMUFsZcy9UXEHxdSQ/6kPsrcGcYF&#10;+6YDNNyULoGQxLoN7TAEDAFD4LIQ0PaJzo7OfZ/tkw7Bl093frrr04/5t3vnp3t2fbp39849u/j3&#10;6e6dn7z8ykv8e+GF537/+9/96le//MUvf/bEE7/6/VO/QwPWi4SfjnjkoaYQK45gY8SKe+ONN2D/&#10;mTanegDTVXoL4ov3/cjDF7Wedwk0G1QWxHsvACjWVxypIA4IvGXgXVUJ+vqHEX5w2frCCy/Qdl44&#10;OekNcZh1eXzxnFRi9Izdu/e98MLzv/rVr0gPXLSI6vHCgx9Rzjz55JN8R+HwpfsnAh4UeTKjxzBV&#10;Y6paU3PqD3/4w89/8QtcNfKmRyYcVOC9994jot7zzz+PvCFDWB2yTQk/r6c2UI85ni9sKaAaIP/m&#10;m28qGh+J/QPRHhZxxob9ZAgYAoaAIWAIGAJfFAKmjnxRyFu5hsAsQsBvCqNOMTv9r0otoepxCcM/&#10;cnOb5YKDWNHoCuw+1mY3lqysphQiApf4eMGH/K2YV5GKeyb8DOB7AbKP4NXzKpyHHIhOFopdnfUN&#10;9eTKoktrWn+IG2WN62I2tLdD6XEmiK8wnp4a3vgWaAiOkXWcbHjhp4UcC0KWdt1d3SQpLSllDzjO&#10;c9h2XZhfyJ4/t60vWCHrCznAy7Mah0VFp6AGULbu1/EE/gxoX7e2ZKFIngS+Vm0JGuCr7VePrJDZ&#10;fOcukEDitswrBvVkxAUXacCRnMOjDtTJ4CSkFNvuyGWFfgnkEUhbbAuojYvwkZSEx4OG+gapF5N1&#10;CC70f0IH4ImL5TorWzh6KgMOcTQS4mFA3BOmApDBoaW5BdjJzYs3fPH503wirTc3NWNz4MJXBBYA&#10;omtLS0uQLpynoN5e2PPGhsaGhkYA9lv+yUQxXWk+X2DkIXNpJWw7cDGEuIrzYkAoFKqajfDwy3Qc&#10;NdRufZUYZnXFMnttg+Jgk5Hl2B3Prkf6ra21lfybHQ5Dil7jD+3uRJghAQf6BD9JHvCsejh9+Lso&#10;fl8TiROBP7dIa4sTC9kpS54ofChtDHsZBCh/qke3wkRISINOOnzkMNWg1eTAWIXX5jvtpeFcSFno&#10;FtAfH374IYyPqiHHTeomPuXNQzEzsIMhJYQLrBD4kECgeX6cO06UB1hJqqEvSAACaJbyECIlhpzl&#10;5UPzDJ3FbUJPSevikvDeC+kiGsMz4ebGe8CoXbh7J/9fmkeYrtI8oNyog4/yog6K0y+SGaTSSSAh&#10;McGQqBpfEAXACQ/63vJDshBAaULgUw5PaB2CB5jIVYsUGvDhFkOARHrkKjkZQ9ziRqMH/Z1CSt8W&#10;epNpB7MnbJ7QYiVaaM6RkgeSgT7qmqkwS1SDVpBMgUNQZeTCS/FpJJP4rvfTvhpLHRhX1JAxwN3E&#10;AJMCJG1Mk62/qa+MH4zTufaTIWAIfHkQwOLXTVYRt2tETpycoJub19fTPdDbM9TfOzTQP8y/wb6h&#10;/r7BfiY3ApyMjI5Hh4b629tbzp6tPXIMq1NndwLLz/OF3Hjw8UmGisjFywZPHCZbZlpEFCa0OPAq&#10;iBSTJ5OqHmFMenxqGtdboh7uV9ZH6MtciFbBO1dHR89ngf0H0gvvWjwZ5VVy2qOpqZ0XM0kObF6h&#10;IbxH+q0/PH3YJMFPaBtAwQOFrPw7IRm6HTbBP0xA//CHp//n//yfb7zxJm81SD5AxCOAFtFAwOFa&#10;8kdSoixK0Z6Pqa/ZMZXUw0h7jHh88JQBdupAj0j11zPXv3JcGXp2lSFgCBgChoAhYAgYAtcIAVNH&#10;rhGwlq0hcCMhoGVemOS6ygsYRwFDMzprgAviSEJKWiqbo/FCQ6wCVl8spfALhDMcVrDYmWCLQHTo&#10;C/b4CZwRoNk52XB82geNly22yNWePq2akz9LMr+CZSWGW4a6s3WccQtIeNJEt7vcd0xgOMI/x5yO&#10;wd5Px8ZyIctFKEtW7aRltUzUgZTkYO/82AiraNH62lvNnwqogNsbFzFeC1PXbsf4BmkmnV8TWoPI&#10;83jNdi3KzWEBL59gMlxgdcrBepVL+DOwunHQeRKZ7OQzZ4DN4COT1DYNGHM7uSWQ8G+SMqaFReVl&#10;QXTuJDaugxQ479m7Z3DIEdlaWpMbhxrLehv5hFU6u//YOUg1qAMLY2iCmcY0LAJCAhoJZfUPDDQ0&#10;NsJBNLV0ekFFa2bfR5DCFOF+peNoI32A++2EhIzMTLxXYYhCZYgWDuytrS0IEl40kpWATATk7YEa&#10;wgX8/d///X/4D//h7/7u7/7zf/7P/+W//BdtnIQfIR/aqGW/J4LFesjagE+wZb8kFICIaXUlVDIE&#10;zYKFC4qKi+HX6SxaFHh8cuKHItCKB1cmnKEmlEsm5KBg2qphHJZf3D2ffmclAgMH5xjJQNTc3IT7&#10;JlQ9yO98Qs/n5/ubVPqNgnX39PZQt/PnzsuSBl6Je4pWUElaKk9ZJAYHxic9K/VCvUmGVF4jUOYO&#10;nGH4wdc888wzbCCFZ0Gn4UJyFv8uJ+wKByKcuZHJn/YyJkn5zjvvoHE6W7ELh1DlL0ph+AEUpIkk&#10;CmWiY1KpDMSMsFw3deBNDvQL/+fukEDG8PhIZRHpT6dIq5BcQSVF1sx0qGKSi6QKTI7eoDgNY6FB&#10;Z6GfIVyRDI6JQQK2qokGqr4wX8nohDzpVnYxE1P9t7/9LfCiQb766quceeqpp9jDC+x0kMaMBqfm&#10;RhlFoY3JzkOanLrPjyLlT8XA1vevrpKLFbgqGDT5RuOMulsBb7hEReggJW15+eWX2VxM3bBhYlrg&#10;vGQY+aVRBTT+VZM4kNpPhoAhYAhMi4AeDelp6cwk7tHv3p+cS8bM9JSsjNTszPS87Izc7My8bMJ+&#10;pedkpidFJlLTknNzswqd+8mcSHJCT08nbqlQDngZQNBlKtN0xLSmCUqGcUyPzH6IEGxhYSYMP3o0&#10;eap6Ch1PDppLmS15HEvdZ56XeuGfaPFV/Gnby+SM9SaNpqGHDh3+8KOP0KE7O7vkiNIL/zE5YxlL&#10;nLz9+w/wrkJKXoMV5Z7ZWI8AzcxcjgU2KhEHc7g38dTrCkdXV/+xYzW8AfIg5lcsETWryzSQg9y0&#10;M4C3cck2PJK40GsbMw1j/yzgcj395WlTO1r8VVd5cWE3lSFgCBgChoAhYAgYAlcJgSvc+XKVSrds&#10;DAFDYFYgMJXYErd4tSoXkKrOEML7mFLOlAtvK0cxLN5Y04qhQ4dgKzrnM7PcTnmnqURgtyerUzFv&#10;3uJFi2AB4XAhhbE4gXBkyUomELXOhVRaGrvVIPdZ2rEYdus0CibeiWM9P3er5XL2R2A7oiqpGE9Q&#10;up2DqSnUgSKgPhubGnv6HEWeGkmF9NQWRQ5+YrXJqlsrUlQRmX04wcOFWnGexKibGE9W2qo8sUe5&#10;Vt5sOLiQhSiLUtxqQ+mKgnTCBdv2g0aw/nRSlvON4JQM74Eq6Czn7ibQRpz5iDOHmTQdccIKeLq4&#10;C6mp0LrQuNCde/d+RgIxmypd5DJLWW2upFhxCl5LiDMe6EfMPpA3KB9jHYK0Q1XAsXrvE1LgZIuz&#10;Z/dutsn7rfGOQ06OgH4GtkEu9EU5iMOP1NWd3blzF/0LkQE94Zfu6iNlyIChqvQyn6BKVWEN/Aof&#10;DCkIdkO4hZluruVX9sXjRwIqn+7z7L9QJT3GGc7pFnEvxsaC4A0niT3T3dMFJtpSqpogIEH30/Ww&#10;2DRQhLW/fS56H2lICFvIHnoKEYvexPMG5lYBHZ9IieGwGaSUQySGH012umBfL+6/ENKQAKl2+dxy&#10;xgBXMeTlsEtRKKghA4wdptAx0q64ayTJyMUTWSFvMDLl5o7BDLAKZiu7AbVOg9nfLDAg8k7G5aTH&#10;IwcMFGNY8WxVCnCBEgMP+xU6RTOMBqwfV5/fjoFAEme8fX7nBvKm/gwjP3krBPmImtFGYCdwBsxX&#10;nMz1k6Qg3SN8BupRqmQ8spEHP+xyMEtCqSIB2NJAoGPYe0GFxOEtt4w0yCaABQSmC7CSqQ04c9ez&#10;VxdjHX4lK9VBIg1al3fABaRi6+QE34uOEmw8sxZuIL0v+yEyZKqkAuwvpo8Y/7r3aYimIM1XmCuh&#10;F1ITBgkV5uaS8y4S61OFBtDG66OLImwJDAFDwBDg5UuPHqY79rDw6OdPJtXtW7c8/ODWR7dve3T7&#10;g195+EE+g3/b7rrr9jvu2ETgsM233bJ2/eqKirlsfujocJYKzFdMrUzCTE1kKGtIGclJUebNkIlX&#10;AglTaFhFDneE5k/loMs5I+eZ/q1G6S/lURLTxYgROsNMS0yV4zU1zOi863oPkFOHBLsXTtXW8uDe&#10;t++z+oYG9tkQ2w03oTh6feCBBx566CFiqhFHjZcHafPM8zxHeJFT5C0OvS+1tXXt3EWQkv34MeOt&#10;izdbThJB79577yUgGfGoHn30UfLkaa7XP14GeBPgUe7z8SpLnHGrVzU9OrVHJPwWpB0hNuwNAUPA&#10;EDAEDAFDwBCYbQjMGJX9ct9dLjf9bAPC6mMIfMkREJ+rLfb6zjqTKN9XJSr7WATbggWLFy0szM/B&#10;dgSuWUs1iHzoXRZgrBK1/Y0lmQtLnpRMOGLWfrCuJOQfBDq8XHLiGHxqVnZOYlLkXH1DV08v+wJZ&#10;7ra3NMJQa78/2aKLKCj3kYP7IBOJQgnHHB0bzy8oXFq1bNHiJTjrYnHWeL7ueM1RYomPJkRKKxYu&#10;XbZifkm+QCATbTYHDRbDDefOwzvjG2wCkcVZWrDyGyM8PdWBx4TuxxiC4lhy84WVJJw0TcCoY9GS&#10;pYRrL8jNxj/Y8EBfU/2Zrr6B7v6hhOQ0+ICe7q7+3m42KBKfhHJpAqtZ0ccKTJ2RkUy09UhqxooV&#10;q+bNm0+Q85GBvuPHjpxpaBwaGc3IzltcWYVQlJ2RTIfhouvQgX0uKvtwNDk1o2pZVfWyqkjCGBFP&#10;ITLBua9/oKm5JTo6Rmx24nXA4+dmOXMQVrDQBDK7ES2OIEGrWdZi2bNu3Tq8n8mNj1jRqcf4UH9O&#10;YeFYdJSY4uQ/NBIlf+dLDVcYwc50ubYAKBrIon3nJx/C7iJWjaODJSYtXLiYQPEIW5lpxMzIYd3e&#10;3NwK09vV2YX5BAE/8HJEPmHqnG6l3xE2wBwOF5aZuiHP4Hronnvu0Q59SvRb+OUHgz9FmtPegJg4&#10;pMsZgfKYwSCkpcTE5nA769PTgnAdfQPOSsc5/YAq6evrJ0CHmH1aRHcjsSAFBR7VHAsvIYFI12QC&#10;xSPRZXrcgnuNA2y98AATfb6xgfLgjNLS0+C8YeQRn9atXVdRPleOqtQW2G2ELjpufCKJSDLae0u1&#10;b7nV/ec2kyZPBmsBCg5Q4pNK8hNt0Y5OyvWOy+h6DoYfmED0gxJsi8YA2HIVw0PxvbnROIPBkFh7&#10;6SW0gvxBUiYsNISUYEtPUTSqjLsljxzhHlEAHhEusPYIDNz1yoFkQKoAKgA4U1R20T2y2PBR2Ynu&#10;DlASM0QPUQTf5VSKDBmKqnAct1rqQU1HinZOVmBFPrnZBXSH5EkEEjifTGcTkkF4YBIIT9pOq+ka&#10;L1eQG2iDDPUU00QCUjK5EXGdQ7trtTcZHMKWUqoGLaKlEuEYsTLloZ7E1GGSRFAEc3AAWNIISQQV&#10;EtAFgSmSJtsx6Xlgq4A91FBRSTQ4qYMcxNH7EIjOpVt/P+kZALjz0gDgJM8F2kKjYNCYGbhcFRYr&#10;9yV/jFrzDQFD4HIRGHF2thOtba1nz5xtanTCOQI/c8u3//zrK1dWr1rFR/Xy5cuqqpYuX7aMf7fd&#10;ecfGjRvXrVu7evUqZqei4iIcsaakJkedPafziCW5l60GTHTMlj5YiLfG0+Mbr5s8CLxRrN+uEa4/&#10;0rVmQm1e4ZFHxeSfU8muYPHLLhRei06cOMVrA6J4S0srYgHaCO9wTKc88tgYpJdwP6PyIrRr9+5d&#10;O3dSGQLIUY3Fixfdd989zP88QXhb5tnHhCwJh50QfPJA4QsPAp4vNFMVPnXq9O5du5jDeVIg9peX&#10;YVc6/5FHtqOsoJHwIOaZAvgUrSbrPYEvbH3Q5h49kuJ3MVfxEo7kTzV4HuFBlxbxoNSDVU9Ye1hc&#10;7m1i6Q0BQ8AQMAQMAUPgWiNg6si1RtjyNwRuDARYtIh11RKR76ygTp24OurIRHI6FiJLFi9iszvr&#10;KhamrLFgGOH9WMeyToPXY7EqdcQFAU5KgQteuWoldgvsLA/YSHcEXH9Sdh4+9DOPnzjZ2dWNrgD5&#10;OtjXLYmFOouqhviGyW2uP+d8BqRn4OcKKw3UkSWVleXlczPTEBomnDrC9u2WtvHE5EAdqUYd0XIX&#10;EALvB27XG4zh2ZO1bMzHZxRxufv6+5tbW87X10PjnjtzFgZWu+wpV/YHXJuKIBFJGRmbQB2pWrq0&#10;MD8bPSY6NNDeUt/W0dXRMzCWgC+mwcaG813tbcNDg6fPnJFbHlUeDpRVJTikpCaOjickp6SvWLka&#10;i5m0SBLqyImjh882Ng5FxzJz8hcvXVa5ZEkWrDgIjY8e3L/3zLn6geHRlLSMZagjy6uSJ1iFJg6z&#10;Rs3PI1RLzfET4JCcmtbXN9DR2dl4/ixELeQv+HNAiaIq4UlJBhAskqVRadc5x0yr4tHhAToyMyPz&#10;/Pn64VGMWmByMfUYO3HssHQRukasN63DoKe18TwrbOxuMKsZT0hcvKRy2YoVGZlZKUmjkBwgjEBC&#10;x6Gv4HoCmmPvZ7vAlqzg2aktPSthgwOsMESAEyEZtMUtt9zCCp+VPGDSNFbmIEm5XEIFEDO0b5St&#10;8bQUtPmJy2UlIJKXTwgXuAbnhimFATDBLn1IdifC4SMcR1eQ1CdOYkrChYCGlgDBQTUoDi0E3BjD&#10;fIo7hpiIo46QUhyBVAppDNDWp8+eAQSsjyB9+AmQYEPWrV9XVFBIMk/iSM2ibkPIddHRjMyMSFIk&#10;PSP9ts23rVixdGI8saujTWw7raMapIe24E8Yf/kBg8LALofeYQAjNaFhgAnfARlIYUPAgagtRLyA&#10;D4L+5v6iybQUpgP5Bx6HCpM5dwotlZTIjQNWtEJFKBwL0hGyH8XxnTSK+00ymgztTv5eHaFFJJNb&#10;uTjqiKQswCFD3S8MAOoDUDHqCPBKopNTKS6UvVecHayk12AALsWzkelSYyPbk9uZCrBXSU6JpKfh&#10;xoQtyQi0zkMdV9FqBgb1kRDFoJWneww1cOOO6CiqTvcRqsadd94JJ4Vy4321wUmBAHABNUVLW2KA&#10;MWjJhIPxpki5AA6lBTUGdCDPVXQNhcKIMTLpIO5i/qSxcilDv6Bskb8ciyn6C6VQFnclnY4owm3F&#10;9mSKkyd6MuFyikAdAV4y0V3MtaDBCIdelDqivoivOd0YD0KrpSFgCFxfBJKSk3hv4unM9MLMwxzF&#10;5FYxv2LThnVZWZnpPNeSnZdC56oS69e0VDbHcHCOE7l5CBUJQ4PYTUY72jo0tTJTkQPPX6ZlJjRy&#10;ltIgX4L+AcqrAjkwPYqyn1YdYbJlXmUm1zO6uhq1ZpXcJOrwjP9lYdbY2MKsuzcIkMbLaaBeRHjf&#10;YZplUuUppseTFH3292C3ujt4M8TnIw/lzZs3rV27bvPmW3jVkddEqoQQwjOFg9rKvlAnmaJpY7Ad&#10;YZBnPs8jnko8BYpLSthN8sijjy5fvtSL6NSEPHmTAUDazhOErHhe85BSPl68n9peAJTZLs8aPZcp&#10;hUtADONFqSPqIL8J6bJAs8SGgCFgCBgChoAhYAhcUwQiOGrXG5iK8ZtzL3c7zOWmv6atsswNAUPg&#10;shDw+7mgRLW/GHbPbSKuOUGEjMjEaOX8slVVi8pLSlixYYQx07YvLpSFAV9YkYolhGXLz0xdOLek&#10;avGCooIC1kbB5mu3BU3+i7gEuo1VsTa7UfMVy5auW7OqctHC1ORI4sSYtr0lToxHR8cjKekEdmd1&#10;zCpxNDrc0dY81NfDclpBIFldUygLTgol88GRsfSsnJS0dBcGJDqSn5u9oqqyaskigmx29/Q0tXac&#10;qW8639RCk5ctXrCgtIAlnJ/KtAikLZCAZ+vPN7a2NBJpHNWDHeWBNUnT+XqIRVHM0JHakk961pn9&#10;IyODw0M52enFhdnzygrLSouScemFM+v8kpGJJBI3N5wbHx7ITEseGhxg3ctqFuKSZTwZihRmdUqL&#10;2ATZ2d5VMqeweuli0EtNTW7r7j5Se+bsufN4iyjKz9m4evnKpQvTgGI0OjI69tHOve0dXW0tzXPy&#10;squrllTMLc/Jyx+OjmN9khRJKS4tX7hwEa5zWpoaB/t7RoexiuhlnQxoosshWKkbK1vOAwWUKD4W&#10;RDcDRZy94Yg9MBXpmVlziorHRqPdXR0DRELtaGXdTqeIH4digHvlT7cPsai0uGwua358bbNlcumS&#10;RYvmzysuyIskoUZEiotKCwvnOC8WfT0j0cHOrjYeTE6jOnsWbYNMQAm4GDCKckHvQwHccccdOJdA&#10;zlF4CfqU4aToJpTIspwxBsXs4nMEB4OEPMlZsRzk2w0yhe5zIWHzXOgOVLLcrOySOUVpySlD7KHs&#10;68dbB6OQ5tBl5EDvQxZTB4pjnDBmoBKoOcISNAr7JSVOzPR89PeRbjoqQIvgo/d/to9gLPyLIscN&#10;DBbm5W/aeMttt25yZlWBlCInJFQS8sKNmYmx1OSkgb4evmxct3bTLRvmFBSglpGViobpgN2AnlB8&#10;FN1lLmBJTw9/KqSKBiE3DgOAakgl2rx5M+oIFiSMbUoET7qA4UFjORA2RJdIFAQxDtCml+kUObvj&#10;JyYBsFJcXOBlRJED5/EVxietIB9qyIWUS2VIzHk5E0OZA0yAkpKk1xUqqc2wEmyQHJwhVG4u+17l&#10;bYzW0S4aq5AqNFzWQjSTWgGFttnONEl6AgiIqAxVIn9yJuQQrvWIyANumDoVFZWkp2cFTrayAI2U&#10;YEieFEcpXEXdUB3kKE8zoRy5UBlQxcgJhKm2/NrRFg1pkukAbRQLVCW6WDHbZWLCAKNHaOx9990H&#10;bvI1D7aMZ9lUUR+ZRmnTNDoWyTjkSYbeka858OQqOpScKYtPSUHyuEUrSPPwww/ff//9ZOic3iQm&#10;cg9yE5EANGDxoL3cbRJQeNKS7TAEvrQIcBs6MTu0L969hARz6dTZJryPnl+Z8ZgV+cKN1trVQfwx&#10;tHkMTPnX1tWB8SuPNN6CSCZ3duQsH0d6iMRw9PozyjNgHKtZNpiwNSIxyG2io7srM/1zct93liZY&#10;akvO3hpMkqdy41Pc99S2aP73NmoXtS2IGSFuNwrVjA4fOXSgvbUZk8fx0ZFV1cvnzqtIz+D5wsQC&#10;PhDrtJRJO5HXx4mx8WT+HJ8YHY6WFpXOn1sRSYzwJkYN1QUYjqATMB8yv/Ho0XNTrjX1wJI9Jc8j&#10;ngWyKfn8tXYCeN2mHNrU1Eg8vOMtzW2JGPymJfNuhnkizyYvpUyrqaiBVCP8K0Vwkgqgr3+68+MP&#10;Pnyvvr6OlpMwSjOizp4SgZ9nLtM7k7ymXE4OTozs2rvr+ImjRKHPTEtduXzZnZs3L120MNnZL7rD&#10;94h2LWhi51CjOMMz1CEzOrxv356a40e7ujt4mVy/fu2WLfcuXrwwplspUY/pU+fr+gZdLD2eGkWF&#10;hYsqFswpmOO6YAbTkcRxF6BrPCmxY7D3JAaVdefGh0ZyUtJXbtqQX1jA9peJJJYPIBsB3N6Bft5t&#10;vOGONnBo5HgzZSrmdypwfpBhH/wbnkjoHU7oGx4bHk8aZaPTiIMuPCyB3UXyS4iwu4ix6/YOBbcS&#10;/6LjCb39g7gU4/vA0GhP/8A4GCcnKXyfMqG9/i6+MvXrSzsHWsMNAUPAEDAEDIEbGgGnjkzbgDjE&#10;wVVJf0OjZpU3BG5WBFgJaP8vK0noObg5vrPi8oGdWfwousNMCPgcWOpDpcEJygjD5xBezonu5BNW&#10;UbvzNPOwRGTfH5ew5vHbzbRo8VvsqZU4Za1ppbKwtpeTIsWsxiMQ60xWSkg1AaGZA6MHZ82SjJPU&#10;DcoeApEmUyI78uSOZuqhmA0wnnyy6AIZLbNpo9zpkAPXygcRW63hH6XW8BM0IjXR1jxVlaKFMBnC&#10;M5IbkJKe1onhxWsE4gSMJOQ7P5EDaJA/Z6QAscGfCkDyLlu2jLW6MKEOnKdR5ElLaQ4reWquNbmK&#10;FlkvrBQCVHveRbnKyoHOpSFUA6XBY0WdtVafFh9A4EItqhWPgV7TEXimcjES5DgIzoJuRXQRsw8b&#10;Ky2BVijkuFCi/vypbeliZ9T7IBa4t5oMXgoRTFcCDoQCWg7VFm3BVW6fKQFjArMJwStqmOKUCQVB&#10;i0Dv0mUoK9ScjhA1TCYQK3AKwk1uOqiSVBZVgHYxqCAO6EfGGFjR7ySQa3IwpEVUTA6d4tws4V9F&#10;ppAYlkdWMmKx6Xp8U5Cbd+Gt7uBTrqsYwzoDA05KGgW8SqDbR5SQ22mbmwv+NJOfdL9wyDk744Sa&#10;a2AzYsmHccgwAAdtm+VXGH/IJgoFFs7wqyLB6q7XtlwO7k3+JFvpExRBowCH4cSY5B5URzv+LhoF&#10;au4+KsxVMu6RdQKXYwkEjGCou8ZvO1UgHE5SJRQdDjqXMzIboo2kpDLy9EVWfFIN+lciCjcXQGnE&#10;Tts1Xn9iJJAJUxO3FfnQuWRFJtqTC0pSYqTGKQoRX7iEinFQGcf7BcE8NCy5kGQaLehn5KD5lspw&#10;cIm/d9RkcaBAJ8doDE7qxlVYjSCN0BBNLCCpgUcCzSQ6yJPuBnMK5Ts403x5ltPtQJXIAXA0D8iy&#10;RHM+l6DfoOKQg6rHeXneY8jRBQwMxiRtDE/pN+uT0dplCFwUAb2N6E5h6uZu0i2vSZ57mfmNuV2e&#10;63j3kCTvw3pxm+uNCGvX7u4ulPfTp2vPnnO7RrKzsjHNjAY3rCeCNcupVswVunllE8Z96vaI9GPK&#10;1nju/LmG+ob+/j6sLTIwLUzPcPa7wcFdT+ZS9MlN5mKesJYiTuairdU6P0toMtS0z69+Lg2/sF0U&#10;MT916OnD3KKQVOTJZKUXGNXBz/+6xD/X+E7R8gHF+5IezVSVlwoeNFwF4ACiKV3vJHosio5nPpR1&#10;BZeElQzeOAJ1JAEAjx+voeMohVDw5Mmkp+0F6tY46ohX9PUIUHrKlX0ejy2Q991HPpquefJSJb2M&#10;qVbnm5r2Yed68hQvbfl5efgZW7N6dd6cokmT6ikoAwWvBDwvKEs+MHlSACNdhlrPwHNqR1ERjyHK&#10;0itTjLoglFDX8NjZ09VN35cWlcydWz4nP58H/0zqiHM7i1aRmICmAuZna08P9w8Sti6axItfXknp&#10;5Kt4c3MT45N3iaaGBinxPGv8EKLy2vqggafRpe/90aT+gZH29u6GhmbsQNnZExzNTeecsal/CVGn&#10;uEEb4Q2QQDYOIAK3dPf0jo1OcAqr7OjoBLcFXcDwcJHVhnntiaSnEAFv0hkpyPv+muk94RKHtyUz&#10;BAwBQ8AQMAQMgRsFAVNHbpSesnoaAtcQAdlwaCWm5QHfRUnDXcq/DVvJRIT5pcvUCmnBqdUsB8td&#10;Lc/gIrXnDg5USxctKfmVTwhBlsSsciDs3BI0NRWym8RcpcWkX5xoK7rWLRCRsNJw6JCnLDL5ye8N&#10;1LZBKvy1r32NL4pcTTLYc4hjeS0gZ4gJUfasSOW4OewwIdw6rpXnH5hEMdR8V7aUBclOzuQAmQuh&#10;zBcSiOlgCQp0rKjlvUFX0S7vrJ9qa/c9n1I78HWAsx2qRImwkCAm5YasRLzSWFgJFv+ch54Wd6mO&#10;gxkRS85iGO6Vlops1TKbQyoOdaY48hfrre7gJ2oFpDTn7rvvhmimULEGYsw1MKY9tIzU+pZBIiFH&#10;WHnlhoZDp4I/fOv27dtpjlawkhZoOM2XWqMxQALS03zqQErnby3YYKsBI7lCsgHaBh6KqK26Rnt1&#10;SaAt8xIJqLwoexpOhpQFZUBNgFpdxhkJKnzRgAdYgUZuNIqBxE/0IJmIDSdPmslAhemmDhDWajIH&#10;RdM19HscHZGq0hzda0JVX/gUl80BOLSL6tGb9Kl+FQ4Sq6A5+KTJ/EpNtJ2fTw0JkBQTJJ4LNGgU&#10;v9Ii0jMM1Ap+VXH8CuAMACqPgkW7+K5u1S3D/cJcQRqGFsXJ9EETgioPAmBFPnzSCt37sjKhXOLH&#10;ki2AUxZcngJggBUdIRsITRq0jrpxngqQlQ9IriLCm3xpPjnIrxql0JuUK+qKM+J9+M44ly7IGCAZ&#10;/cvIobiZWA8qIGKLBOQjiYLv4jEZigxOxgP3oKxzQICxwRlqyxmBSVnIKpLiyFCxT2gUyGONwf1F&#10;Yj9VKso9GZKzCEH1nWg1+fXicq5ibqSZDDaGhEgl3XrkwKdGlO5rjU9KpGISRUhD8+k7uoPcaIg6&#10;jtZpSMtPPd1KQaiGzEWk1BShlMw8ijpDK/zMppFsFNJM06Od/5IgwAsMNxE3CwQ0DiTh+rn3ucu4&#10;DbmFvWNJNjFoWwb2bUxf3Kfcd5r95Jrv41044fv0ww8+3L1nNxZg5BP41tuHCSO3sOY3Dv9EZnJA&#10;SofnlYGmvCOiwbz3wfvyMnr6zOm2Vifk46gKocVZ4gZvX3DTpMTpn0KdcXdzazOD0QQ/zWp3i0qk&#10;bmRO0/hE4NHDzlsoKs0VqCOaQIAIIzmpI2TLK4HUETVT74qqtn9Q6kIlgPqnCXJ9yUnmMcnw4Awy&#10;ukqh6bTLQTIPkxuPHp6zfAEfzaVBcVdBHdFOHZWlFwkXVOz8+ddff10We9RcHqv4VU8cr46I69fz&#10;7nTdWddBp09HEpMqCMa+dh1vBbyQzaSOcCHaGJ2lBvKk5uAkGg/jiqIpCHB4iKD0eDD9e4heCDmy&#10;8nLAs6mhsb+3D9GsuCiwDWX4zRR25II60o86UufUkaG+gfSUtK2PPcwjh/z37dv/8isvv/7GG1Tj&#10;4MEDZ2pPo09QVcYYo8i/fuvdRmsEdS73hRvhdfUnT5zY99meTxiCH3340YcffMDYfe+dutoT3Fyy&#10;T6XJpGfYcKf09LGRy8mHLa0du3Y7p5T1DfW4HBsdG8ex6ltvvcUnt9hnewMPq41N88pL9d7u5ysN&#10;OY/Ml2Qes2YaAoaAIWAIGAJfWgTc+4cary96JfIviJeOi709XDpWltIQmG0IsDgRjSv2WetDFqsi&#10;QznDYkMxFeLXnAUeOfi9hyxXoNJYIpIJrBwknZbZshFhCcSax/mh6u8n1sWOHTtYzimW5g9+8AOW&#10;cxJjpNyEqTfSi6MMFrHjZEJBVJWlkXxTOKfVFRXwjCw7uVyhL+QBmWUwyzAWq+RAxbT9n0s4Lwc+&#10;0zZQBCJUAmWx0Yz1rfaqi6qgOMpilSu9RNDRFoVnYIUvmccfQES5AodqM+XyGaYmSQ9EctRDQaxI&#10;4SjFhJJYIS7IjWQyMQEEcRk0kzUkV1ENOFB+9biRgMMzwrSFxBAoIqkFCF2stbr2mPt9qcr8Unpf&#10;y1rqpu4ABOClsSqaCtOtGBAAFCBAW0AQcJ6T3mpHEpdkFfKRoyFSggPaj/bOS+RgAIAto4W+8wQ6&#10;UIjj8LKE/HrRRupAfTSSaZ2Ie9qra/lV/tm4nGsZe1qra5OpeAq+0PuAzwDQRlQR5TAaolfEUtFe&#10;rmUEyhEW2erL1IOyNLY9ttqzCdqUQj4izqgPOZCnZ4I8dw84VAlwtMUS3KR+CTo1wd9uvgLUE0C8&#10;SYS8qfArHSEOneYojCon9UqgGlIQVzFd6D711JXMRFRVgUn+cvTkFVBqSN1kbAHZ98Ybb0DM0af3&#10;3nvvY489BolPj/ATraYIrpJxmFQWT42RQJOVtFs+SQ8CjBlKh1DzeoNqrrA6cjCl2YymoSvQO/HZ&#10;fDJU//KpHar0I2VJ6mDYwCsBl+qsKEGClwFPYlJyUg2hGjREm5S1T9kzQWIh/Y2m1sm9FchoMzg1&#10;AXbypzhUK25q3YzSHTVjq9UMBvhB3XS6EWRZhYJIZ8lcTPq0hiVcKullpiN1hPQSaaQF+rtetyRX&#10;adKQoy3aApjKTfRffC1wmhvAThkCNxEC3IDcPsx7vM+8+eabTAI8oZiUkDPZSc+kx72jZzeTFQeT&#10;JAlQIpG0eeZyi7GhnmQ79+3tDZTj4cB3FjOV29MeiVQvXSbRmttZaii/kgy+WwGBFO5IdzS/pudm&#10;S9f0Qm/FPO7sed//9ncl9FLDd955B7KeCYf5lmogvkKa82T0L12695lMmEgxevjggw9wGMjtz73/&#10;3e9+l+mFN40/vQ+pMBPXU089heM+5jTAwaffli1bmP/1VuZ38GhngKhzzuu5wxea/+KLL1I3ns60&#10;joZ85Stf4Vr6AgpdGg+N57nGteDMQRtpBZDik5NXrM9fXwPPWsypY+MJu3ftfeGF58kW56HZOWkP&#10;Pvjg1q1btbdDFYijBvlHlV4qSMwAgJGnPnJ7RaFM6VSMygtVOpc9PeyHkMKtBu45fOCF518g0lp+&#10;bt6Gtese2rpt3foNztds0uT6PQZ/IHrttdcYgWTLkxokH3roIcYMD1wQRtli6mZDCecRwvWgDL/d&#10;SZV3r9ajw2gQr7/y6ulTp+aWlN179z3333PPvIWLCAA4/cFLBLEBExOaOtveffedd9/Y0dXUWpid&#10;e/v2B/Ly83lG4CDy4KFDhHFze3Mys8aHRzgJMroLtKHEP6F8EQxpHlW89+45eDSwj+wmzIx76jnD&#10;4ghuszqaz/OnXsboX4YxlsR86ezFT2lGNDpBk3nfAOG0dLc/YGX1SnS4unPurWBocKiru4vbljp8&#10;+xtf1WszuWnhM9OK4E8f8JaDIWAIGAKGgCFgCMxCBEwdmYWdYlUyBK43Ap788uTstDW4qHqqZZVf&#10;V4tZZoEh9lALMNH02tostpeVOdu4WKWzqmdlwvrkRz/6Eati8XGiQcNUJrXVheIHfVUpXZymdsT7&#10;a/3mL7XOs71hVlo1n2ktJEb+wqZCR8jKEwXrOgkk4Qu11PRt961mqexZchVHtnL4oMWzpAu+cIkk&#10;E9JDj3ro1NKp9aTVnPcbPLWyjaHdyVCyQRg0klEreFI++Ql+xBvHXMEQJH91t2eoKRTCiPxF4HLI&#10;1IAmC4EwoyoVQayuOJ1wVUkMIN79Fz+RjxdFBIvGHudJFrYMENQSpbSTN2aHoLxpeQDDI0pgioz2&#10;56mqEPYqDj/FUAxKzEnJctPiqRV4eBzOBLsy94wJtSIlUGvMe1Y6PDY8Za9hH74L/HDVCNQd4ceG&#10;2DSd4Vp1lndwERYqfG1hLqDn+En+piDWlV63m795IfJkFvN2cMBWUDocFvyUp9pJ7wUD2TTobgrX&#10;Wft8w/WMwU3ale9QyhVQutHgiS6F9dBwIh8/rhgn3CmcIRMUDg0JyhJhF85TQ06SiYa6+itGYlQD&#10;hY+fhDWYNQloGqE4VZ4StRnZo6qe9QhTPU2PgpHzcvalrowRhFRJkskCSRhqCpIwxk+6l2U9pvZO&#10;nX80SAL+dkbzspkGtp03BG4yBCBzX331VSQHtAqmGuZD5Eb2ASgSEjcXjy1uK+4jqF7mQ+ha9Fqo&#10;YU5i50Gcoca2VhRzHjzukR1ExnJ+HTMyzp06jZEiLvXklA/c5KoLtp3pF1VVtrB6qnILTyS7yExB&#10;rI4J/BvynjFnDkZv8x7ashVaXKoGG+qh0TFPQYKlINQO/OlRCnOXHqmaPXhJU91IL1EHBh9hG71B&#10;mz80ZcWXnON0NC1FHfn973+POsJ3Kg+hjxQxrTrCPOOfCFIgKJ0m/OEPf0AP4JWDpwn8OOIKv7Lt&#10;BksFHtlgiGSCKkA9QYwXTm1oQKKgLJ5BdNbkvHqV1BFNuf7FgO5GtHjllVcYIZTLU5L6cJCAylBP&#10;BgYWe1JHfANpzsef7X7pxZdOHKuZV1Z+++bND27ZiiVmwujYRMr0Rhxk+OGHHyIL0VmAyYABSVQH&#10;LC4QCRgqNBkckHlQ3Kd2in9P7o0O7dm9Z8frbxw9fDg7PfP2TZu3PvBA9arVCckzbJMipkdyEupI&#10;c5dT3d55/Y2OhuaCrJyJXKLLZTAM+/tQRtiAwiPTRUFZNK8CKGRxxXjGIIaxh5To31WoG786vXDn&#10;TqxMGlvcPptgpCU4P6EpqcHTMzE3K0MuavmVghjDWGfSQPa/BCMzYefOXa+9/trBAwcpVz48sRSJ&#10;jkaxhkmKJDGeGfkL5i/46qMPmTpyk83G1hxDwBAwBAwBQ+CyEDDPWpcFlyU2BG5OBMKrkRgi1bNm&#10;Ihzjk7n6VWyg1pnhbc6i28QIi2hTYnZ2K7w5V7HYZt3OBjrPjIfrxsqK5ZAoQq4VY0itJA+Ilyc9&#10;+WgRpVKkr3CIZuUnUeeSUsToUQ154Z+2g8UzenUE4kDhDbRZXiV61lileHGCUlQ9pfS1DTdECzYx&#10;/qqMmHd9F4ZyxxxDQIgD5aQSaw+4YOdTcoiqTRrRl3xRV6rtFCpnU3AHYZmHFkHrk39Y6ojhdj1W&#10;conm6y+41HGyiYF3kGsyoaQLVbq+U5woWoko4ppFuCi9SFs57JK8Qc4+N/HIaqMyERsu9CSZkB6c&#10;uTYsnKh0L5YIFl8oAGpQSYdQL6srpWZ5OlgSl8eKNOKdfT9OO65U0FRURcfrEo1kP0qV3vepGusz&#10;D6sR/rzShwuK6QIaokMjxI9zKRBqfpj2UinCnPP0PpyUfKnDALI5GnpCkh5HmJQXjYUICmvD1l25&#10;rcetFmSQ+sU3RMWF5YRwncOjOgyseBb9Kgx1FSelYspo46IUnq4NgyYwaZRcupGJeoTWeRXEjzdV&#10;IAZ/3aqaDVRJjS4/hMJziIrWjax8dLP48ake8T2rmlAEaWgp9VTgkPAdreJIiWwmMcPfFyQjvQ6u&#10;9Xel7zvf137sqTn+oeDFs2nHuZ00BL48CPDcRLHA0kLzP8815jqmJhllsrHdm+XJ4xZmBHD3TIbw&#10;v1D8zowjOxMbj2VVVYsWLgxMuJI7uzqZWjEV4LaVj0oeqRSEYsFcyifqC/e1QpRhrYK5GJ95hQXM&#10;VsE0kMk8yAwAo8yZns4u+QakU/QOw+Sj2GAcFIFFBZqHf9/jV5qAbsFLGskoGhIf+UHuTzXH+of+&#10;FXc0RaOX0xCyYnohc+AKP5r9fE4R/pmo6REYuRY3YoDJGThucAYKMFFsCfmYgn/HMgZbT1qBsEQm&#10;nOc7TZAtqd9ncFU8a5GtHpR8oYYA+NFHH2HoQ6PQb5C48MXKJxXjAYpZCecR0ug4PmmUgOXCQ8eO&#10;cFVvdzf9smxp1YplyzMxeHXB6acHmwsZTkCh0GWURZOpBqMLKBgGbEICHCQumXLGvD/oT/dqkZre&#10;09vT3NTU3to2OhItyMufP6+irKQ4KeXzV44/qsEYAzSRuCMDw4NYJeLvaqCnNzU5JZKV3tvb09mB&#10;JhTlHQwzbYZfQWEBwei1bYUep56KCuadXqr5ILNrl3OKxfjHTiQ3O6ukeE5ZaUlhfl4O5icZ6ZkZ&#10;6fIuq/cN7Q/QJhh8SrqGJCEidjY0NnR3desRWX++fnxifE7hnLnz5iKQgOqSxUuWVi1dt2YV3zWi&#10;lJt60L97XPHYtgsNAUPAEDAEDAFD4IZAwNSRG6KbrJKGwLVFQG//YebaLw98wZ5zv+hSgQSeR+Zy&#10;MWt8Kk9PCCof1qgsa1kZstGShTrLVzZRsrVNiWOard3TnhpWnTlYC3kuUpSfDt8KlS7GM5xSu6fV&#10;cK/HTMVakgPJWHqJBA8TrNpiqUWUP+8hJTfS+8w9DkJGQIVVGS3JfB3kRoxDvjL4ogr7trtF7HTx&#10;0lUfZRWDpMoVnaHe4dAZsfzUxzcnTEnM1PVcFVazfJ6+th5zER/qxDCGfIeY4Ncw1+8rL3dGGkWe&#10;l+cMy2BlOHVw+mt9KWqvYPesbkyLZEjhmxyupFJqwPj+ElxScfymfjHm/mScWzemr8MpVZz62osT&#10;4cETXrfLpEa/Ch+11DfZ5zy1RNWW0UUmGiq6lgw1dGPGDwn8gBHRT3oUEW5hbmS+yBccV7nNyxeM&#10;yTQnkBJnU9BV7EGWdzLYEPaKwrWFpRENb1/utCjppGqiDlX9YyQWfqKSGueaAeL0vkdJ4kG4Dro7&#10;/En9pHHOF0/N+A5Sw8M5aIgySHwNYzQnZRIernSK+kUBnDSNeF0kZlyFUfJThO9KKu/TS8XUAOO8&#10;nPvpjhBEPqXgEhHJ4ceVdCAv1Uw7/8QZ9vaTIXBTIqAXCanFzG/aFaHnBWQ0m9nZGr9+/Xq4e+hv&#10;GGrubja8wwtLM0YX4XJSbtv+0L333LPlgQfuuP12WH4cQPb19rHbfU5BAe8D3JUoB1icICQwkSKN&#10;8BJFQRC7bCuhFHHuSAvbH36kunoF3ooIdsTdToBxdqJgopFxwfGm5hMIa6oKk84GfP9Ek5M9bUGA&#10;6Ub8xj0RhLvbZb9gAZI2FUOM8c9rJoSY6fGyuphGQY7zBOE9EFgABPGGt0H/aucnHz/zqzhqzgzJ&#10;hZiDyIUmAjZtx1MT7D8/+ajsvGCAvEK4UW2aBm7kRrmKjg4OHGrRVVFHyEfvLfQaXq2wDuHZR/7I&#10;S8hXWI3writXbJx37H8kInWEzvXzOXXDIxtBRwiQXl5WVrnYyRrpGYE16szqCCXyLMZMhHHFwFAI&#10;Ov5kANDFYEspioumOG3+ieYfYe4FIzGxu6f7PJ4eMXvq70cdISQ9NhaJKTPYCI6OJ0SSUEf6h4fO&#10;njlz+uTJ/u7etEhyW18Po5znJWP+1k2bHtiy5cHAMGhkcEgbg+h9KsyhTQxUWNsCuDsY3oheDFrq&#10;E0lKJN7ZbZs333cf98fd991777atW7dvf4inpjOuCkKGKNCXduSUlFewiwaQOjq7GMONDY0j0ZGU&#10;5JT8gnxuwwe2PnDP3fds2MhN447Vq1YX5E3aWerhrkch3Rd+Jl7WqLbEhoAhYAgYAoaAIXBjITBT&#10;bLUbqxVWW0PAELgKCHh2TIyY5yj9wskT6BctLLDumOTgPH8trlkHWSk0BWtCSAHWhxTHkoadkqwP&#10;Pe8ZUxDrXi2JRYmyfGJlxVXyzi+2juJkU6LaiqOMISJJz0kx8lqbxQgeMeWKSSSZNmWHGXzO86eM&#10;CUQgymJDlVHOqrPYfNHoKo6D7z4Wpah5X7Twd/4DgrUrbdcXyTNaPXqQtQJXtpTipRT+9P0I4BA3&#10;2kKuVahITylJ2l+vQ0Swiqba5MaZmaQRqkRWWkCKmhcL7Jfc6ix+JQeZXEhj8PSxb7KMS8R3iFpS&#10;obqKQw33bdee9xhbEGk8Gh7hnuIq6VhkqOqpztQEZGgjl6gUnVdnKYH6lPP8SomqW7jrlZuvm8aV&#10;NqL6xPHvmnDX+9U42WpcUQGYArHV4ZQSRdR3GgxSttTpM3WZMlE+apTsKiRxqb8EsrKK6Sz1LyWq&#10;niSDzYGM4FqQhM3Bpwd2JAoHonFOjzA+4bDYPAuNxS5aiDYyQUeBqdFtSym6c/1A0hePm//uR47H&#10;nCbIsEOJRd8LAd0U4RlAxIcHeWq/eAHDT4lhAYDLNcnopiCxyhIsfOoqlSsRS62TAhHTg5zxcV/C&#10;VdLkRougz6DzNPVxLbeGINKhWyncBBJoeHuyUvcyRxgEzY2UQs4yN1F36x7x2ZJMbvccORXcQRSn&#10;mcEPcn+bxB/h9qshcHMjoPvXP0G4m8Rxy2RBXoMwjUVXwCfVV7/6VYxIeNvxsa+4FmmEIEy4Qlq1&#10;anXxHO76nPK5cyH68fskb1e8MsFxy9yEJwJis4IM8RPUMzlTEOm94yyI5tWr12zdsvWxxx/fum3r&#10;hg3rKyuXcImil3OIrEefhivX04R5Gz4atVtPLkh2/kQdgcFnbiFDmH0Koub+8arnhZ+RrqyX9cTR&#10;M04vS3qJmjY3TbPMRSjHqESYVmBhwCWScpnTpHPoDQFwZBLnRXTUAvpCMcNII3UfyxiQ4R3pyuo/&#10;7VV6tIEzNQRD9BhwA3A2AKFg0fW0V25aFWbPP5r9s9s/TYiZ4Z65EV6eA0z+eNqPKV2GgHryqlv5&#10;rqcY34ECiPS41K4CFR3OxKVM4MmFfYd7BPCQmnwQhEw8pzR5Mgdt7yE/9/5AdPfMTAC/++57vv71&#10;rz/+2GO33rJpbtlcTn7/+9//yU9+gkzCiKIyjEm6ADlEm5CoNn2hAGyAAGjoIvfcfdeW+++75dZb&#10;llQuKSkupndTkiPcL3/2Z3921113oYfR0dwa9COHbxpQEJ4EaYT/sBrhs7SklDG/du3KZVUuglhZ&#10;WRHDxI9hvfGqdXHee6/iOLGsDAFDwBAwBAwBQ2A2IBD5t//233oalJcAUQZxWAO96089ZkNjrA6G&#10;gCHwpyAgLo8cNAnErAouZX6IWVxpaSFKTqs+/mTVwZIeG3+M5fce3H+k5tjxkycampux1q9avuy2&#10;O+9YuWo1m6inViAm83D1RPxpXvKEqZ/Npi5vPHGvPP2i6FLmt/iLJbXX5xOusyoW5/KYX5UyRonh&#10;jCjsmI7mjKd0Y1QBP59zoYCKM0g8hj6NFtVxHgpT+yVcPVHGMRUWFNPmKQClgvir4g+GmOZMO3o1&#10;FKf9STUM098xo0KaR7iU+BjG1OcSE8cfV2QiX1VhKPyfMdd66GbqtWnHpyCa9pips8AN2kLVgIwg&#10;dKr8rpxrajjf2HDmXB2f9Y0NtWfPnKg9dep07UvPv8AmUHazQlswG0AOwmtAHcKM+NtWZflmhpsW&#10;Hg9Tx3C4seEKx4CgAXbp49kXFJ4lwpOMcIu502Oq7Qf8VOQ544W6i87eJNatEb49YwbY1Blj2mwF&#10;cszN6+dMVVhzI5NGGPmZxvMljvOLttESGAI3KAIi9LlfmAk55C+L+RDeFtEC6pZJT1v1/Q2F5AC5&#10;T3uhgyHrsfzYuHFjWXEJGwGiwyN8Jo5PZGVkVJTPbayvxwwC+RkaHVeECNLIGLgkZVM8Myr88gMP&#10;PMAWeMRUPyNxe0cSEvnHl5zMLIKM1505e3DffpwOyZ4AbYDE2k+ARQg0NPQ01DBKuezVoOOZ2AkH&#10;QhG0DpYZqxEKIjEN8X6oNK2p1y5xao3pYgneSBSY3ZCD9mTAjGPRIg9RPDgAip00iEOcpz40H8mB&#10;WBqI8ejuEqWYhYDi7rvvRuwBZ9JwABF9gQoih2NARErJJ/zEIWGYUjjP8ygxNWUAfT0xMpGUcKau&#10;bs++z5rbWrNysseiw2QLmw6A1DA8mevlVo3y+zMAkDpQ7eeff/69997jJ3qNM1seemTpshX5c4oS&#10;EpOjYxODw9G6+oaaE6dGR4bYLkAN6RflRla0tObwkcbz9ck8ZhOTnHO2NauHhofGkyaNhqc+suH1&#10;JxJT9u4/UN/YPDw6lhRJXVa9ck5Rae3J45jX6HlN79MQauiD4Skf//Dl+3hCYkNDW+2p2raWlvHR&#10;aEF+zoKFcyvmliSnuahU0xyJSRNjlJcQHR+j1adPnurt7EpPTevq6b5j823333Nv9fIVaH5oX4gt&#10;mWnpvAYwongNYEgjjdBT1EdeK1GPeOGhf+lZmfigJGEqsoKRP7eCivGPhxOR2RMiyez64SpAox8Z&#10;G2hRsnzasHQZblgxZ6lvbTxSc/j82dN4UsucSFy4ZMF999xVVbmY91r3lokaR0CylM9fOMMP2ZiH&#10;+w06NVm1DQFDwBAwBAwBQ+BSEPgjX+SXcoGlMQQMAUPgChDwZBwrIha6bB5nTcvS59TJk21t7axt&#10;KpdUsiwkoPMVZG6XGAKGwPVHwO+vVDhZPNHDUMBN4NyitaWl5tixjz78kADFzz/33LPPPPvss89B&#10;zUDwyacWrvPZPMseZ3i6619zK9EQMAQMgauLgAy2PJ0Kxwr1DKsLJ+5FCy8iQq8jh8CGw9rznWvl&#10;bgs1RbXy+Xj6W/ajvEExx3IJBPf27dv/wT/4B//yX/7Lb33rW8zAulZmanyBcUau1nfoe+pDNZhv&#10;vX2YCpKZGooIyoe8LSHqoEMg8OC5i/je6CKIJRTNjE0aWiTjg6uIHrS4N3HgXVEmpB988MFbb731&#10;4osvEm79d7/73ZNPPvn0008/99xzv/zlL3/+85//4he/4CTPF0J2o6ko0AsPIExnJGBICI8xrQvX&#10;GbEE31YoPSAgWxw4fRQa0mCSqnheZEIHuRj1438kh8S0PcyhU3/tUOHAkxUmI9RNRi10MU/J9evW&#10;L61cmpNNqDkUDicFITX1D/TLApKDHGTJoS6T6aEcLao5svGdCf/RsYTBocCcemwcm4lgr4Fb7GsX&#10;iN96IsPQ+J3o9JLEJLarOPvUoG58xr3EC2VuO5QDMCGRUU2/IIFwefhaLQrImXHLjUBLgUKbJ1Qx&#10;RiPK4iOPPIJB1cMPP4xwNbd8bjiH8YTxwaEBDUUuoQeRWBi6HKwy0D6k1SE0BThM2kxz42gMS5PT&#10;OLmKg9myMgQMAUPAEDAEDIEbFIHJHZrhjT83aEus2oaAIXBDIMCkwxqPVSgLWqQRqFLWQiyN2A5Z&#10;Xb0yLz8/OjrptuiGaI5V0hD40iIgwxE1n53RUHV4jwm2guZjpsQ2Z6gKbnBu9q7uLvgaKDZudsgm&#10;dFB8y5AY+uNLi5413BAwBG4mBLSSEtHPIQMFPAfCv/NFLfU8LOQ1fDEsLTQ35DgXkpLJM4b1Du/o&#10;F7UtX3zkj85B7IpHH31069atEi1kPEEOMiCDboY41iWQzuzBV6QoeawKu/hDHYGhJhgD0gLBydFU&#10;IPQx8MURIuoIygHFofFgAUNBXr+5in0nD1QyyJA6ougjPESoNg8RLDywGuELFeOxAveN1s53nik0&#10;kLYrlgZWI7gg84o7P4kBn/agpS7gxOrVAEVBcOvkz8ad7p5+bwxIrSQnDA0OhY1FwhmGfVKF3TZy&#10;LVoLGo8MicgkcHS2Oi8/D11kMgdo+wsWz3IsqUMeFKm8/DcKH+8zNsYLVkzrXGTyYedFCkUH71b8&#10;yhfvHZTmeEeL8fPhQjUZkcEpNzhgTEtHsYnf7zSIywK3WoF7z6RE7F14PaDt8iLrCQcvJar71Gt0&#10;N9ZC+NrlO+dxgIbrrW3btmFmWlZWjlQTLj0pAee0qcDCHaHAOWTObcVYlYdeCiM9Y51/gQGuUwEV&#10;954/vTh0ZQZPV3H8W1aGgCFgCBgChoAhMBsQ+NyPggkks6E/rA6GwM2KgJa+tA5ulG3jrE9wXb1g&#10;4cJly5cTF/G222/buHED4SbzcvNsoXKzjgFr102GgFzEyAsKTcMQhA2esHV8geyARGO/KXwdn7k5&#10;OTAdsCT4jcExy+OPP/7QQw8xA7CZ1Bug3GTgWHMMAUPgy4aAl0ZEbUMHw8NiIyK/l6LOhYm+67zU&#10;EWZIRJSwaMFPos51wJjzpxc/9JOMG/hkIhXZTdEy/oDoJxrH22+/jckFhheYWXAGXSFwFRnrXZAc&#10;oKeZk5mlYZCpPE6KMH2QpoKnI4we2LzPT14Rv4qdq1gjktuVP2e8VMDzhbYjYHBIqpEpBpXBLgET&#10;EHQdYtFLKOIMF1LtcDSUmarKc4prMSYAVUqBl2fTzsEDBzGA5JJIUgI6AzIDsTeogPf6qH7xeXqN&#10;Idx31AG08Q2FuSTZIlOhPMH1g3BmxudmH0mya8DHVsSpDrIRkX82Oa5UHJSwMEPbSRbH7CM1JRWr&#10;CYdhIIGNjo0S0b2vv08BrmQqpFhxF+1K1AjZgLgKyKLlj8OTxAArVEgrwxTSkgOGI8gVdNakJccF&#10;Ww2vFFIfxh53ioK6ARcCmKIDkhXQye4ElIZGhto62s7VnzvngsWfqz1Te+LEcTy//epXv/rtb3+L&#10;+zK2Yui+cEFoEIfG3aLDSUzu7sDRWXJGZgaqGM0Pd+JFcbiKQ92yMgQMAUPAEDAEDIFZi4CpI7O2&#10;a6xihsDNhoAPT80GSfxrw5B+/WtfwyPEN//8m1sfeICFd2ZGFuufSNJF9qbdbLhYewyBGxMBzynA&#10;4CgCKgQH25l/+MMffu973yNQKnTVtm1b2fWJmQi7enGRwRl0EfYgYy6myy/q3OPGxMZqbQgYAl86&#10;BBRzgjlNNDdTHKQwfLROegEDXKCGvalEsKs9HWdQpJTS7A/R4lqqkSffSaM/9RMn+Y4JBSFDCJ+O&#10;pcKOHTteeeUVYl288MIL+KHCp+HLL7/8ySefoItAuCMeKAIZ+cSQwpxBacBDF2qBHDrBUCu+N2Hh&#10;2cLPvhZfPVSKq9u7otS1h4aaAAiSjAuzsWoVFh7I6sgYgYVxNe+KfEFp2LJlCz6XvvGNb3zta1/j&#10;fZIECFFczsNIJhcA6187p9ZWwUjICoMYYKFQzEdQlfCFdbbu7GT6iQSsMOg7L414in9qhl794oGI&#10;aQuwI43IbRrQIS/RkGBLweeXDg27mO10H/VUQBQw57uUAwkksiOR2CP7ofhbiCjBxW8PdDinbYwT&#10;XN3ZnShn+ViTLCfM4/QjMczdtib2NgUWUc5p24Uo7tNc5dxhBZELJ7uSP5EAEzWE/LNe/aLL/dOf&#10;wY80KN9xunfUaiVDFcMupPb0KaIVfvD+BzvefJOx/Zvf/ObnP/v5//nZzxjbDPtPP/0UAyNFUqGB&#10;NNbJWngZI3yLa8Hkd1Qo2U6p+crfD7yrO6QtN0PAEDAEDAFDwBC4sRCYVEf8bp0bq/ZWW0PAELhR&#10;EGCuYQWipTXf8TWhFS8HLpgL8gsTE5ICPwAX8YN8o7TX6mkI3PQIiGLQHl7P18BqVcybv2bVmge3&#10;PfS1ryN/fvs73/3Ot7/znW9981tootz1bNcVAyLuQzSNHYaAIWAI3OgIMCUyE0LO6m0HVloqiFQT&#10;bxXBrzIOkNoBRy9KV8TxVMJaSzW5eHLWAKOjmm/5JB/Y/Pfff1988a9//WssRV5//XX4YkK+I5lA&#10;07MZH66ZxEzOlCUSX963OMLWezDUaBJsrlcsB5pAJbECxByQdzbo+2skZlMfMeayuYHcx1zgm9/8&#10;5ne+850f/OAHf/VXf0V4lZ/85Cd/+Zd/ifTOlx//+Mec//a3v40ogu6OqIP84Mlumsnl5MaZOLaJ&#10;aguNQhDCsAPzBRmdnDx1knD3Tc1tiP4y7MA9VHqGCwciUUo5+7Hqn32+4zC7OXToEIYjyCRUBgzl&#10;+umzzz7DWdlnnx3cvWcf//iyf99+/G51dnXKCRhGPxivkAwZwHmk7OripOwwPKdPSi9+zHS/UGde&#10;p9E2IklOeMvMyszOcsIDVZWtp3YzxDRkam4AgqDiVL3ArAfLkXgDYHwiEEckujh3Vu57MFDVuboL&#10;NG5Vljy8KYEPi6L4KwgqnOEnqopkdfLkySef/P1TTz31wosvEI3m/fff++D99z/55GNAxMIJrFCY&#10;dFtxK+ngtkP4mCzOGb24oqibMysJRLip1bjR5x+rvyFgCBgChoAhYAj8KQj8kQfPPyUju9YQMAQM&#10;gTgIsCbR2sxv2mKV7tZ4CZqFJobZLoazZGcO75ZPdhgChsAsR8AzRN4NiMiOkeBexgkG53NxlpeT&#10;l5aSBl8D3yGWRK5R4u9aneVtt+oZAoaAIRCDgOQKuF2R3Z6aZ6qUuQYJZEeiM/LEJZmEDfJSI6ai&#10;KvMRzsdYe8AIw61jJoIcAu1+8OBBjBVaWlrg4uWUiQwpFPWagzM4LCIShmSbqf6gRBmTTFYvXlqg&#10;nphZyAhDRgAccaKCX+6okFWEGu6sE0ZHARCFBp2GQ+FYMGfhO+EriLjOJ2cQMxA2aB2XAB0h6GWy&#10;QyYyjtGDJk49IdBVVYQfHHMhsSAOkQli0t49e999992a4zUOSRSBMUf0e3udaRsYlg3oAtQRSpcz&#10;NCrDmTfffJMw8ohYzzz7zDNP8/EsHffqa6/i/ayluSWSHKG/SEYnYvqDJ7Q33ngDVUBep6iYWkp9&#10;yFM9FecAEPnRomiuxaZz7ry52GvSZE5irYIIpEESJxOEBRfCJNASEK+C0CPpqTNHg0c6UW6ISYGi&#10;4+QI1CTO6LkvmUdffLlebVL3Kd6MwueQhj9ramqQ+l577bVPP/0Ep2dgAgSggYBHuxgRdDdiGCgx&#10;bNCTvFhCRVSut5TSqPbSYPgW8GLh5Y5eS28IGAKGgCFgCBgCNw0Cpo7cNF1pDTEEZi8CcgvAGsYL&#10;JF4jYYOb2+OWMAF/mpmemZaabp61Zm9HWs0MgRACEA1iAMUyiPJzXjtS0tJS4VHSuamTA0d5bNwc&#10;HXOTgFLKcQqcBZfLvbgdhoAhYAjc6AiIeIXYFdcvtdgbRnBGc6ZnpUUHM4XyidThd/TH4CBWV9Q/&#10;+ZM52cKAY+LwzjvvEK4cmwPO41cKD1FYUcCDE8UEOQHGH4dOROPAn+Fdd91FvDciQFCWXslUijLn&#10;CxnySfx2Dlm96DzfKQK3RXqL05x/FdlksqUgFSfpiFKQc2R1oUr6N0bOkEamh7qQM2y1QSnxEVlI&#10;LxdSpJQRzLSHDCn4iSdRZWUlugsAktVA/wC6yM6dOzG+oVPwyYTYL7tnj5XPMMyw+5NINZD4/IQO&#10;wYW0hdYR8p2TlIj60tDYUHu6lrj3B/YfQK/iTwqVcsavKCtoXXzycIT0RwqiQ0GDJqOgcKinZjoG&#10;BkdIQBj5sdExp43l5hTNKSordUOC1lEBqoeKoAgucfIZiToYAZuBolGNAU28qOxuQMmkRlHZgwEW&#10;UiNATyfVNbo1VAFv1EKTqbwkGT4xCgEHTKOImkMXzymaw/h2+tjiJYhlSyorcbOGRdE//If/8Ec/&#10;+hGe1tDSFFYHHchZ+gTRXDDTSk5xdlfO8ifJiVX+9rRdGnEGgP1kCBgChoAhYAh82RAI4q1Nd3zZ&#10;gLD2GgKGwLVDQKKIz18OCtyiJTGSluT+pSY4DtX/u3Y1sZwNAUPgKiIgT+jijPSFzMP3sr6nJCSm&#10;R9z+aCXwB5f7zchXsVaWlSFgCBgC1xkB2UBQqAI8aLM/5hoKDaLKwPKL9BdBDG8ukhpBAhIcAtpr&#10;J7pEbLI0gInkpKaOtprak519vUnpqSfO1L7y5hsf7vwEBpniMLZYuXIlbqYIxfH9738fvhgPVBy4&#10;ooI45hNHVYglCDCUAukPUQ5xT7nSOSiXymCJcuDAAbQWzlM0agGfkOlw02zh1+zNn95iQ8YxErkh&#10;tcNsOxfKRtB7T5qpO5SGQjkAkO80B2sAmdQINP/skDCjrTYxTxPy4YxsXGDA+U4m/MlBY7kQScDr&#10;PeQpBUj54z2M2Cr41+LP9OSE8eGBsydrPnxnx0fvvtVQVxsZj+ZmOC3fy1q+Pr5EkfJcLkwAGWmE&#10;7wAOmNQBeMEE4x5yiw708i8yEU1NGk8cHeYfhULoAyOVVP2Fm+KHcx5RhIbjngv5RMPGmWoEUdIH&#10;+kcGB6LOiVTwLyVh7PyZk9HB3sHezuH+7vKigqy0SMJoVPZDWI3Qgwg/fCFzMB8cIoQMeVEtRgSb&#10;Fdx3/mWnJBzdv6el4XxKJKl/YLCwuKxyxZqe3kmXXFN7czQjJRpxVUieSMzLzMrNz0vMTO9LciFb&#10;QECNkixBQwDEOS2bSBqNUv9oR3svTcDMJiM9BxxkFYRTOAxosBrhJkLqKy/Ov/+uzd/71te++fWv&#10;fOebj/+/f/0P/t2/+Rf/37/860cef/z+bdtuuf2u9Ztun7tgyWhicjQhUlg6N7MwBX0H/Sc6njaW&#10;kDEYHRueGE7JSuAGDL+BSJm7znOFFWcIGAKGgCFgCBgCsxABsx2ZhZ1iVTIEDAFDwBAwBAwBQ8AQ&#10;MAQMgRsMAfmJkjFEHOdF/KqdIt5lk87M1FoIdywhYLSJE97YgPHB6aamxr7+fmwCiCv+6KOPEpz8&#10;/vvvJzg5LD+fbKuXByrFQYFVh2FHjeZPKHsOCQySMagtBiLs08eUAblFPqn4FWmHlBRKMAzCX5MY&#10;IYGTstiQsiKRmz9jWOapcvi0TZNtjTQPOR+TdHR1e91bLShbb8eg784JZG4uljfEgUci4E8O9B4O&#10;VUyOqqT3xFTMm9HoJ/4kH3oE8DFl4LsMesrLyzHc4cBORYHl6SOSYQcBdKgddBCXcxVuvpBqSIOe&#10;AdRcAuZAxHeSoWqQDMAnbTMSEjIzUwnSoVoRhhzxg6wUbIZOJBP0BppAZbBBUTdRVRQy0vNrRjre&#10;0lChUODwm4Vy4L7TVjkrk4xEPnjoQleIUaQupY8YThLbSEyVdEdQDf6fwc4IovJqGmkkjVBb6o+T&#10;McxrOE+1iXyD/dMDD2y9++57Nm3atLJ65fx58wmnQmCV7m7UnYSszCzCsCO6uMYmpxD6BdMZxT5x&#10;FurBISMtb+7jKz/1zKW0y9IYAoaAIWAIGAKGwE2GgKkjN1mHWnMMAUPAEDAEDAFDwBAwBAwBQ+C6&#10;IiDuWHEvpD3EUUekCngdhQvjywlkhcfCtPR0KHukkZpjx5qam6GAyQfiGw9aiCJQ7RiRyCDPOTkM&#10;wm9wYCJAkHAMF2D5oY+lRnAhcovXCbAaQQLBRgQKG0Yedh4eH1ofxpl8iBOOBQn6Cum9Z6epMoYc&#10;XnmTF9+iOAS0xCHnuClwt8ifPoLIVem8cB3CFfNClE7C/iONbN68GUwAkDrQWOBSNwGC3HlJtgk3&#10;x+fDr+pueuHOO+/8F8Hxz//5P/9n/+yf/fVf//X/Exz/9J/+0wcffPCRRx756le/+ufB8cADD+DU&#10;i4ZzOX0H9f+Nb3yDgPP4icJgguFBWBS6QwmokiKQUygB7IXP8AjWNpMxP5ADUDXQBiRIkCHymNyL&#10;0ZUE6ghklQnaRT7SfvBrJV9YNFHSCP8IXIIvNZQJ51NseJgcyMebfV9Wv6C6EU9FXuPC+srQEN7P&#10;XE49PQOYidTVnesNzJJQR6gkNaQCXEur0f9QmDZtun3F8ursrNzkCK6yiEpCtd0/nGWRCf1Ci9ra&#10;2+S3k+KCoejyxwjH2f0EktulRG25rNZZYkPAEDAEDAFDwBC4aRAwdeSm6UpriCFgCBgChoAhYAgY&#10;AoaAIWAIXG8E/LZ6SGSZQVzUdkQqhYwPLrqBnUDbzsdUQiIhJVpbWnA3NDQ4mJqWCuEL7etLh8eH&#10;HxcZrVAlHBDHJ0+exC8TKUkgQYLzKprECCe41eITQhwrhzvuuGPbtm0ELMEYBf9U8OPk2dDQgGWJ&#10;HIVxRi6wvGCggmiFDA74LlniohYkXlJCIPHqyFW0HfE+yrxso7p5t1pewUI/wKRj48aNCEh4uJI0&#10;wq9w6wDlHYXN1Fm+uyH3CfFCVjHHquBYt24dEggH+hPO0CgOcUsiGQoNihQJuJAv8gHFSdQR9Akq&#10;gDpC1HFCmAR9N+kPKuytMimSgDSCGkE/Yp9BV2J4IQT4E1dpNI18aN2pU6dqa2uDPnP/hgYJ+U58&#10;lVG+R0fG+ROpjDGGEkN69AmuJW0c26aZ7jcqQ8AVmbxo4AEpbscweWEM9g+MnDp18sSJ4xhCMZaw&#10;QcKchSZTWyWW5RPNQUnETol/xKZBt0L+GJ9InEhIys1xzseOHjtKtJj2tnbn1C4lOSc7B1sR1dbl&#10;4rrbiUDRqItoEkezvN6zhpVnCBgChoAhYAgYArMGAVNHZk1XWEUMAUPAEDAEDAFDwBAwBAwBQ+CG&#10;RQAyFzbWE8Fx2iG7BFlvXJS0RReBTQ7+Bf8LHZiGQJor5AZb79EzRKyjYUBMI3sQvx1KnSLw0QQz&#10;zhcSwzjrEmQP7EKQTzA4gIWvrq6Gu8eKAv9O99xzz4YNG9AqFBWcZBiRwF+TA5VHz5CrLt9G5A1+&#10;uqjSMxUTxe0QaJJYrlb/e3kmLNv4zP1JztBG5AQ0IWwsfPwSmYwgKsxUHy/kxATYU3r1rEQpukOq&#10;FS31EIEedaAvpBLFNFzR4HG3RcUAB42K3vz444/5xI5FRWBvwz/sJAgpcupk7f79+5E9kHYYBug9&#10;fKoaXI4ZCllRIvlgJISrNAaGMsnISM3LzU5LdV3Z2tJeW3uWfBTShu7mKhQLfgr39SV2EPoKtf30&#10;00/5FFYaOcH4HDteU0NBWIkAMoOTCmMmQomyJeKTCqCsMIxrT51tamrFexk2UdnZOenpGUmJkdHA&#10;aObjj3ft2LHj/LnzTs0aGx8ZdgIJZTGaXHG433J2VGlIltiRyEMa572geAXD9RLbbskMAUPAEDAE&#10;DAFD4AZCwNSRG6izrKqGgCFgCBgChoAhYAgYAoaAITDrEBCtD88r+jVsrDC1rt7Agp9EoE+NaRG+&#10;Kis7K7BHScrMyiwrLSsrL8/MyhoNfD2hfOwODtHZKhc7AwSPDz744Pnnn3/nnXdIQ4ny5SWGWoYa&#10;fMdkBJYcjYQE8OAYNCxcuBBiWsYH9957r8hxmP0PP/zw/fffZ+O/nHfpoNp4RiIH6G9YbMk8l8s4&#10;S6VQzS9qbnJZHT+t7YjPQWV5TYImEw4ECw+aHMTGcFWSiY/Xb7jWE+vhXp7W8ZSMVOTlTIw/lyia&#10;i7qb78oNAYZk+snrQ6o8rrfoFNxkCWq64KWXXgr0htO4pSIkSmtb14EDh998842nnvrDrl27kMrk&#10;kosDtcxXmExoHdoPZ+junTt3vv3223t2H66tbSA6e1/vaEf7wOHDp97/4KPXXnuDrpQfNqxYuFD6&#10;kAbPZR3UGbXmrbfeeuWVVxg/GDCRLQ0kwDx/UoFPP91ZX4+wEWFQL168iBAjGlQagQxvxD8kvQ8/&#10;+Gj/vgPnz9Vj14J2NjQ4eu5c48FDR5599sUXXnxh7569A4MDOblOVsFjWEd7x9AQ5k3OtRZaIppb&#10;YJ3jzFDI8Cpqb5cFhSU2BAwBQ8AQMAQMgdmMQOSnP/3pZdUv/EZ4WRdaYkPAEDAEDAFDwBAwBAwB&#10;Q8AQMARuPgQkcuB+6sSJE3DcCtCNoyRFOKe9ov7VcBJLlsA+gKsw0cCBEhw01K0cOokZly0FO/3P&#10;1NVBEuPmSe6Y4Nybmpqdu63oKHQzZh9yqQSpTbakZ0u+Dr7DL8ucBe0EYQOmmFoRSYJKUlu0E66i&#10;GnhhImdiZlBtioappxRIeX4ifzLBxIGDn+SvSVw5xcHXY9AACU4w7RUrVnibmHAXx18/UhOqCvUf&#10;bPlPIuQGEgW48V2SidDwsEwdPEoDqj44PPUnrDexKyTYoPQAnWwpwpXxfsa8NQ4QcQl4QsrTRv5U&#10;ZHKaRmySqcHJw4qOhA2JQ/67tB9VQyqLty5CxKKGNJz8UTKQIpCmFLSGHEhJ53KesYSeQYvoC3VE&#10;YwN9ff7s2Toiyhw6dHD/gQP79u0/fPjQwGAfyciHfsQMCC1EsNAERhelkI+sWLAg4cv5cy1IDufq&#10;ztXUHD9w4CD/Dh08zABOTBpF0WFMyooIoyIGTxx1RMY+SBFEQUeeqTl+HBWN4ohvQxP4DpiMIgQ8&#10;GkuT33v3/d179lBoZ6cLkVJSWrJxw8bbb79t4aL5tJ0mYHSixqJ2IJPUn2/q7Oxua2vH0OR4zcnD&#10;h49gxvTZ3n27Ptvd1NhE6yKBq7EJ/kt0YUjWr142p7gkKTmtub3zWM2x9uamSMJ4Rmry6jUbwISG&#10;qC/UTVfgMezmm76sRYaAIWAIGAKGwJccAbMd+ZIPAGu+IWAIGAKGgCFgCBgChoAhYAj8qQiIhtb+&#10;9Pj2E95UQhz6RU0u8MwEJ44cghEC7oewJygvd+EoII65FtKZsOrsxH/hhReeeuqpJ598Ei9Ye/bs&#10;wWQEohlJADMCPuXfCW5asSsILPHuu+/iYQkmGr9GGEzAp2vzPinlBgqK/NZbb4VQ5gsRMtj7TxFo&#10;Kt7SBUUEEYJMsEWAsI5vMTMTvuTmEZBy8Kf2xJTrp1ZMqoZXR3QFfYEEcssttwAssNBqRAUFMJew&#10;EZOx3GR5/1pSNZStVCIfXQZG3qsLEkiUUgmQSRQHHuTJTYOHL5KjiPROD6JaoWmRCcmOH6+hf/Eo&#10;9dJLL7755o6DBw52dLjYHmg5pKEJaDk4qpIvLPJBn+ALPcivxBHBGIiiyXz//gNYb7zxxo7nn38B&#10;847du/cgC1EpRCA8XCGDUTTpKVRuvi73oD4ACIxgiFD35ptvMjifeOIJ5x+spoYmZ2Zm4U9rWVUV&#10;di0rVy7zljSMQ+KvoGnRBOrf2tqGcdLbb7+LfQyXP/vMs2+99TZDjpFM9B3GdnQkShuJ0u7KGhxQ&#10;YHbX9rFR3G0FAdon/ddNvTEv19TpckGw9IaAIWAIGAKGgCEw+xGI/N3f/Z3fLKMXR72vz/RiarYj&#10;s79TrYaGgCFgCBgChoAhYAgYAoaAIXB9EAgCTWdCIkMuQ1uz+x69ATIaz1R+6RReQ8GJExmbjf8I&#10;G3KCRGKF9FAEDrcdPuDi0TBQID7+4MORwaHcrOyF8+dXLalcvGBhWUlpWnIKDD5pFCCda/mEhoZ0&#10;FuELxw27TXB1Aq3DMrOpH/sSGGdkFfbyY7lCVUnPn/DL9913H1YCkMvw4Oz6vxAcYphqQKlTeWQV&#10;ciZPqoReAmlOnhRNPhgEKG4HMUsoV8KAR/6ii0cqA80N/U31CAAOd0/IE8dnBwKGzyqOauJx8/Yl&#10;YMuBkIOWQNcIZDWENH7xq0r6GtJ2SqEtdCWw452MJlMljBhoHQIS3erbRaFeBfEnY+SWmOHHJSDm&#10;3XBRBEYzjBbMd5CmMNTAdkSoklL+uEjMGSK9Mzwg/RlpoIR+RAz2SHIioTSGhweGRwaTU5Jy87LR&#10;M+hEuhLzEZQJrejl2ksyDMIJ8Mosg0KTUyaGR/qGR3pHxwYJWz6RMMK/pMgo1aArt2/fjsoiBSjs&#10;Tm3qPYWcFcGHVUJCT1fX0UOHD+0/0NvVnZ6aishBZbDaoc6MH5qDNRJoj46N9PZ1Dw31l5UV37/l&#10;3kce2V61rNILY3xBU8FohibTWVxL9Z3B1fgIvuucGjU2zGckOSE7I339mtWPf+WRB+6/Nycr49zZ&#10;013tbRlpKeVzF8wpLCoqKBjq7jy2/7PamhrilJSVz8dqip4lWxpFzuAAMhcdn9dnDrFSDAFDwBAw&#10;BAwBQ+ALRMCpI754vUnrFcHUkS+wV6xoQ8AQMAQMAUPAEDAEDAFDwBC4IRCAtoZSh9FGrmA9hdSB&#10;s6y1a9fCp09bf0cQB0Gq5fEJDhovRhIktARD59DGf9G4cPRkRTLyhODmJDQ9NDeXS6UgJZ/IAJxE&#10;6iArnFOhi2zbtg1phGvJBM6dinEJafgTT0dkS2KYdHxqKSiFfHmJ4qc5UMnOP1JyMiIKB1fBknOG&#10;ff06T9BseHa+IDxwOa2eamYhNWJaHCQw0Fg0DJJBnWMWg6KDGOCtKy6FvPaahFeV1F4+EQywupD5&#10;BYQ7KSlrJidREmPkf4wGQqNz8CeYgyeaAd8VuOLKbFzkK8z3MjXEgIMS6RSI++XLl9ObQl418RsW&#10;5eOLytBfJAYxxhu/KnIJJ3FHRiXlUIvvpPRlSRASRPROOB+goBQZ7tBeGYswHm677TZyY7Qwoqht&#10;mCKIfz9SCuOEXkBSQhph7K1Zs4Z8qK1kP24Q1DV+xbSF0YIMhiZEoVSMX+WFTMOe+lBVDXKA4k+v&#10;+ame5P/YY49h6ANuZEgOoMQQImfGM53O5WqdBjnpaRRjQDdafMbjhph2rJKGgCFgCBgChoAhcLUQ&#10;cG/Aysv7SA2/tE0t5lLeUK9W5SwfQ8AQMAQMAUPAEDAEDAFDwBAwBGYzArJyoIaQv1hCwPBCwobt&#10;DGIqT2JIZAxNoH21Td5LIzKVUOQSyR6kDMwFksTXi7DWAQ1NJAlifpCAQskKQxCSwXpDkUMQKxK4&#10;DtJQkHQI/lQ0CC6BTaY4GGclg3CXeKBY8dpczy57IlXwJ4wzRfCrN+lAIJHjJlJC7stGwW+zE9+t&#10;hkw9aD5XqTKYMiAVyJBFlZGFh75Me/nUk5KpOE9VyRCEpfGQJ/qTj4s+kzoSjlxCZbic1vGFSoIS&#10;ChANUXOu2P1XGBD6gu6jXxg/ZE4R6ly6wNvfeEsXNVZVwvCI3uFyDk7SOnnNQgYLYyWfEAJQ+ajX&#10;+K58MK8hBxqowCSqg/CXuYkKJb13RDZTR5CDeplsz5w5QxMQNhiBigzPfUGIGiyEaCwDifN0B0MU&#10;5SOMJAXJaZvvIAaevHJRSS6kfyWBUFXyJxMPVOCAq5XEnOEnxWshK9Q7Rhc5cyFXmbHIJd5KlswQ&#10;MAQMAUPAEPhSITCpjoQdbsbfHnLpr6dfKhytsYaAIWAIGAKGgCFgCBgChoAhYAh4BGYKaTB1PQWb&#10;LHsRqQUKPjETiS9TAJUilpwz3hFTGH/IYkX2njYrxWbgJ68KKASI6hBf2Ijp5TAR7+umkyKmpx0V&#10;nlKP+dVz+v78Ja5Aw7oCmXv7gEu8XMV5rcuXDkdPE2Tc4G1rrnich/NXoBr5vwrjFqfCcqQmUwzq&#10;o8uRxMLezMJ102hRzX0avqM0+Ggi0hjod6oRLtqPNHXlTEVQnDyGSZBgyJEJWpTUDi9gUCL5yMoq&#10;LJhJ41EFdIlaNxXhGK1IVi+yiQknVqExGIalryvuO7vQEDAEDAFDwBAwBG5KBJzpLg0Lvz3o+6W/&#10;zd+UuFijDAFDwBAwBAwBQ8AQMAQMAUPAELgoAnJwBCErd0aSBOLIG1IF/PpL6flTHpNUXFgCgcWW&#10;x6qL1oSrVBkpHBzQ1ipIRcj3lExVWAaSM/WUoQBfRFuLmPYV8Dv6xcWThkrKsMM3QSvHGJJaUPA5&#10;k+2I4nzMRIVP3b03k8VGWG8IE/rhRa6EH9V5pvp45BUdXTBOK+1curOpcJddFkEfUwTdStM0DGJU&#10;Jd8vWPZIMAhDGtZFyFMOx+SHKjzG1OP0CJljokRK6S4adfxJBfygmjoOyVYDKUaTwHubDFMoLqba&#10;UoYEcowkQ/5+EKq2MSVKImIcKpla7RWRmcYJpcQINhe9oSyBIWAIGAKGgCFgCHwZEJh0euvfbmPe&#10;cadCcFlbb74MCFobDQFDwBAwBAwBQ8AQMAQMAUPgS4tAWL0Q/cqKKY6Y4dl86SJh70BhIli8tg6+&#10;A29YI1EmYrG13Y0SRYtr876cXHlphJ37Ya9cUzsrrDGIcZbNgXK+ss69qIrgpRdP6IerocuFQJxq&#10;xKgOHjddIgQE0VSTgnC7wE3CDyclOXh7CNVBtDtfBM5MLPxMWMk8aOpqWhWeWj3v5YyfGGMk89XT&#10;kPC1Urv8rsdwxTQ8pIdxKH4M+fiRpuaooznIZ6ogJFnFZzK1gV58Cgsz0lR8hlLjuJbSOS8pLqy4&#10;xIxAP/iFuW4W1VDg0zSv8/lQPVJNPMgqyN9iXiu64iF9ZTeCXWUIGAKGgCFgCBgCsxkBt0dJbw96&#10;z/B11Sva1MPUkdncnVY3Q8AQMAQMAUPAEDAEDAFDwBCYDQjEWU95tlcyxkwrrGnVBa+IiOD2lHGY&#10;1CYNXD+fU60fIItlUOJDm1wUKy6BiVZB5Bk2cOEnkdosJGfyoHXR/OMk8MoBpcxk8zEVJVX1ctUL&#10;lAN5l5paHy2Z9RPfBezltota+XV3+FrJaVqPh0dCjFowtbipckLMQBIyYbuKi+Z5uY2KaYiHXYJK&#10;OPKNUk7rTk3CibcF0TATIFOB8t3KJVJHwnnGGMToRlMmfIkxVJq2lD8FAbvWEDAEDAFDwBAwBG5E&#10;BJw64l/FTB25EbvQ6mwIGAKGgCFgCBgChoAhYAgYAl8sAvJZJIsN0bszaR6c10Z4iQoyAdG1onqn&#10;1Uu0lT5MoMfYTGj/Pmli9vhrC78IfV8l2RlwUoYFinSimnBeOscVM+mXe2Gc9GFDkDgesdTwqQm8&#10;VcRM/rumjhk4d5k1ePGJL2F1BNmJXotjSBFnHErZIsFM9ZFSEl6Vx/SyLFq8IqVuonoMPxxY+f7V&#10;APOA8F2N8glkxiF7I53UYJClhU+pURdfZwoLEuGu9OqFDFays7OFTMwIn6rxSIqjVj4MT8wdEWMQ&#10;g12Ul2G6urry8/OnymPeasT3jsbMFdgAfbHzjJVuCBgChoAhYAgYAlcdAfdqflmZmu3IZcFliQ0B&#10;Q8AQMAQMAUPAEDAEDAFDwBAwBAwBQ8AQMAQMAUPAEDAEDAFDYLYh8LkrrdlWM6uPIWAIGAKGgCFg&#10;CBgChoAhYAgYAoaAIWAIGAKGgCFgCBgChoAhYAgYAtcCAVNHrgWqlqchYAgYAoaAIWAIGAKGgCFg&#10;CBgChoAhYAgYAoaAIWAIGAKGgCFgCMxeBEwdmb19YzUzBAwBQ8AQMAQMAUPAEDAEDAFDwBAwBAwB&#10;Q8AQMAQMAUPAEDAEDIFrgYCpI9cCVcvTEDAEDAFDwBAwBAwBQ8AQMAQMAUPAEDAEDAFDwBAwBAwB&#10;Q8AQMARmLwKmjszevrGaGQKGgCFgCBgChoAhYAgYAoaAIWAIGAKGgCFgCBgChoAhYAgYAobAtUDA&#10;1JFrgarlaQgYAoaAIWAIGAKGgCFgCBgChoAhYAgYAoaAIWAIGAKGgCFgCBgCsxcBU0dmb99YzQwB&#10;Q8AQMAQMAUPAEDAEDAFDwBAwBAwBQ8AQMAQMAUPAEDAEDAFD4FogkDQ+Pj4xMZEYOviTk9eiMMvT&#10;EDAEDAFDwBAwBAwBQ8AQMAQMAUPAEDAEDAFDwBAwBAwBQ8AQMAQMgS8cAbMd+cK7wCpgCBgChoAh&#10;YAgYAoaAIWAIGAKGgCFgCBgChoAhYAgYAoaAIWAIGALXFQFTR64r3FaYIWAIGAKGgCFgCBgChoAh&#10;YAgYAoaAIWAIGAKGgCFgCBgChoAhYAh84QiYOvKFd4FVwBAwBAwBQ8AQMAQMAUPAEDAEDAFDwBAw&#10;BAwBQ8AQMAQMAUPAEDAErisCpo5cV7itMEPAEDAEDAFDwBAwBAwBQ8AQMAQMAUPAEDAEDAFDwBAw&#10;BAwBQ8AQ+MIRMHXkC+8Cq4AhYAgYAoaAIWAIGAKGgCFgCBgChoAhYAgYAoaAIWAIGAKGgCFgCFxX&#10;BEwdua5wW2GGgCFgCBgChoAhYAgYAoaAIWAIGAKGgCFgCBgChoAhYAgYAoaAIfCFI2DqyBfeBVYB&#10;Q8AQMAQMAUPAEDAEDAFDwBAwBAwBQ8AQMAQMAUPAEDAEDAFDwBC4rggkjo+PX5UCExMTr0o+lokh&#10;YAgYAoaAIWAIGAKGgCFgCBgChoAhYAgYAoaAIWAIGAKGgCFgCBgC1xQBsx25pvBa5oaAIWAIGAKG&#10;gCFgCBgChoAhYAgYAoaAIWAIGAKGgCFgCBgChoAhMOsQMHVk1nWJVcgQMAQMAUPAEDAEDAFDwBAw&#10;BAwBQ8AQMAQMAUPAEDAEDAFDwBAwBK4pAqaOXFN4LXNDwBAwBAwBQ8AQMAQMAUPAEDAEDAFDwBAw&#10;BAwBQ8AQMAQMAUPAEJh1CJg6Muu6xCpkCBgChoAhYAgYAoaAIWAIGAKGgCFgCBgChoAhYAgYAoaA&#10;IWAIGALXFAFTR64pvJa5IWAIGAKGgCFgCBgChoAhYAgYAoaAIWAIGAKGgCFgCBgChoAhYAjMOgRM&#10;HZl1XWIVMgQMAUPAEDAEDAFDwBAwBAwBQ8AQMAQMAUPAEDAEDAFDwBAwBAyBa4qAqSPXFF7L3BAw&#10;BAwBQ8AQMAQMAUPAEDAEDAFDwBAwBAwBQ8AQMAQMAUPAEDAEZh0CiePj49NWaqbzSUnTCyqJiYmz&#10;rnFWIUPAEDAEDAFDwBAwBAwBQ8AQMAQMAUPAEDAEDAFDwBAwBP7/9u4YBQAQhgHg/19dH6AZOhXp&#10;7YL07BaCBAgQIHAJ6I5YCgIECBAgQIAAAQIECBAgQIAAAQIECBAgQGCXQOyOVNVTInVEdEd2LY5p&#10;CRAgQIAAAQIECBAgQIAAAQIECBAgQIDAtwIxHelOJB3pijlPgAABAgQIECBAgAABAgQIECBAgAAB&#10;AgQIjAjEdCSlHd1OychULiVAgAABAgQIECBAgAABAgQIECBAgAABAgQIJAH/jtgNAgQIECBAgAAB&#10;AgQIECBAgAABAgQIECBAYJeAdGTXe5uWAAECBAgQIECAAAECBAgQIECAAAECBAgQOP+9KZiTGC3B&#10;AAAAAElFTkSuQmCCUEsBAi0AFAAGAAgAAAAhAEc9buQJAQAAEwIAABMAAAAAAAAAAAAAAAAAAAAA&#10;AFtDb250ZW50X1R5cGVzXS54bWxQSwECLQAUAAYACAAAACEAOP0h/9YAAACUAQAACwAAAAAAAAAA&#10;AAAAAAA6AQAAX3JlbHMvLnJlbHNQSwECLQAUAAYACAAAACEAvZMIXe8CAABHBgAADgAAAAAAAAAA&#10;AAAAAAA5AgAAZHJzL2Uyb0RvYy54bWxQSwECLQAUAAYACAAAACEAqiYOvrwAAAAhAQAAGQAAAAAA&#10;AAAAAAAAAABUBQAAZHJzL19yZWxzL2Uyb0RvYy54bWwucmVsc1BLAQItABQABgAIAAAAIQDJ9KvB&#10;4QAAAAsBAAAPAAAAAAAAAAAAAAAAAEcGAABkcnMvZG93bnJldi54bWxQSwECLQAKAAAAAAAAACEA&#10;D70k9jicCQA4nAkAFAAAAAAAAAAAAAAAAABVBwAAZHJzL21lZGlhL2ltYWdlMS5wbmdQSwUGAAAA&#10;AAYABgB8AQAAv6MJAAAA&#10;">
            <v:imagedata r:id="rId8" o:title=""/>
            <o:lock v:ext="edit" aspectratio="f"/>
            <w10:wrap type="topAndBottom" anchorx="margin"/>
          </v:shape>
        </w:pict>
      </w:r>
      <w:r w:rsidRPr="00FF1E4C">
        <w:rPr>
          <w:rFonts w:ascii="Calibri" w:hAnsi="Calibri"/>
          <w:b/>
          <w:lang w:val="en-GB"/>
        </w:rPr>
        <w:t>Schematic drawing of the installation</w:t>
      </w:r>
      <w:r>
        <w:rPr>
          <w:rFonts w:ascii="Calibri" w:hAnsi="Calibri"/>
          <w:b/>
          <w:lang w:val="en-GB"/>
        </w:rPr>
        <w:t>:</w:t>
      </w:r>
    </w:p>
    <w:sectPr w:rsidR="002576F6" w:rsidRPr="00FF1E4C" w:rsidSect="00E338EA">
      <w:footerReference w:type="default" r:id="rId9"/>
      <w:footerReference w:type="first" r:id="rId10"/>
      <w:pgSz w:w="16838" w:h="11906" w:orient="landscape"/>
      <w:pgMar w:top="851" w:right="737" w:bottom="1134" w:left="680" w:header="720" w:footer="720" w:gutter="0"/>
      <w:pgNumType w:start="1"/>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576F6" w:rsidRDefault="002576F6">
      <w:r>
        <w:separator/>
      </w:r>
    </w:p>
  </w:endnote>
  <w:endnote w:type="continuationSeparator" w:id="0">
    <w:p w:rsidR="002576F6" w:rsidRDefault="002576F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Optima">
    <w:panose1 w:val="00000000000000000000"/>
    <w:charset w:val="00"/>
    <w:family w:val="auto"/>
    <w:notTrueType/>
    <w:pitch w:val="variable"/>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76F6" w:rsidRPr="0061005D" w:rsidRDefault="002576F6" w:rsidP="00B25580">
    <w:pPr>
      <w:pStyle w:val="Footer"/>
      <w:tabs>
        <w:tab w:val="clear" w:pos="4320"/>
        <w:tab w:val="clear" w:pos="8640"/>
        <w:tab w:val="right" w:pos="14317"/>
      </w:tabs>
      <w:spacing w:before="0" w:after="0"/>
      <w:rPr>
        <w:rFonts w:ascii="Calibri" w:hAnsi="Calibri"/>
        <w:sz w:val="18"/>
        <w:szCs w:val="18"/>
        <w:lang w:val="en-GB"/>
      </w:rPr>
    </w:pPr>
    <w:r>
      <w:rPr>
        <w:rFonts w:ascii="Calibri" w:hAnsi="Calibri"/>
        <w:sz w:val="18"/>
        <w:szCs w:val="18"/>
        <w:lang w:val="en-GB"/>
      </w:rPr>
      <w:t>EuropeAid/133510/D/SUP/GH</w:t>
    </w:r>
    <w:r w:rsidRPr="0061005D">
      <w:rPr>
        <w:rFonts w:ascii="Calibri" w:hAnsi="Calibri"/>
        <w:sz w:val="18"/>
        <w:szCs w:val="18"/>
        <w:lang w:val="en-GB"/>
      </w:rPr>
      <w:tab/>
      <w:t xml:space="preserve">Page </w:t>
    </w:r>
    <w:r w:rsidRPr="0061005D">
      <w:rPr>
        <w:rFonts w:ascii="Calibri" w:hAnsi="Calibri"/>
        <w:sz w:val="18"/>
        <w:szCs w:val="18"/>
        <w:lang w:val="en-GB"/>
      </w:rPr>
      <w:fldChar w:fldCharType="begin"/>
    </w:r>
    <w:r w:rsidRPr="0061005D">
      <w:rPr>
        <w:rFonts w:ascii="Calibri" w:hAnsi="Calibri"/>
        <w:sz w:val="18"/>
        <w:szCs w:val="18"/>
        <w:lang w:val="en-GB"/>
      </w:rPr>
      <w:instrText xml:space="preserve"> PAGE </w:instrText>
    </w:r>
    <w:r w:rsidRPr="0061005D">
      <w:rPr>
        <w:rFonts w:ascii="Calibri" w:hAnsi="Calibri"/>
        <w:sz w:val="18"/>
        <w:szCs w:val="18"/>
        <w:lang w:val="en-GB"/>
      </w:rPr>
      <w:fldChar w:fldCharType="separate"/>
    </w:r>
    <w:r>
      <w:rPr>
        <w:rFonts w:ascii="Calibri" w:hAnsi="Calibri"/>
        <w:noProof/>
        <w:sz w:val="18"/>
        <w:szCs w:val="18"/>
        <w:lang w:val="en-GB"/>
      </w:rPr>
      <w:t>23</w:t>
    </w:r>
    <w:r w:rsidRPr="0061005D">
      <w:rPr>
        <w:rFonts w:ascii="Calibri" w:hAnsi="Calibri"/>
        <w:sz w:val="18"/>
        <w:szCs w:val="18"/>
        <w:lang w:val="en-GB"/>
      </w:rPr>
      <w:fldChar w:fldCharType="end"/>
    </w:r>
    <w:r w:rsidRPr="0061005D">
      <w:rPr>
        <w:rFonts w:ascii="Calibri" w:hAnsi="Calibri"/>
        <w:sz w:val="18"/>
        <w:szCs w:val="18"/>
        <w:lang w:val="en-GB"/>
      </w:rPr>
      <w:t xml:space="preserve"> of </w:t>
    </w:r>
    <w:r w:rsidRPr="0061005D">
      <w:rPr>
        <w:rFonts w:ascii="Calibri" w:hAnsi="Calibri"/>
        <w:sz w:val="18"/>
        <w:szCs w:val="18"/>
        <w:lang w:val="en-GB"/>
      </w:rPr>
      <w:fldChar w:fldCharType="begin"/>
    </w:r>
    <w:r w:rsidRPr="0061005D">
      <w:rPr>
        <w:rFonts w:ascii="Calibri" w:hAnsi="Calibri"/>
        <w:sz w:val="18"/>
        <w:szCs w:val="18"/>
        <w:lang w:val="en-GB"/>
      </w:rPr>
      <w:instrText xml:space="preserve"> NUMPAGES </w:instrText>
    </w:r>
    <w:r w:rsidRPr="0061005D">
      <w:rPr>
        <w:rFonts w:ascii="Calibri" w:hAnsi="Calibri"/>
        <w:sz w:val="18"/>
        <w:szCs w:val="18"/>
        <w:lang w:val="en-GB"/>
      </w:rPr>
      <w:fldChar w:fldCharType="separate"/>
    </w:r>
    <w:r>
      <w:rPr>
        <w:rFonts w:ascii="Calibri" w:hAnsi="Calibri"/>
        <w:noProof/>
        <w:sz w:val="18"/>
        <w:szCs w:val="18"/>
        <w:lang w:val="en-GB"/>
      </w:rPr>
      <w:t>24</w:t>
    </w:r>
    <w:r w:rsidRPr="0061005D">
      <w:rPr>
        <w:rFonts w:ascii="Calibri" w:hAnsi="Calibri"/>
        <w:sz w:val="18"/>
        <w:szCs w:val="18"/>
        <w:lang w:val="en-GB"/>
      </w:rPr>
      <w:fldChar w:fldCharType="end"/>
    </w:r>
  </w:p>
  <w:p w:rsidR="002576F6" w:rsidRPr="0061005D" w:rsidRDefault="002576F6" w:rsidP="00B25580">
    <w:pPr>
      <w:pStyle w:val="Footer"/>
      <w:tabs>
        <w:tab w:val="clear" w:pos="4320"/>
        <w:tab w:val="clear" w:pos="8640"/>
        <w:tab w:val="right" w:pos="14317"/>
      </w:tabs>
      <w:spacing w:before="0" w:after="0"/>
      <w:rPr>
        <w:rFonts w:ascii="Calibri" w:hAnsi="Calibri"/>
        <w:sz w:val="18"/>
        <w:szCs w:val="18"/>
        <w:lang w:val="en-GB"/>
      </w:rPr>
    </w:pPr>
    <w:r w:rsidRPr="0061005D">
      <w:rPr>
        <w:rFonts w:ascii="Calibri" w:hAnsi="Calibri"/>
        <w:sz w:val="18"/>
        <w:szCs w:val="18"/>
        <w:lang w:val="en-GB"/>
      </w:rPr>
      <w:fldChar w:fldCharType="begin"/>
    </w:r>
    <w:r w:rsidRPr="0061005D">
      <w:rPr>
        <w:rFonts w:ascii="Calibri" w:hAnsi="Calibri"/>
        <w:sz w:val="18"/>
        <w:szCs w:val="18"/>
        <w:lang w:val="en-GB"/>
      </w:rPr>
      <w:instrText xml:space="preserve"> FILENAME </w:instrText>
    </w:r>
    <w:r w:rsidRPr="0061005D">
      <w:rPr>
        <w:rFonts w:ascii="Calibri" w:hAnsi="Calibri"/>
        <w:sz w:val="18"/>
        <w:szCs w:val="18"/>
        <w:lang w:val="en-GB"/>
      </w:rPr>
      <w:fldChar w:fldCharType="separate"/>
    </w:r>
    <w:r>
      <w:rPr>
        <w:rFonts w:ascii="Calibri" w:hAnsi="Calibri"/>
        <w:noProof/>
        <w:sz w:val="18"/>
        <w:szCs w:val="18"/>
        <w:lang w:val="en-GB"/>
      </w:rPr>
      <w:t xml:space="preserve">C4f - Technical specifications (Annex II) and Technical offer (Annex III) LOT 8 </w:t>
    </w:r>
    <w:r w:rsidRPr="0061005D">
      <w:rPr>
        <w:rFonts w:ascii="Calibri" w:hAnsi="Calibri"/>
        <w:sz w:val="18"/>
        <w:szCs w:val="18"/>
        <w:lang w:val="en-GB"/>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76F6" w:rsidRPr="00C4214C" w:rsidRDefault="002576F6" w:rsidP="00B25580">
    <w:pPr>
      <w:pStyle w:val="Footer"/>
      <w:tabs>
        <w:tab w:val="clear" w:pos="4320"/>
        <w:tab w:val="clear" w:pos="8640"/>
        <w:tab w:val="right" w:pos="14317"/>
      </w:tabs>
      <w:spacing w:before="0" w:after="0"/>
      <w:rPr>
        <w:rFonts w:ascii="Times New Roman" w:hAnsi="Times New Roman"/>
        <w:sz w:val="18"/>
        <w:szCs w:val="18"/>
        <w:lang w:val="en-GB"/>
      </w:rPr>
    </w:pPr>
    <w:r w:rsidRPr="00C4214C">
      <w:rPr>
        <w:rFonts w:ascii="Times New Roman" w:hAnsi="Times New Roman"/>
        <w:b/>
        <w:sz w:val="18"/>
        <w:szCs w:val="18"/>
        <w:lang w:val="en-GB"/>
      </w:rPr>
      <w:t>January 2013</w:t>
    </w:r>
    <w:r w:rsidRPr="009F1BCE">
      <w:rPr>
        <w:rFonts w:ascii="Times New Roman" w:hAnsi="Times New Roman"/>
        <w:sz w:val="18"/>
        <w:szCs w:val="18"/>
        <w:lang w:val="en-GB"/>
      </w:rPr>
      <w:tab/>
      <w:t xml:space="preserve">Page </w:t>
    </w:r>
    <w:r w:rsidRPr="00C4214C">
      <w:rPr>
        <w:rFonts w:ascii="Times New Roman" w:hAnsi="Times New Roman"/>
        <w:sz w:val="18"/>
        <w:szCs w:val="18"/>
        <w:lang w:val="en-GB"/>
      </w:rPr>
      <w:fldChar w:fldCharType="begin"/>
    </w:r>
    <w:r w:rsidRPr="00C4214C">
      <w:rPr>
        <w:rFonts w:ascii="Times New Roman" w:hAnsi="Times New Roman"/>
        <w:sz w:val="18"/>
        <w:szCs w:val="18"/>
        <w:lang w:val="en-GB"/>
      </w:rPr>
      <w:instrText xml:space="preserve"> PAGE </w:instrText>
    </w:r>
    <w:r w:rsidRPr="00C4214C">
      <w:rPr>
        <w:rFonts w:ascii="Times New Roman" w:hAnsi="Times New Roman"/>
        <w:sz w:val="18"/>
        <w:szCs w:val="18"/>
        <w:lang w:val="en-GB"/>
      </w:rPr>
      <w:fldChar w:fldCharType="separate"/>
    </w:r>
    <w:r>
      <w:rPr>
        <w:rFonts w:ascii="Times New Roman" w:hAnsi="Times New Roman"/>
        <w:noProof/>
        <w:sz w:val="18"/>
        <w:szCs w:val="18"/>
        <w:lang w:val="en-GB"/>
      </w:rPr>
      <w:t>1</w:t>
    </w:r>
    <w:r w:rsidRPr="00C4214C">
      <w:rPr>
        <w:rFonts w:ascii="Times New Roman" w:hAnsi="Times New Roman"/>
        <w:sz w:val="18"/>
        <w:szCs w:val="18"/>
        <w:lang w:val="en-GB"/>
      </w:rPr>
      <w:fldChar w:fldCharType="end"/>
    </w:r>
    <w:r w:rsidRPr="00C4214C">
      <w:rPr>
        <w:rFonts w:ascii="Times New Roman" w:hAnsi="Times New Roman"/>
        <w:sz w:val="18"/>
        <w:szCs w:val="18"/>
        <w:lang w:val="en-GB"/>
      </w:rPr>
      <w:t xml:space="preserve"> of </w:t>
    </w:r>
    <w:r w:rsidRPr="00C4214C">
      <w:rPr>
        <w:rFonts w:ascii="Times New Roman" w:hAnsi="Times New Roman"/>
        <w:sz w:val="18"/>
        <w:szCs w:val="18"/>
        <w:lang w:val="en-GB"/>
      </w:rPr>
      <w:fldChar w:fldCharType="begin"/>
    </w:r>
    <w:r w:rsidRPr="00C4214C">
      <w:rPr>
        <w:rFonts w:ascii="Times New Roman" w:hAnsi="Times New Roman"/>
        <w:sz w:val="18"/>
        <w:szCs w:val="18"/>
        <w:lang w:val="en-GB"/>
      </w:rPr>
      <w:instrText xml:space="preserve"> NUMPAGES </w:instrText>
    </w:r>
    <w:r w:rsidRPr="00C4214C">
      <w:rPr>
        <w:rFonts w:ascii="Times New Roman" w:hAnsi="Times New Roman"/>
        <w:sz w:val="18"/>
        <w:szCs w:val="18"/>
        <w:lang w:val="en-GB"/>
      </w:rPr>
      <w:fldChar w:fldCharType="separate"/>
    </w:r>
    <w:r>
      <w:rPr>
        <w:rFonts w:ascii="Times New Roman" w:hAnsi="Times New Roman"/>
        <w:noProof/>
        <w:sz w:val="18"/>
        <w:szCs w:val="18"/>
        <w:lang w:val="en-GB"/>
      </w:rPr>
      <w:t>20</w:t>
    </w:r>
    <w:r w:rsidRPr="00C4214C">
      <w:rPr>
        <w:rFonts w:ascii="Times New Roman" w:hAnsi="Times New Roman"/>
        <w:sz w:val="18"/>
        <w:szCs w:val="18"/>
        <w:lang w:val="en-GB"/>
      </w:rPr>
      <w:fldChar w:fldCharType="end"/>
    </w:r>
  </w:p>
  <w:p w:rsidR="002576F6" w:rsidRPr="009F1BCE" w:rsidRDefault="002576F6" w:rsidP="00B25580">
    <w:pPr>
      <w:pStyle w:val="Footer"/>
      <w:tabs>
        <w:tab w:val="clear" w:pos="4320"/>
        <w:tab w:val="clear" w:pos="8640"/>
        <w:tab w:val="right" w:pos="14317"/>
      </w:tabs>
      <w:spacing w:before="0" w:after="0"/>
      <w:rPr>
        <w:rFonts w:ascii="Times New Roman" w:hAnsi="Times New Roman"/>
        <w:sz w:val="18"/>
        <w:szCs w:val="18"/>
        <w:lang w:val="en-GB"/>
      </w:rPr>
    </w:pPr>
    <w:r w:rsidRPr="009F1BCE">
      <w:rPr>
        <w:rFonts w:ascii="Times New Roman" w:hAnsi="Times New Roman"/>
        <w:sz w:val="18"/>
        <w:szCs w:val="18"/>
        <w:lang w:val="en-GB"/>
      </w:rPr>
      <w:fldChar w:fldCharType="begin"/>
    </w:r>
    <w:r w:rsidRPr="009F1BCE">
      <w:rPr>
        <w:rFonts w:ascii="Times New Roman" w:hAnsi="Times New Roman"/>
        <w:sz w:val="18"/>
        <w:szCs w:val="18"/>
        <w:lang w:val="en-GB"/>
      </w:rPr>
      <w:instrText xml:space="preserve"> FILENAME </w:instrText>
    </w:r>
    <w:r w:rsidRPr="009F1BCE">
      <w:rPr>
        <w:rFonts w:ascii="Times New Roman" w:hAnsi="Times New Roman"/>
        <w:sz w:val="18"/>
        <w:szCs w:val="18"/>
        <w:lang w:val="en-GB"/>
      </w:rPr>
      <w:fldChar w:fldCharType="separate"/>
    </w:r>
    <w:r>
      <w:rPr>
        <w:rFonts w:ascii="Times New Roman" w:hAnsi="Times New Roman"/>
        <w:noProof/>
        <w:sz w:val="18"/>
        <w:szCs w:val="18"/>
        <w:lang w:val="en-GB"/>
      </w:rPr>
      <w:t>C4f - Technical specifications (Annex II) and Technical offer (Annex III) LOT 8 (final-3).docx</w:t>
    </w:r>
    <w:r w:rsidRPr="009F1BCE">
      <w:rPr>
        <w:rFonts w:ascii="Times New Roman" w:hAnsi="Times New Roman"/>
        <w:sz w:val="18"/>
        <w:szCs w:val="18"/>
        <w:lang w:val="en-GB"/>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576F6" w:rsidRDefault="002576F6">
      <w:r>
        <w:separator/>
      </w:r>
    </w:p>
  </w:footnote>
  <w:footnote w:type="continuationSeparator" w:id="0">
    <w:p w:rsidR="002576F6" w:rsidRDefault="002576F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476A4F"/>
    <w:multiLevelType w:val="hybridMultilevel"/>
    <w:tmpl w:val="2FB47BF6"/>
    <w:lvl w:ilvl="0" w:tplc="4C12E6E4">
      <w:start w:val="1"/>
      <w:numFmt w:val="bullet"/>
      <w:lvlText w:val=""/>
      <w:lvlJc w:val="left"/>
      <w:pPr>
        <w:tabs>
          <w:tab w:val="num" w:pos="737"/>
        </w:tabs>
        <w:ind w:left="737" w:hanging="17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nsid w:val="06F921BF"/>
    <w:multiLevelType w:val="multilevel"/>
    <w:tmpl w:val="D5EEA3DE"/>
    <w:lvl w:ilvl="0">
      <w:start w:val="3"/>
      <w:numFmt w:val="upp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
    <w:nsid w:val="13C93087"/>
    <w:multiLevelType w:val="hybridMultilevel"/>
    <w:tmpl w:val="B8A0496A"/>
    <w:lvl w:ilvl="0" w:tplc="0413000F">
      <w:start w:val="1"/>
      <w:numFmt w:val="decimal"/>
      <w:lvlText w:val="%1."/>
      <w:lvlJc w:val="left"/>
      <w:pPr>
        <w:ind w:left="720" w:hanging="360"/>
      </w:pPr>
      <w:rPr>
        <w:rFonts w:cs="Times New Roman"/>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3">
    <w:nsid w:val="1621303B"/>
    <w:multiLevelType w:val="hybridMultilevel"/>
    <w:tmpl w:val="B6D6C0A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nsid w:val="1EA2705F"/>
    <w:multiLevelType w:val="hybridMultilevel"/>
    <w:tmpl w:val="1EE8EA3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nsid w:val="1FB50D93"/>
    <w:multiLevelType w:val="hybridMultilevel"/>
    <w:tmpl w:val="5B52CCCC"/>
    <w:lvl w:ilvl="0" w:tplc="08090001">
      <w:start w:val="1"/>
      <w:numFmt w:val="bullet"/>
      <w:lvlText w:val=""/>
      <w:lvlJc w:val="left"/>
      <w:pPr>
        <w:tabs>
          <w:tab w:val="num" w:pos="1211"/>
        </w:tabs>
        <w:ind w:left="1211" w:hanging="360"/>
      </w:pPr>
      <w:rPr>
        <w:rFonts w:ascii="Symbol" w:hAnsi="Symbol" w:hint="default"/>
      </w:rPr>
    </w:lvl>
    <w:lvl w:ilvl="1" w:tplc="08090003" w:tentative="1">
      <w:start w:val="1"/>
      <w:numFmt w:val="bullet"/>
      <w:lvlText w:val="o"/>
      <w:lvlJc w:val="left"/>
      <w:pPr>
        <w:tabs>
          <w:tab w:val="num" w:pos="1931"/>
        </w:tabs>
        <w:ind w:left="1931" w:hanging="360"/>
      </w:pPr>
      <w:rPr>
        <w:rFonts w:ascii="Courier New" w:hAnsi="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6">
    <w:nsid w:val="237D19A0"/>
    <w:multiLevelType w:val="hybridMultilevel"/>
    <w:tmpl w:val="1DEAEDEE"/>
    <w:lvl w:ilvl="0" w:tplc="08090001">
      <w:start w:val="1"/>
      <w:numFmt w:val="bullet"/>
      <w:lvlText w:val=""/>
      <w:lvlJc w:val="left"/>
      <w:pPr>
        <w:tabs>
          <w:tab w:val="num" w:pos="1211"/>
        </w:tabs>
        <w:ind w:left="1211" w:hanging="360"/>
      </w:pPr>
      <w:rPr>
        <w:rFonts w:ascii="Symbol" w:hAnsi="Symbol" w:hint="default"/>
      </w:rPr>
    </w:lvl>
    <w:lvl w:ilvl="1" w:tplc="08090003" w:tentative="1">
      <w:start w:val="1"/>
      <w:numFmt w:val="bullet"/>
      <w:lvlText w:val="o"/>
      <w:lvlJc w:val="left"/>
      <w:pPr>
        <w:tabs>
          <w:tab w:val="num" w:pos="1931"/>
        </w:tabs>
        <w:ind w:left="1931" w:hanging="360"/>
      </w:pPr>
      <w:rPr>
        <w:rFonts w:ascii="Courier New" w:hAnsi="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7">
    <w:nsid w:val="23C60B4E"/>
    <w:multiLevelType w:val="multilevel"/>
    <w:tmpl w:val="FF420998"/>
    <w:lvl w:ilvl="0">
      <w:start w:val="1"/>
      <w:numFmt w:val="bullet"/>
      <w:lvlText w:val=""/>
      <w:lvlJc w:val="left"/>
      <w:pPr>
        <w:tabs>
          <w:tab w:val="num" w:pos="360"/>
        </w:tabs>
        <w:ind w:left="3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8">
    <w:nsid w:val="24563B57"/>
    <w:multiLevelType w:val="multilevel"/>
    <w:tmpl w:val="87C4CB34"/>
    <w:lvl w:ilvl="0">
      <w:numFmt w:val="bullet"/>
      <w:lvlText w:val="-"/>
      <w:lvlJc w:val="left"/>
      <w:pPr>
        <w:tabs>
          <w:tab w:val="num" w:pos="360"/>
        </w:tabs>
        <w:ind w:left="360" w:hanging="360"/>
      </w:pPr>
      <w:rPr>
        <w:rFonts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9">
    <w:nsid w:val="27AE747B"/>
    <w:multiLevelType w:val="multilevel"/>
    <w:tmpl w:val="C98816A0"/>
    <w:lvl w:ilvl="0">
      <w:start w:val="8"/>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0">
    <w:nsid w:val="297643DD"/>
    <w:multiLevelType w:val="hybridMultilevel"/>
    <w:tmpl w:val="4AFC3B78"/>
    <w:lvl w:ilvl="0" w:tplc="A03236F8">
      <w:start w:val="1"/>
      <w:numFmt w:val="bullet"/>
      <w:lvlText w:val=""/>
      <w:lvlJc w:val="left"/>
      <w:pPr>
        <w:tabs>
          <w:tab w:val="num" w:pos="2061"/>
        </w:tabs>
        <w:ind w:left="567" w:firstLine="1134"/>
      </w:pPr>
      <w:rPr>
        <w:rFonts w:ascii="Wingdings" w:hAnsi="Wingdings" w:hint="default"/>
        <w:sz w:val="16"/>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nsid w:val="2B4D6730"/>
    <w:multiLevelType w:val="multilevel"/>
    <w:tmpl w:val="BC629F22"/>
    <w:lvl w:ilvl="0">
      <w:start w:val="14"/>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sz w:val="20"/>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2">
    <w:nsid w:val="31FA0686"/>
    <w:multiLevelType w:val="multilevel"/>
    <w:tmpl w:val="AE043C02"/>
    <w:lvl w:ilvl="0">
      <w:start w:val="3"/>
      <w:numFmt w:val="decimal"/>
      <w:lvlText w:val="%1."/>
      <w:lvlJc w:val="left"/>
      <w:pPr>
        <w:tabs>
          <w:tab w:val="num" w:pos="360"/>
        </w:tabs>
        <w:ind w:left="360" w:hanging="360"/>
      </w:pPr>
      <w:rPr>
        <w:rFonts w:cs="Times New Roman"/>
      </w:rPr>
    </w:lvl>
    <w:lvl w:ilvl="1">
      <w:start w:val="1"/>
      <w:numFmt w:val="none"/>
      <w:lvlText w:val="4.1"/>
      <w:lvlJc w:val="left"/>
      <w:pPr>
        <w:tabs>
          <w:tab w:val="num" w:pos="792"/>
        </w:tabs>
        <w:ind w:left="792" w:hanging="432"/>
      </w:pPr>
      <w:rPr>
        <w:rFonts w:cs="Times New Roman"/>
      </w:rPr>
    </w:lvl>
    <w:lvl w:ilvl="2">
      <w:start w:val="1"/>
      <w:numFmt w:val="decimal"/>
      <w:lvlText w:val="%1.%2.4.%3."/>
      <w:lvlJc w:val="left"/>
      <w:pPr>
        <w:tabs>
          <w:tab w:val="num" w:pos="180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
      <w:lvlJc w:val="left"/>
      <w:pPr>
        <w:tabs>
          <w:tab w:val="num" w:pos="2232"/>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3">
    <w:nsid w:val="31FB380F"/>
    <w:multiLevelType w:val="multilevel"/>
    <w:tmpl w:val="C48E27B0"/>
    <w:lvl w:ilvl="0">
      <w:start w:val="4"/>
      <w:numFmt w:val="none"/>
      <w:lvlText w:val="6."/>
      <w:lvlJc w:val="left"/>
      <w:pPr>
        <w:tabs>
          <w:tab w:val="num" w:pos="360"/>
        </w:tabs>
        <w:ind w:left="360" w:hanging="360"/>
      </w:pPr>
      <w:rPr>
        <w:rFonts w:cs="Times New Roman"/>
      </w:rPr>
    </w:lvl>
    <w:lvl w:ilvl="1">
      <w:start w:val="1"/>
      <w:numFmt w:val="none"/>
      <w:lvlText w:val="4.1"/>
      <w:lvlJc w:val="left"/>
      <w:pPr>
        <w:tabs>
          <w:tab w:val="num" w:pos="792"/>
        </w:tabs>
        <w:ind w:left="792" w:hanging="432"/>
      </w:pPr>
      <w:rPr>
        <w:rFonts w:cs="Times New Roman"/>
      </w:rPr>
    </w:lvl>
    <w:lvl w:ilvl="2">
      <w:start w:val="1"/>
      <w:numFmt w:val="decimal"/>
      <w:lvlText w:val="%1.%2.4.%3."/>
      <w:lvlJc w:val="left"/>
      <w:pPr>
        <w:tabs>
          <w:tab w:val="num" w:pos="180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
      <w:lvlJc w:val="left"/>
      <w:pPr>
        <w:tabs>
          <w:tab w:val="num" w:pos="2232"/>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4">
    <w:nsid w:val="35FB1E73"/>
    <w:multiLevelType w:val="multilevel"/>
    <w:tmpl w:val="BF9ECB44"/>
    <w:lvl w:ilvl="0">
      <w:start w:val="4"/>
      <w:numFmt w:val="none"/>
      <w:lvlText w:val="7"/>
      <w:lvlJc w:val="left"/>
      <w:pPr>
        <w:tabs>
          <w:tab w:val="num" w:pos="360"/>
        </w:tabs>
        <w:ind w:left="360" w:hanging="360"/>
      </w:pPr>
      <w:rPr>
        <w:rFonts w:cs="Times New Roman"/>
      </w:rPr>
    </w:lvl>
    <w:lvl w:ilvl="1">
      <w:start w:val="1"/>
      <w:numFmt w:val="none"/>
      <w:lvlText w:val="7.1"/>
      <w:lvlJc w:val="left"/>
      <w:pPr>
        <w:tabs>
          <w:tab w:val="num" w:pos="792"/>
        </w:tabs>
        <w:ind w:left="792" w:hanging="432"/>
      </w:pPr>
      <w:rPr>
        <w:rFonts w:cs="Times New Roman"/>
      </w:rPr>
    </w:lvl>
    <w:lvl w:ilvl="2">
      <w:start w:val="1"/>
      <w:numFmt w:val="none"/>
      <w:lvlText w:val="7.1.1"/>
      <w:lvlJc w:val="left"/>
      <w:pPr>
        <w:tabs>
          <w:tab w:val="num" w:pos="1440"/>
        </w:tabs>
        <w:ind w:left="1224" w:hanging="504"/>
      </w:pPr>
      <w:rPr>
        <w:rFonts w:cs="Times New Roman"/>
      </w:rPr>
    </w:lvl>
    <w:lvl w:ilvl="3">
      <w:start w:val="1"/>
      <w:numFmt w:val="decimal"/>
      <w:lvlText w:val="%1%2.%3.."/>
      <w:lvlJc w:val="left"/>
      <w:pPr>
        <w:tabs>
          <w:tab w:val="num" w:pos="1728"/>
        </w:tabs>
        <w:ind w:left="1728" w:hanging="648"/>
      </w:pPr>
      <w:rPr>
        <w:rFonts w:cs="Times New Roman"/>
      </w:rPr>
    </w:lvl>
    <w:lvl w:ilvl="4">
      <w:start w:val="1"/>
      <w:numFmt w:val="decimal"/>
      <w:lvlText w:val="%1"/>
      <w:lvlJc w:val="left"/>
      <w:pPr>
        <w:tabs>
          <w:tab w:val="num" w:pos="2232"/>
        </w:tabs>
        <w:ind w:left="2232" w:hanging="792"/>
      </w:pPr>
      <w:rPr>
        <w:rFonts w:cs="Times New Roman"/>
      </w:rPr>
    </w:lvl>
    <w:lvl w:ilvl="5">
      <w:start w:val="1"/>
      <w:numFmt w:val="decimal"/>
      <w:lvlText w:val="%1"/>
      <w:lvlJc w:val="left"/>
      <w:pPr>
        <w:tabs>
          <w:tab w:val="num" w:pos="2736"/>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5">
    <w:nsid w:val="36494DE6"/>
    <w:multiLevelType w:val="multilevel"/>
    <w:tmpl w:val="D282499C"/>
    <w:lvl w:ilvl="0">
      <w:start w:val="20"/>
      <w:numFmt w:val="decimal"/>
      <w:lvlText w:val="%1."/>
      <w:lvlJc w:val="left"/>
      <w:pPr>
        <w:tabs>
          <w:tab w:val="num" w:pos="360"/>
        </w:tabs>
        <w:ind w:left="360" w:hanging="360"/>
      </w:pPr>
      <w:rPr>
        <w:rFonts w:cs="Times New Roman"/>
      </w:rPr>
    </w:lvl>
    <w:lvl w:ilvl="1">
      <w:start w:val="2"/>
      <w:numFmt w:val="decimal"/>
      <w:lvlText w:val="%1.%2."/>
      <w:lvlJc w:val="left"/>
      <w:pPr>
        <w:tabs>
          <w:tab w:val="num" w:pos="792"/>
        </w:tabs>
        <w:ind w:left="792" w:hanging="432"/>
      </w:pPr>
      <w:rPr>
        <w:rFonts w:cs="Times New Roman"/>
        <w:sz w:val="20"/>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6">
    <w:nsid w:val="38C05D8E"/>
    <w:multiLevelType w:val="multilevel"/>
    <w:tmpl w:val="BF9EB1D2"/>
    <w:lvl w:ilvl="0">
      <w:start w:val="3"/>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7">
    <w:nsid w:val="3AD241CA"/>
    <w:multiLevelType w:val="multilevel"/>
    <w:tmpl w:val="A1827E30"/>
    <w:lvl w:ilvl="0">
      <w:start w:val="20"/>
      <w:numFmt w:val="decimal"/>
      <w:lvlText w:val="%1."/>
      <w:lvlJc w:val="left"/>
      <w:pPr>
        <w:tabs>
          <w:tab w:val="num" w:pos="360"/>
        </w:tabs>
        <w:ind w:left="360" w:hanging="360"/>
      </w:pPr>
      <w:rPr>
        <w:rFonts w:cs="Times New Roman"/>
      </w:rPr>
    </w:lvl>
    <w:lvl w:ilvl="1">
      <w:start w:val="5"/>
      <w:numFmt w:val="decimal"/>
      <w:lvlText w:val="%1.%2."/>
      <w:lvlJc w:val="left"/>
      <w:pPr>
        <w:tabs>
          <w:tab w:val="num" w:pos="792"/>
        </w:tabs>
        <w:ind w:left="792" w:hanging="432"/>
      </w:pPr>
      <w:rPr>
        <w:rFonts w:cs="Times New Roman"/>
        <w:sz w:val="20"/>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8">
    <w:nsid w:val="3B817C44"/>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nsid w:val="3F5C5ECE"/>
    <w:multiLevelType w:val="hybridMultilevel"/>
    <w:tmpl w:val="BAB08FD0"/>
    <w:lvl w:ilvl="0" w:tplc="04130001">
      <w:start w:val="1"/>
      <w:numFmt w:val="bullet"/>
      <w:lvlText w:val=""/>
      <w:lvlJc w:val="left"/>
      <w:pPr>
        <w:ind w:left="792" w:hanging="360"/>
      </w:pPr>
      <w:rPr>
        <w:rFonts w:ascii="Symbol" w:hAnsi="Symbol" w:hint="default"/>
      </w:rPr>
    </w:lvl>
    <w:lvl w:ilvl="1" w:tplc="04130003">
      <w:start w:val="1"/>
      <w:numFmt w:val="bullet"/>
      <w:lvlText w:val="o"/>
      <w:lvlJc w:val="left"/>
      <w:pPr>
        <w:ind w:left="1512" w:hanging="360"/>
      </w:pPr>
      <w:rPr>
        <w:rFonts w:ascii="Courier New" w:hAnsi="Courier New" w:hint="default"/>
      </w:rPr>
    </w:lvl>
    <w:lvl w:ilvl="2" w:tplc="04130005" w:tentative="1">
      <w:start w:val="1"/>
      <w:numFmt w:val="bullet"/>
      <w:lvlText w:val=""/>
      <w:lvlJc w:val="left"/>
      <w:pPr>
        <w:ind w:left="2232" w:hanging="360"/>
      </w:pPr>
      <w:rPr>
        <w:rFonts w:ascii="Wingdings" w:hAnsi="Wingdings" w:hint="default"/>
      </w:rPr>
    </w:lvl>
    <w:lvl w:ilvl="3" w:tplc="04130001" w:tentative="1">
      <w:start w:val="1"/>
      <w:numFmt w:val="bullet"/>
      <w:lvlText w:val=""/>
      <w:lvlJc w:val="left"/>
      <w:pPr>
        <w:ind w:left="2952" w:hanging="360"/>
      </w:pPr>
      <w:rPr>
        <w:rFonts w:ascii="Symbol" w:hAnsi="Symbol" w:hint="default"/>
      </w:rPr>
    </w:lvl>
    <w:lvl w:ilvl="4" w:tplc="04130003" w:tentative="1">
      <w:start w:val="1"/>
      <w:numFmt w:val="bullet"/>
      <w:lvlText w:val="o"/>
      <w:lvlJc w:val="left"/>
      <w:pPr>
        <w:ind w:left="3672" w:hanging="360"/>
      </w:pPr>
      <w:rPr>
        <w:rFonts w:ascii="Courier New" w:hAnsi="Courier New" w:hint="default"/>
      </w:rPr>
    </w:lvl>
    <w:lvl w:ilvl="5" w:tplc="04130005" w:tentative="1">
      <w:start w:val="1"/>
      <w:numFmt w:val="bullet"/>
      <w:lvlText w:val=""/>
      <w:lvlJc w:val="left"/>
      <w:pPr>
        <w:ind w:left="4392" w:hanging="360"/>
      </w:pPr>
      <w:rPr>
        <w:rFonts w:ascii="Wingdings" w:hAnsi="Wingdings" w:hint="default"/>
      </w:rPr>
    </w:lvl>
    <w:lvl w:ilvl="6" w:tplc="04130001" w:tentative="1">
      <w:start w:val="1"/>
      <w:numFmt w:val="bullet"/>
      <w:lvlText w:val=""/>
      <w:lvlJc w:val="left"/>
      <w:pPr>
        <w:ind w:left="5112" w:hanging="360"/>
      </w:pPr>
      <w:rPr>
        <w:rFonts w:ascii="Symbol" w:hAnsi="Symbol" w:hint="default"/>
      </w:rPr>
    </w:lvl>
    <w:lvl w:ilvl="7" w:tplc="04130003" w:tentative="1">
      <w:start w:val="1"/>
      <w:numFmt w:val="bullet"/>
      <w:lvlText w:val="o"/>
      <w:lvlJc w:val="left"/>
      <w:pPr>
        <w:ind w:left="5832" w:hanging="360"/>
      </w:pPr>
      <w:rPr>
        <w:rFonts w:ascii="Courier New" w:hAnsi="Courier New" w:hint="default"/>
      </w:rPr>
    </w:lvl>
    <w:lvl w:ilvl="8" w:tplc="04130005" w:tentative="1">
      <w:start w:val="1"/>
      <w:numFmt w:val="bullet"/>
      <w:lvlText w:val=""/>
      <w:lvlJc w:val="left"/>
      <w:pPr>
        <w:ind w:left="6552" w:hanging="360"/>
      </w:pPr>
      <w:rPr>
        <w:rFonts w:ascii="Wingdings" w:hAnsi="Wingdings" w:hint="default"/>
      </w:rPr>
    </w:lvl>
  </w:abstractNum>
  <w:abstractNum w:abstractNumId="20">
    <w:nsid w:val="42446A95"/>
    <w:multiLevelType w:val="multilevel"/>
    <w:tmpl w:val="15DE2F42"/>
    <w:lvl w:ilvl="0">
      <w:start w:val="4"/>
      <w:numFmt w:val="decimal"/>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1">
    <w:nsid w:val="445E0FE6"/>
    <w:multiLevelType w:val="multilevel"/>
    <w:tmpl w:val="5CC68E3E"/>
    <w:lvl w:ilvl="0">
      <w:start w:val="23"/>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sz w:val="20"/>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2">
    <w:nsid w:val="454F2B9D"/>
    <w:multiLevelType w:val="multilevel"/>
    <w:tmpl w:val="7AD2626E"/>
    <w:lvl w:ilvl="0">
      <w:start w:val="10"/>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3">
    <w:nsid w:val="46CF29C4"/>
    <w:multiLevelType w:val="multilevel"/>
    <w:tmpl w:val="32067E20"/>
    <w:lvl w:ilvl="0">
      <w:start w:val="4"/>
      <w:numFmt w:val="none"/>
      <w:lvlText w:val="5."/>
      <w:lvlJc w:val="left"/>
      <w:pPr>
        <w:tabs>
          <w:tab w:val="num" w:pos="360"/>
        </w:tabs>
        <w:ind w:left="360" w:hanging="360"/>
      </w:pPr>
      <w:rPr>
        <w:rFonts w:cs="Times New Roman"/>
      </w:rPr>
    </w:lvl>
    <w:lvl w:ilvl="1">
      <w:start w:val="1"/>
      <w:numFmt w:val="none"/>
      <w:lvlText w:val="4.1"/>
      <w:lvlJc w:val="left"/>
      <w:pPr>
        <w:tabs>
          <w:tab w:val="num" w:pos="792"/>
        </w:tabs>
        <w:ind w:left="792" w:hanging="432"/>
      </w:pPr>
      <w:rPr>
        <w:rFonts w:cs="Times New Roman"/>
      </w:rPr>
    </w:lvl>
    <w:lvl w:ilvl="2">
      <w:start w:val="1"/>
      <w:numFmt w:val="decimal"/>
      <w:lvlText w:val="%1.%2.4.%3."/>
      <w:lvlJc w:val="left"/>
      <w:pPr>
        <w:tabs>
          <w:tab w:val="num" w:pos="180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
      <w:lvlJc w:val="left"/>
      <w:pPr>
        <w:tabs>
          <w:tab w:val="num" w:pos="2232"/>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4">
    <w:nsid w:val="47652B99"/>
    <w:multiLevelType w:val="multilevel"/>
    <w:tmpl w:val="57E8C456"/>
    <w:lvl w:ilvl="0">
      <w:start w:val="2"/>
      <w:numFmt w:val="decimal"/>
      <w:lvlText w:val="11.%1"/>
      <w:lvlJc w:val="left"/>
      <w:pPr>
        <w:tabs>
          <w:tab w:val="num" w:pos="720"/>
        </w:tabs>
        <w:ind w:left="397" w:hanging="397"/>
      </w:pPr>
      <w:rPr>
        <w:rFonts w:ascii="Arial" w:hAnsi="Arial" w:cs="Times New Roman" w:hint="default"/>
        <w:b w:val="0"/>
        <w:i w:val="0"/>
        <w:sz w:val="22"/>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5">
    <w:nsid w:val="4A51387B"/>
    <w:multiLevelType w:val="multilevel"/>
    <w:tmpl w:val="F5AC8A2E"/>
    <w:lvl w:ilvl="0">
      <w:start w:val="17"/>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sz w:val="20"/>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6">
    <w:nsid w:val="4C9C4886"/>
    <w:multiLevelType w:val="multilevel"/>
    <w:tmpl w:val="1EBEEAF0"/>
    <w:lvl w:ilvl="0">
      <w:start w:val="1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7">
    <w:nsid w:val="54D2465D"/>
    <w:multiLevelType w:val="multilevel"/>
    <w:tmpl w:val="7EECBC8C"/>
    <w:lvl w:ilvl="0">
      <w:start w:val="4"/>
      <w:numFmt w:val="none"/>
      <w:lvlText w:val="7"/>
      <w:lvlJc w:val="left"/>
      <w:pPr>
        <w:tabs>
          <w:tab w:val="num" w:pos="360"/>
        </w:tabs>
        <w:ind w:left="360" w:hanging="360"/>
      </w:pPr>
      <w:rPr>
        <w:rFonts w:cs="Times New Roman"/>
      </w:rPr>
    </w:lvl>
    <w:lvl w:ilvl="1">
      <w:start w:val="7"/>
      <w:numFmt w:val="decimal"/>
      <w:lvlText w:val="%1%2.2"/>
      <w:lvlJc w:val="left"/>
      <w:pPr>
        <w:tabs>
          <w:tab w:val="num" w:pos="792"/>
        </w:tabs>
        <w:ind w:left="792" w:hanging="432"/>
      </w:pPr>
      <w:rPr>
        <w:rFonts w:cs="Times New Roman"/>
      </w:rPr>
    </w:lvl>
    <w:lvl w:ilvl="2">
      <w:start w:val="1"/>
      <w:numFmt w:val="none"/>
      <w:lvlText w:val="7.2"/>
      <w:lvlJc w:val="left"/>
      <w:pPr>
        <w:tabs>
          <w:tab w:val="num" w:pos="1224"/>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8">
    <w:nsid w:val="54D25518"/>
    <w:multiLevelType w:val="multilevel"/>
    <w:tmpl w:val="05CE00B0"/>
    <w:lvl w:ilvl="0">
      <w:start w:val="1"/>
      <w:numFmt w:val="decimal"/>
      <w:lvlText w:val="%1"/>
      <w:lvlJc w:val="left"/>
      <w:pPr>
        <w:tabs>
          <w:tab w:val="num" w:pos="397"/>
        </w:tabs>
        <w:ind w:left="397" w:hanging="397"/>
      </w:pPr>
      <w:rPr>
        <w:rFonts w:ascii="Arial" w:hAnsi="Arial" w:cs="Times New Roman" w:hint="default"/>
        <w:b/>
        <w:i/>
        <w:sz w:val="28"/>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9">
    <w:nsid w:val="599A24AA"/>
    <w:multiLevelType w:val="singleLevel"/>
    <w:tmpl w:val="9EC0DA56"/>
    <w:lvl w:ilvl="0">
      <w:start w:val="1"/>
      <w:numFmt w:val="decimal"/>
      <w:lvlText w:val="21.%1"/>
      <w:lvlJc w:val="left"/>
      <w:pPr>
        <w:tabs>
          <w:tab w:val="num" w:pos="720"/>
        </w:tabs>
        <w:ind w:left="397" w:hanging="397"/>
      </w:pPr>
      <w:rPr>
        <w:rFonts w:ascii="Arial" w:hAnsi="Arial" w:cs="Times New Roman" w:hint="default"/>
        <w:b w:val="0"/>
        <w:i w:val="0"/>
        <w:sz w:val="22"/>
      </w:rPr>
    </w:lvl>
  </w:abstractNum>
  <w:abstractNum w:abstractNumId="30">
    <w:nsid w:val="5D4278C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1">
    <w:nsid w:val="613C166D"/>
    <w:multiLevelType w:val="multilevel"/>
    <w:tmpl w:val="E34A45F2"/>
    <w:lvl w:ilvl="0">
      <w:start w:val="12"/>
      <w:numFmt w:val="decimal"/>
      <w:lvlText w:val="%1."/>
      <w:lvlJc w:val="left"/>
      <w:pPr>
        <w:tabs>
          <w:tab w:val="num" w:pos="360"/>
        </w:tabs>
        <w:ind w:left="360" w:hanging="360"/>
      </w:pPr>
      <w:rPr>
        <w:rFonts w:cs="Times New Roman"/>
      </w:rPr>
    </w:lvl>
    <w:lvl w:ilvl="1">
      <w:start w:val="3"/>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2">
    <w:nsid w:val="640D1B6A"/>
    <w:multiLevelType w:val="multilevel"/>
    <w:tmpl w:val="4162C810"/>
    <w:lvl w:ilvl="0">
      <w:start w:val="4"/>
      <w:numFmt w:val="none"/>
      <w:lvlText w:val="7."/>
      <w:lvlJc w:val="left"/>
      <w:pPr>
        <w:tabs>
          <w:tab w:val="num" w:pos="360"/>
        </w:tabs>
        <w:ind w:left="360" w:hanging="360"/>
      </w:pPr>
      <w:rPr>
        <w:rFonts w:cs="Times New Roman"/>
      </w:rPr>
    </w:lvl>
    <w:lvl w:ilvl="1">
      <w:start w:val="1"/>
      <w:numFmt w:val="none"/>
      <w:lvlText w:val="7.3"/>
      <w:lvlJc w:val="left"/>
      <w:pPr>
        <w:tabs>
          <w:tab w:val="num" w:pos="792"/>
        </w:tabs>
        <w:ind w:left="792" w:hanging="432"/>
      </w:pPr>
      <w:rPr>
        <w:rFonts w:ascii="Arial" w:hAnsi="Arial" w:cs="Times New Roman" w:hint="default"/>
        <w:b w:val="0"/>
        <w:i w:val="0"/>
        <w:sz w:val="22"/>
      </w:rPr>
    </w:lvl>
    <w:lvl w:ilvl="2">
      <w:start w:val="1"/>
      <w:numFmt w:val="none"/>
      <w:lvlText w:val=""/>
      <w:lvlJc w:val="left"/>
      <w:pPr>
        <w:tabs>
          <w:tab w:val="num" w:pos="1224"/>
        </w:tabs>
        <w:ind w:left="1224" w:hanging="504"/>
      </w:pPr>
      <w:rPr>
        <w:rFonts w:cs="Times New Roman"/>
      </w:rPr>
    </w:lvl>
    <w:lvl w:ilvl="3">
      <w:start w:val="1"/>
      <w:numFmt w:val="none"/>
      <w:lvlText w:val=""/>
      <w:lvlJc w:val="left"/>
      <w:pPr>
        <w:tabs>
          <w:tab w:val="num" w:pos="1728"/>
        </w:tabs>
        <w:ind w:left="1728" w:hanging="648"/>
      </w:pPr>
      <w:rPr>
        <w:rFonts w:cs="Times New Roman"/>
      </w:rPr>
    </w:lvl>
    <w:lvl w:ilvl="4">
      <w:start w:val="1"/>
      <w:numFmt w:val="decimal"/>
      <w:lvlText w:val="%1"/>
      <w:lvlJc w:val="left"/>
      <w:pPr>
        <w:tabs>
          <w:tab w:val="num" w:pos="2232"/>
        </w:tabs>
        <w:ind w:left="2232" w:hanging="792"/>
      </w:pPr>
      <w:rPr>
        <w:rFonts w:cs="Times New Roman"/>
      </w:rPr>
    </w:lvl>
    <w:lvl w:ilvl="5">
      <w:start w:val="1"/>
      <w:numFmt w:val="decimal"/>
      <w:lvlText w:val="%1."/>
      <w:lvlJc w:val="left"/>
      <w:pPr>
        <w:tabs>
          <w:tab w:val="num" w:pos="2736"/>
        </w:tabs>
        <w:ind w:left="2736" w:hanging="936"/>
      </w:pPr>
      <w:rPr>
        <w:rFonts w:cs="Times New Roman"/>
      </w:rPr>
    </w:lvl>
    <w:lvl w:ilvl="6">
      <w:start w:val="1"/>
      <w:numFmt w:val="none"/>
      <w:lvlText w:val=""/>
      <w:lvlJc w:val="left"/>
      <w:pPr>
        <w:tabs>
          <w:tab w:val="num" w:pos="3240"/>
        </w:tabs>
        <w:ind w:left="3240" w:hanging="1080"/>
      </w:pPr>
      <w:rPr>
        <w:rFonts w:cs="Times New Roman"/>
      </w:rPr>
    </w:lvl>
    <w:lvl w:ilvl="7">
      <w:start w:val="1"/>
      <w:numFmt w:val="decimal"/>
      <w:lvlText w:val="%1"/>
      <w:lvlJc w:val="left"/>
      <w:pPr>
        <w:tabs>
          <w:tab w:val="num" w:pos="3744"/>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3">
    <w:nsid w:val="6899729A"/>
    <w:multiLevelType w:val="singleLevel"/>
    <w:tmpl w:val="655ACA48"/>
    <w:lvl w:ilvl="0">
      <w:start w:val="17"/>
      <w:numFmt w:val="decimal"/>
      <w:lvlText w:val="%1."/>
      <w:lvlJc w:val="left"/>
      <w:pPr>
        <w:tabs>
          <w:tab w:val="num" w:pos="397"/>
        </w:tabs>
        <w:ind w:left="397" w:hanging="397"/>
      </w:pPr>
      <w:rPr>
        <w:rFonts w:ascii="Arial" w:hAnsi="Arial" w:cs="Times New Roman" w:hint="default"/>
        <w:b/>
        <w:i/>
        <w:sz w:val="28"/>
      </w:rPr>
    </w:lvl>
  </w:abstractNum>
  <w:abstractNum w:abstractNumId="34">
    <w:nsid w:val="691524FD"/>
    <w:multiLevelType w:val="multilevel"/>
    <w:tmpl w:val="50F2CD56"/>
    <w:lvl w:ilvl="0">
      <w:start w:val="2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sz w:val="20"/>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5">
    <w:nsid w:val="69216D6C"/>
    <w:multiLevelType w:val="multilevel"/>
    <w:tmpl w:val="F4D41070"/>
    <w:lvl w:ilvl="0">
      <w:start w:val="1"/>
      <w:numFmt w:val="decimal"/>
      <w:pStyle w:val="Heading1"/>
      <w:lvlText w:val="%1"/>
      <w:lvlJc w:val="left"/>
      <w:pPr>
        <w:tabs>
          <w:tab w:val="num" w:pos="567"/>
        </w:tabs>
        <w:ind w:left="567" w:hanging="567"/>
      </w:pPr>
      <w:rPr>
        <w:rFonts w:ascii="Arial" w:hAnsi="Arial" w:cs="Times New Roman" w:hint="default"/>
        <w:b/>
        <w:i w:val="0"/>
        <w:sz w:val="20"/>
      </w:rPr>
    </w:lvl>
    <w:lvl w:ilvl="1">
      <w:start w:val="1"/>
      <w:numFmt w:val="decimal"/>
      <w:lvlText w:val="%1.%2"/>
      <w:lvlJc w:val="left"/>
      <w:pPr>
        <w:tabs>
          <w:tab w:val="num" w:pos="567"/>
        </w:tabs>
        <w:ind w:left="567" w:hanging="567"/>
      </w:pPr>
      <w:rPr>
        <w:rFonts w:ascii="Arial" w:hAnsi="Arial" w:cs="Times New Roman" w:hint="default"/>
        <w:b w:val="0"/>
        <w:i w:val="0"/>
        <w:sz w:val="20"/>
      </w:rPr>
    </w:lvl>
    <w:lvl w:ilvl="2">
      <w:start w:val="1"/>
      <w:numFmt w:val="lowerLetter"/>
      <w:lvlText w:val="%3)"/>
      <w:lvlJc w:val="left"/>
      <w:pPr>
        <w:tabs>
          <w:tab w:val="num" w:pos="1134"/>
        </w:tabs>
        <w:ind w:left="1134" w:hanging="567"/>
      </w:pPr>
      <w:rPr>
        <w:rFonts w:ascii="Arial" w:hAnsi="Arial" w:cs="Times New Roman" w:hint="default"/>
        <w:b w:val="0"/>
        <w:i w:val="0"/>
        <w:sz w:val="20"/>
      </w:rPr>
    </w:lvl>
    <w:lvl w:ilvl="3">
      <w:start w:val="1"/>
      <w:numFmt w:val="decimal"/>
      <w:pStyle w:val="Heading4"/>
      <w:lvlText w:val="%1.%2.%3.%4"/>
      <w:lvlJc w:val="left"/>
      <w:pPr>
        <w:tabs>
          <w:tab w:val="num" w:pos="864"/>
        </w:tabs>
        <w:ind w:left="864" w:hanging="864"/>
      </w:pPr>
      <w:rPr>
        <w:rFonts w:cs="Times New Roman"/>
      </w:rPr>
    </w:lvl>
    <w:lvl w:ilvl="4">
      <w:start w:val="1"/>
      <w:numFmt w:val="decimal"/>
      <w:pStyle w:val="Heading5"/>
      <w:lvlText w:val="%1.%2.%3.%4.%5"/>
      <w:lvlJc w:val="left"/>
      <w:pPr>
        <w:tabs>
          <w:tab w:val="num" w:pos="1008"/>
        </w:tabs>
        <w:ind w:left="1008" w:hanging="1008"/>
      </w:pPr>
      <w:rPr>
        <w:rFonts w:cs="Times New Roman"/>
      </w:rPr>
    </w:lvl>
    <w:lvl w:ilvl="5">
      <w:start w:val="1"/>
      <w:numFmt w:val="none"/>
      <w:pStyle w:val="Heading6"/>
      <w:lvlText w:val=""/>
      <w:lvlJc w:val="left"/>
      <w:pPr>
        <w:tabs>
          <w:tab w:val="num" w:pos="360"/>
        </w:tabs>
      </w:pPr>
      <w:rPr>
        <w:rFonts w:cs="Times New Roman"/>
      </w:rPr>
    </w:lvl>
    <w:lvl w:ilvl="6">
      <w:start w:val="1"/>
      <w:numFmt w:val="decimal"/>
      <w:pStyle w:val="Heading7"/>
      <w:lvlText w:val="%1.%2.%3.%4.%5.%6.%7"/>
      <w:lvlJc w:val="left"/>
      <w:pPr>
        <w:tabs>
          <w:tab w:val="num" w:pos="1296"/>
        </w:tabs>
        <w:ind w:left="1296" w:hanging="1296"/>
      </w:pPr>
      <w:rPr>
        <w:rFonts w:cs="Times New Roman"/>
      </w:rPr>
    </w:lvl>
    <w:lvl w:ilvl="7">
      <w:start w:val="1"/>
      <w:numFmt w:val="decimal"/>
      <w:pStyle w:val="Heading8"/>
      <w:lvlText w:val="%1.%2.%3.%4.%5.%6.%7.%8"/>
      <w:lvlJc w:val="left"/>
      <w:pPr>
        <w:tabs>
          <w:tab w:val="num" w:pos="1440"/>
        </w:tabs>
        <w:ind w:left="1440" w:hanging="1440"/>
      </w:pPr>
      <w:rPr>
        <w:rFonts w:cs="Times New Roman"/>
      </w:rPr>
    </w:lvl>
    <w:lvl w:ilvl="8">
      <w:start w:val="1"/>
      <w:numFmt w:val="decimal"/>
      <w:pStyle w:val="Heading9"/>
      <w:lvlText w:val="%1.%2.%3.%4.%5.%6.%7.%8.%9"/>
      <w:lvlJc w:val="left"/>
      <w:pPr>
        <w:tabs>
          <w:tab w:val="num" w:pos="1584"/>
        </w:tabs>
        <w:ind w:left="1584" w:hanging="1584"/>
      </w:pPr>
      <w:rPr>
        <w:rFonts w:cs="Times New Roman"/>
      </w:rPr>
    </w:lvl>
  </w:abstractNum>
  <w:abstractNum w:abstractNumId="36">
    <w:nsid w:val="6C8E60F6"/>
    <w:multiLevelType w:val="multilevel"/>
    <w:tmpl w:val="334EB22E"/>
    <w:name w:val="ELList"/>
    <w:lvl w:ilvl="0">
      <w:start w:val="1"/>
      <w:numFmt w:val="decimal"/>
      <w:lvlText w:val="(%1)"/>
      <w:lvlJc w:val="left"/>
      <w:pPr>
        <w:tabs>
          <w:tab w:val="num" w:pos="709"/>
        </w:tabs>
        <w:ind w:left="709" w:hanging="709"/>
      </w:pPr>
      <w:rPr>
        <w:rFonts w:cs="Times New Roman"/>
      </w:rPr>
    </w:lvl>
    <w:lvl w:ilvl="1">
      <w:start w:val="1"/>
      <w:numFmt w:val="lowerLetter"/>
      <w:lvlText w:val="(%2)"/>
      <w:lvlJc w:val="left"/>
      <w:pPr>
        <w:tabs>
          <w:tab w:val="num" w:pos="1417"/>
        </w:tabs>
        <w:ind w:left="1417" w:hanging="708"/>
      </w:pPr>
      <w:rPr>
        <w:rFonts w:cs="Times New Roman"/>
      </w:rPr>
    </w:lvl>
    <w:lvl w:ilvl="2">
      <w:start w:val="1"/>
      <w:numFmt w:val="bullet"/>
      <w:lvlText w:val="–"/>
      <w:lvlJc w:val="left"/>
      <w:pPr>
        <w:tabs>
          <w:tab w:val="num" w:pos="2126"/>
        </w:tabs>
        <w:ind w:left="2126" w:hanging="709"/>
      </w:pPr>
      <w:rPr>
        <w:rFonts w:ascii="Times New Roman" w:hAnsi="Times New Roman"/>
      </w:rPr>
    </w:lvl>
    <w:lvl w:ilvl="3">
      <w:start w:val="1"/>
      <w:numFmt w:val="bullet"/>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7">
    <w:nsid w:val="6CA307F2"/>
    <w:multiLevelType w:val="multilevel"/>
    <w:tmpl w:val="83C833BA"/>
    <w:lvl w:ilvl="0">
      <w:start w:val="4"/>
      <w:numFmt w:val="none"/>
      <w:lvlText w:val="7"/>
      <w:lvlJc w:val="left"/>
      <w:pPr>
        <w:tabs>
          <w:tab w:val="num" w:pos="360"/>
        </w:tabs>
        <w:ind w:left="360" w:hanging="360"/>
      </w:pPr>
      <w:rPr>
        <w:rFonts w:cs="Times New Roman"/>
      </w:rPr>
    </w:lvl>
    <w:lvl w:ilvl="1">
      <w:start w:val="3"/>
      <w:numFmt w:val="decimal"/>
      <w:lvlText w:val="%17.%2"/>
      <w:lvlJc w:val="left"/>
      <w:pPr>
        <w:tabs>
          <w:tab w:val="num" w:pos="792"/>
        </w:tabs>
        <w:ind w:left="792" w:hanging="432"/>
      </w:pPr>
      <w:rPr>
        <w:rFonts w:cs="Times New Roman"/>
      </w:rPr>
    </w:lvl>
    <w:lvl w:ilvl="2">
      <w:start w:val="1"/>
      <w:numFmt w:val="none"/>
      <w:lvlText w:val="7.2"/>
      <w:lvlJc w:val="left"/>
      <w:pPr>
        <w:tabs>
          <w:tab w:val="num" w:pos="1224"/>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8">
    <w:nsid w:val="6F025DD1"/>
    <w:multiLevelType w:val="multilevel"/>
    <w:tmpl w:val="215C4CC0"/>
    <w:lvl w:ilvl="0">
      <w:start w:val="4"/>
      <w:numFmt w:val="decimal"/>
      <w:lvlText w:val="%1."/>
      <w:lvlJc w:val="left"/>
      <w:pPr>
        <w:tabs>
          <w:tab w:val="num" w:pos="360"/>
        </w:tabs>
        <w:ind w:left="360" w:hanging="360"/>
      </w:pPr>
      <w:rPr>
        <w:rFonts w:cs="Times New Roman"/>
      </w:rPr>
    </w:lvl>
    <w:lvl w:ilvl="1">
      <w:start w:val="2"/>
      <w:numFmt w:val="decimal"/>
      <w:lvlText w:val="%1.%2."/>
      <w:lvlJc w:val="left"/>
      <w:pPr>
        <w:tabs>
          <w:tab w:val="num" w:pos="792"/>
        </w:tabs>
        <w:ind w:left="792" w:hanging="432"/>
      </w:pPr>
      <w:rPr>
        <w:rFonts w:cs="Times New Roman"/>
        <w:sz w:val="20"/>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9">
    <w:nsid w:val="75174740"/>
    <w:multiLevelType w:val="multilevel"/>
    <w:tmpl w:val="ED706938"/>
    <w:lvl w:ilvl="0">
      <w:start w:val="4"/>
      <w:numFmt w:val="upp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0">
    <w:nsid w:val="7D347C68"/>
    <w:multiLevelType w:val="hybridMultilevel"/>
    <w:tmpl w:val="D3B0AE74"/>
    <w:lvl w:ilvl="0" w:tplc="0809000F">
      <w:start w:val="1"/>
      <w:numFmt w:val="decimal"/>
      <w:lvlText w:val="%1."/>
      <w:lvlJc w:val="left"/>
      <w:pPr>
        <w:tabs>
          <w:tab w:val="num" w:pos="720"/>
        </w:tabs>
        <w:ind w:left="720" w:hanging="360"/>
      </w:pPr>
      <w:rPr>
        <w:rFonts w:cs="Times New Roman"/>
      </w:rPr>
    </w:lvl>
    <w:lvl w:ilvl="1" w:tplc="08090019" w:tentative="1">
      <w:start w:val="1"/>
      <w:numFmt w:val="lowerLetter"/>
      <w:lvlText w:val="%2."/>
      <w:lvlJc w:val="left"/>
      <w:pPr>
        <w:tabs>
          <w:tab w:val="num" w:pos="1440"/>
        </w:tabs>
        <w:ind w:left="1440" w:hanging="360"/>
      </w:pPr>
      <w:rPr>
        <w:rFonts w:cs="Times New Roman"/>
      </w:rPr>
    </w:lvl>
    <w:lvl w:ilvl="2" w:tplc="0809001B" w:tentative="1">
      <w:start w:val="1"/>
      <w:numFmt w:val="lowerRoman"/>
      <w:lvlText w:val="%3."/>
      <w:lvlJc w:val="right"/>
      <w:pPr>
        <w:tabs>
          <w:tab w:val="num" w:pos="2160"/>
        </w:tabs>
        <w:ind w:left="2160" w:hanging="180"/>
      </w:pPr>
      <w:rPr>
        <w:rFonts w:cs="Times New Roman"/>
      </w:rPr>
    </w:lvl>
    <w:lvl w:ilvl="3" w:tplc="0809000F" w:tentative="1">
      <w:start w:val="1"/>
      <w:numFmt w:val="decimal"/>
      <w:lvlText w:val="%4."/>
      <w:lvlJc w:val="left"/>
      <w:pPr>
        <w:tabs>
          <w:tab w:val="num" w:pos="2880"/>
        </w:tabs>
        <w:ind w:left="2880" w:hanging="360"/>
      </w:pPr>
      <w:rPr>
        <w:rFonts w:cs="Times New Roman"/>
      </w:rPr>
    </w:lvl>
    <w:lvl w:ilvl="4" w:tplc="08090019" w:tentative="1">
      <w:start w:val="1"/>
      <w:numFmt w:val="lowerLetter"/>
      <w:lvlText w:val="%5."/>
      <w:lvlJc w:val="left"/>
      <w:pPr>
        <w:tabs>
          <w:tab w:val="num" w:pos="3600"/>
        </w:tabs>
        <w:ind w:left="3600" w:hanging="360"/>
      </w:pPr>
      <w:rPr>
        <w:rFonts w:cs="Times New Roman"/>
      </w:rPr>
    </w:lvl>
    <w:lvl w:ilvl="5" w:tplc="0809001B" w:tentative="1">
      <w:start w:val="1"/>
      <w:numFmt w:val="lowerRoman"/>
      <w:lvlText w:val="%6."/>
      <w:lvlJc w:val="right"/>
      <w:pPr>
        <w:tabs>
          <w:tab w:val="num" w:pos="4320"/>
        </w:tabs>
        <w:ind w:left="4320" w:hanging="180"/>
      </w:pPr>
      <w:rPr>
        <w:rFonts w:cs="Times New Roman"/>
      </w:rPr>
    </w:lvl>
    <w:lvl w:ilvl="6" w:tplc="0809000F" w:tentative="1">
      <w:start w:val="1"/>
      <w:numFmt w:val="decimal"/>
      <w:lvlText w:val="%7."/>
      <w:lvlJc w:val="left"/>
      <w:pPr>
        <w:tabs>
          <w:tab w:val="num" w:pos="5040"/>
        </w:tabs>
        <w:ind w:left="5040" w:hanging="360"/>
      </w:pPr>
      <w:rPr>
        <w:rFonts w:cs="Times New Roman"/>
      </w:rPr>
    </w:lvl>
    <w:lvl w:ilvl="7" w:tplc="08090019" w:tentative="1">
      <w:start w:val="1"/>
      <w:numFmt w:val="lowerLetter"/>
      <w:lvlText w:val="%8."/>
      <w:lvlJc w:val="left"/>
      <w:pPr>
        <w:tabs>
          <w:tab w:val="num" w:pos="5760"/>
        </w:tabs>
        <w:ind w:left="5760" w:hanging="360"/>
      </w:pPr>
      <w:rPr>
        <w:rFonts w:cs="Times New Roman"/>
      </w:rPr>
    </w:lvl>
    <w:lvl w:ilvl="8" w:tplc="0809001B" w:tentative="1">
      <w:start w:val="1"/>
      <w:numFmt w:val="lowerRoman"/>
      <w:lvlText w:val="%9."/>
      <w:lvlJc w:val="right"/>
      <w:pPr>
        <w:tabs>
          <w:tab w:val="num" w:pos="6480"/>
        </w:tabs>
        <w:ind w:left="6480" w:hanging="180"/>
      </w:pPr>
      <w:rPr>
        <w:rFonts w:cs="Times New Roman"/>
      </w:rPr>
    </w:lvl>
  </w:abstractNum>
  <w:abstractNum w:abstractNumId="41">
    <w:nsid w:val="7D3776C8"/>
    <w:multiLevelType w:val="multilevel"/>
    <w:tmpl w:val="ED5C8D58"/>
    <w:lvl w:ilvl="0">
      <w:start w:val="4"/>
      <w:numFmt w:val="decimal"/>
      <w:lvlText w:val="%1."/>
      <w:lvlJc w:val="left"/>
      <w:pPr>
        <w:tabs>
          <w:tab w:val="num" w:pos="360"/>
        </w:tabs>
        <w:ind w:left="360" w:hanging="360"/>
      </w:pPr>
      <w:rPr>
        <w:rFonts w:cs="Times New Roman"/>
      </w:rPr>
    </w:lvl>
    <w:lvl w:ilvl="1">
      <w:start w:val="1"/>
      <w:numFmt w:val="none"/>
      <w:lvlText w:val="3.4"/>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num w:numId="1">
    <w:abstractNumId w:val="8"/>
  </w:num>
  <w:num w:numId="2">
    <w:abstractNumId w:val="35"/>
  </w:num>
  <w:num w:numId="3">
    <w:abstractNumId w:val="7"/>
  </w:num>
  <w:num w:numId="4">
    <w:abstractNumId w:val="28"/>
  </w:num>
  <w:num w:numId="5">
    <w:abstractNumId w:val="24"/>
  </w:num>
  <w:num w:numId="6">
    <w:abstractNumId w:val="18"/>
  </w:num>
  <w:num w:numId="7">
    <w:abstractNumId w:val="16"/>
  </w:num>
  <w:num w:numId="8">
    <w:abstractNumId w:val="23"/>
  </w:num>
  <w:num w:numId="9">
    <w:abstractNumId w:val="41"/>
  </w:num>
  <w:num w:numId="10">
    <w:abstractNumId w:val="12"/>
  </w:num>
  <w:num w:numId="11">
    <w:abstractNumId w:val="13"/>
  </w:num>
  <w:num w:numId="12">
    <w:abstractNumId w:val="14"/>
  </w:num>
  <w:num w:numId="13">
    <w:abstractNumId w:val="27"/>
  </w:num>
  <w:num w:numId="14">
    <w:abstractNumId w:val="32"/>
  </w:num>
  <w:num w:numId="15">
    <w:abstractNumId w:val="37"/>
  </w:num>
  <w:num w:numId="16">
    <w:abstractNumId w:val="9"/>
  </w:num>
  <w:num w:numId="17">
    <w:abstractNumId w:val="22"/>
  </w:num>
  <w:num w:numId="18">
    <w:abstractNumId w:val="26"/>
  </w:num>
  <w:num w:numId="19">
    <w:abstractNumId w:val="31"/>
  </w:num>
  <w:num w:numId="20">
    <w:abstractNumId w:val="11"/>
  </w:num>
  <w:num w:numId="21">
    <w:abstractNumId w:val="25"/>
  </w:num>
  <w:num w:numId="22">
    <w:abstractNumId w:val="15"/>
  </w:num>
  <w:num w:numId="23">
    <w:abstractNumId w:val="17"/>
  </w:num>
  <w:num w:numId="24">
    <w:abstractNumId w:val="34"/>
  </w:num>
  <w:num w:numId="25">
    <w:abstractNumId w:val="21"/>
  </w:num>
  <w:num w:numId="26">
    <w:abstractNumId w:val="20"/>
  </w:num>
  <w:num w:numId="27">
    <w:abstractNumId w:val="38"/>
  </w:num>
  <w:num w:numId="28">
    <w:abstractNumId w:val="39"/>
  </w:num>
  <w:num w:numId="29">
    <w:abstractNumId w:val="1"/>
  </w:num>
  <w:num w:numId="30">
    <w:abstractNumId w:val="33"/>
  </w:num>
  <w:num w:numId="31">
    <w:abstractNumId w:val="29"/>
  </w:num>
  <w:num w:numId="32">
    <w:abstractNumId w:val="5"/>
  </w:num>
  <w:num w:numId="33">
    <w:abstractNumId w:val="6"/>
  </w:num>
  <w:num w:numId="34">
    <w:abstractNumId w:val="3"/>
  </w:num>
  <w:num w:numId="35">
    <w:abstractNumId w:val="0"/>
  </w:num>
  <w:num w:numId="36">
    <w:abstractNumId w:val="30"/>
  </w:num>
  <w:num w:numId="37">
    <w:abstractNumId w:val="40"/>
  </w:num>
  <w:num w:numId="38">
    <w:abstractNumId w:val="10"/>
  </w:num>
  <w:num w:numId="39">
    <w:abstractNumId w:val="19"/>
  </w:num>
  <w:num w:numId="40">
    <w:abstractNumId w:val="4"/>
  </w:num>
  <w:num w:numId="41">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20"/>
  <w:hyphenationZone w:val="425"/>
  <w:doNotHyphenateCaps/>
  <w:drawingGridHorizontalSpacing w:val="100"/>
  <w:drawingGridVerticalSpacing w:val="0"/>
  <w:displayHorizontalDrawingGridEvery w:val="0"/>
  <w:displayVerticalDrawingGridEvery w:val="0"/>
  <w:noPunctuationKerning/>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docVars>
    <w:docVar w:name="LW_DocType" w:val="NORMAL"/>
  </w:docVars>
  <w:rsids>
    <w:rsidRoot w:val="0073450F"/>
    <w:rsid w:val="00000D31"/>
    <w:rsid w:val="000021E1"/>
    <w:rsid w:val="00026DFE"/>
    <w:rsid w:val="00034B1D"/>
    <w:rsid w:val="00040CF1"/>
    <w:rsid w:val="00041516"/>
    <w:rsid w:val="000417E2"/>
    <w:rsid w:val="00043159"/>
    <w:rsid w:val="0004436E"/>
    <w:rsid w:val="00051C42"/>
    <w:rsid w:val="00051DD7"/>
    <w:rsid w:val="00056EAA"/>
    <w:rsid w:val="00063C56"/>
    <w:rsid w:val="000714BB"/>
    <w:rsid w:val="000726B9"/>
    <w:rsid w:val="0007345F"/>
    <w:rsid w:val="00085CA1"/>
    <w:rsid w:val="00086B60"/>
    <w:rsid w:val="00087F35"/>
    <w:rsid w:val="0009286D"/>
    <w:rsid w:val="0009628E"/>
    <w:rsid w:val="000A6905"/>
    <w:rsid w:val="000A7A2C"/>
    <w:rsid w:val="000B1236"/>
    <w:rsid w:val="000B18EF"/>
    <w:rsid w:val="000B6140"/>
    <w:rsid w:val="000C28D0"/>
    <w:rsid w:val="000C374A"/>
    <w:rsid w:val="000C4AE6"/>
    <w:rsid w:val="000D24E3"/>
    <w:rsid w:val="000D2B44"/>
    <w:rsid w:val="000D40DB"/>
    <w:rsid w:val="000E7B75"/>
    <w:rsid w:val="000F3878"/>
    <w:rsid w:val="000F5F5F"/>
    <w:rsid w:val="00103348"/>
    <w:rsid w:val="00103913"/>
    <w:rsid w:val="00111B28"/>
    <w:rsid w:val="00115916"/>
    <w:rsid w:val="00121B08"/>
    <w:rsid w:val="00124A70"/>
    <w:rsid w:val="00126C20"/>
    <w:rsid w:val="001302A7"/>
    <w:rsid w:val="00134C30"/>
    <w:rsid w:val="0014659F"/>
    <w:rsid w:val="00147540"/>
    <w:rsid w:val="00150767"/>
    <w:rsid w:val="00153236"/>
    <w:rsid w:val="001536B3"/>
    <w:rsid w:val="00157DEE"/>
    <w:rsid w:val="00162882"/>
    <w:rsid w:val="00166886"/>
    <w:rsid w:val="001766D9"/>
    <w:rsid w:val="00180731"/>
    <w:rsid w:val="00181980"/>
    <w:rsid w:val="0018415F"/>
    <w:rsid w:val="00187253"/>
    <w:rsid w:val="001932AF"/>
    <w:rsid w:val="001937B4"/>
    <w:rsid w:val="001B5454"/>
    <w:rsid w:val="001C7AA5"/>
    <w:rsid w:val="001D0532"/>
    <w:rsid w:val="001E32AE"/>
    <w:rsid w:val="001E4648"/>
    <w:rsid w:val="001F0D6E"/>
    <w:rsid w:val="001F5421"/>
    <w:rsid w:val="0020068D"/>
    <w:rsid w:val="00211E0F"/>
    <w:rsid w:val="00213C46"/>
    <w:rsid w:val="00216F0D"/>
    <w:rsid w:val="002209F1"/>
    <w:rsid w:val="00220BF7"/>
    <w:rsid w:val="00224C44"/>
    <w:rsid w:val="00231955"/>
    <w:rsid w:val="00235883"/>
    <w:rsid w:val="002426D3"/>
    <w:rsid w:val="002442B7"/>
    <w:rsid w:val="002560BB"/>
    <w:rsid w:val="002561C8"/>
    <w:rsid w:val="002576F6"/>
    <w:rsid w:val="0026542C"/>
    <w:rsid w:val="00271700"/>
    <w:rsid w:val="0028364A"/>
    <w:rsid w:val="00294190"/>
    <w:rsid w:val="002A0041"/>
    <w:rsid w:val="002A53FE"/>
    <w:rsid w:val="002B0798"/>
    <w:rsid w:val="002B4348"/>
    <w:rsid w:val="002B6401"/>
    <w:rsid w:val="002C649A"/>
    <w:rsid w:val="002D14F6"/>
    <w:rsid w:val="002D2FC0"/>
    <w:rsid w:val="002D699D"/>
    <w:rsid w:val="002E2EB2"/>
    <w:rsid w:val="002F1222"/>
    <w:rsid w:val="00301346"/>
    <w:rsid w:val="0030264D"/>
    <w:rsid w:val="0030381F"/>
    <w:rsid w:val="0031358F"/>
    <w:rsid w:val="0032178E"/>
    <w:rsid w:val="00322263"/>
    <w:rsid w:val="003308C6"/>
    <w:rsid w:val="003409B8"/>
    <w:rsid w:val="003423A2"/>
    <w:rsid w:val="00347B7E"/>
    <w:rsid w:val="003502E9"/>
    <w:rsid w:val="00351351"/>
    <w:rsid w:val="00351E56"/>
    <w:rsid w:val="00360344"/>
    <w:rsid w:val="003613D2"/>
    <w:rsid w:val="00362E9B"/>
    <w:rsid w:val="003643C2"/>
    <w:rsid w:val="00371851"/>
    <w:rsid w:val="00371F01"/>
    <w:rsid w:val="003721AD"/>
    <w:rsid w:val="00384BAB"/>
    <w:rsid w:val="00387C56"/>
    <w:rsid w:val="0039084C"/>
    <w:rsid w:val="00393416"/>
    <w:rsid w:val="003B56E5"/>
    <w:rsid w:val="003D3CAA"/>
    <w:rsid w:val="003D7611"/>
    <w:rsid w:val="003E1F84"/>
    <w:rsid w:val="003F2FA4"/>
    <w:rsid w:val="003F3B51"/>
    <w:rsid w:val="003F7DB7"/>
    <w:rsid w:val="004018CB"/>
    <w:rsid w:val="0040221E"/>
    <w:rsid w:val="004029C0"/>
    <w:rsid w:val="00413C4E"/>
    <w:rsid w:val="00420666"/>
    <w:rsid w:val="00426276"/>
    <w:rsid w:val="004300D4"/>
    <w:rsid w:val="004316F0"/>
    <w:rsid w:val="00443E2C"/>
    <w:rsid w:val="004554CB"/>
    <w:rsid w:val="004775D2"/>
    <w:rsid w:val="00483E26"/>
    <w:rsid w:val="0049560A"/>
    <w:rsid w:val="00496BB4"/>
    <w:rsid w:val="004A7ED9"/>
    <w:rsid w:val="004C35B5"/>
    <w:rsid w:val="004D2FD8"/>
    <w:rsid w:val="004D60AE"/>
    <w:rsid w:val="004F054C"/>
    <w:rsid w:val="004F5C57"/>
    <w:rsid w:val="00501FF0"/>
    <w:rsid w:val="005108FD"/>
    <w:rsid w:val="00535826"/>
    <w:rsid w:val="00536B4A"/>
    <w:rsid w:val="00555C33"/>
    <w:rsid w:val="0056287E"/>
    <w:rsid w:val="00575CB0"/>
    <w:rsid w:val="00577F2C"/>
    <w:rsid w:val="00591AF1"/>
    <w:rsid w:val="00591F23"/>
    <w:rsid w:val="00593550"/>
    <w:rsid w:val="00593AAD"/>
    <w:rsid w:val="005B2018"/>
    <w:rsid w:val="005B7578"/>
    <w:rsid w:val="005C0EA1"/>
    <w:rsid w:val="005C4176"/>
    <w:rsid w:val="005D2116"/>
    <w:rsid w:val="005D2717"/>
    <w:rsid w:val="005D3833"/>
    <w:rsid w:val="005E03C7"/>
    <w:rsid w:val="005E26D1"/>
    <w:rsid w:val="005F066A"/>
    <w:rsid w:val="005F3C51"/>
    <w:rsid w:val="005F62D0"/>
    <w:rsid w:val="00606BAD"/>
    <w:rsid w:val="0061005D"/>
    <w:rsid w:val="00611CCE"/>
    <w:rsid w:val="00615466"/>
    <w:rsid w:val="006165E5"/>
    <w:rsid w:val="00621140"/>
    <w:rsid w:val="00625A50"/>
    <w:rsid w:val="006311FE"/>
    <w:rsid w:val="00633829"/>
    <w:rsid w:val="006408AC"/>
    <w:rsid w:val="0066519D"/>
    <w:rsid w:val="00670C3D"/>
    <w:rsid w:val="00673163"/>
    <w:rsid w:val="00677500"/>
    <w:rsid w:val="0068247E"/>
    <w:rsid w:val="006917B2"/>
    <w:rsid w:val="006B0AB1"/>
    <w:rsid w:val="006B5A0E"/>
    <w:rsid w:val="006B7934"/>
    <w:rsid w:val="006C2F05"/>
    <w:rsid w:val="006E56FD"/>
    <w:rsid w:val="006E6880"/>
    <w:rsid w:val="00701742"/>
    <w:rsid w:val="00702D85"/>
    <w:rsid w:val="007072C4"/>
    <w:rsid w:val="00711C72"/>
    <w:rsid w:val="00721573"/>
    <w:rsid w:val="007222B7"/>
    <w:rsid w:val="0073450F"/>
    <w:rsid w:val="007439D2"/>
    <w:rsid w:val="0075384B"/>
    <w:rsid w:val="00777E99"/>
    <w:rsid w:val="0078178B"/>
    <w:rsid w:val="00792A1B"/>
    <w:rsid w:val="00794ADC"/>
    <w:rsid w:val="007B13A8"/>
    <w:rsid w:val="007B65DB"/>
    <w:rsid w:val="007C0BDD"/>
    <w:rsid w:val="007C1656"/>
    <w:rsid w:val="007C75E0"/>
    <w:rsid w:val="007D228F"/>
    <w:rsid w:val="007D5FA2"/>
    <w:rsid w:val="007E3D5F"/>
    <w:rsid w:val="00806CE0"/>
    <w:rsid w:val="00811F58"/>
    <w:rsid w:val="00822CBC"/>
    <w:rsid w:val="00827E6A"/>
    <w:rsid w:val="00836DA4"/>
    <w:rsid w:val="00840992"/>
    <w:rsid w:val="00850A25"/>
    <w:rsid w:val="00852AAC"/>
    <w:rsid w:val="00853F9D"/>
    <w:rsid w:val="008541F3"/>
    <w:rsid w:val="008552E8"/>
    <w:rsid w:val="0085667F"/>
    <w:rsid w:val="00860D86"/>
    <w:rsid w:val="008617F3"/>
    <w:rsid w:val="008766DD"/>
    <w:rsid w:val="008808CB"/>
    <w:rsid w:val="00882B76"/>
    <w:rsid w:val="00883539"/>
    <w:rsid w:val="008859E6"/>
    <w:rsid w:val="00891545"/>
    <w:rsid w:val="008A2271"/>
    <w:rsid w:val="008A39B7"/>
    <w:rsid w:val="008B5A9D"/>
    <w:rsid w:val="008C0775"/>
    <w:rsid w:val="008C450A"/>
    <w:rsid w:val="008E40E2"/>
    <w:rsid w:val="009153CA"/>
    <w:rsid w:val="00920579"/>
    <w:rsid w:val="00920A51"/>
    <w:rsid w:val="00922542"/>
    <w:rsid w:val="00925753"/>
    <w:rsid w:val="009319CB"/>
    <w:rsid w:val="0093582A"/>
    <w:rsid w:val="00937A23"/>
    <w:rsid w:val="009404B2"/>
    <w:rsid w:val="0094670B"/>
    <w:rsid w:val="00976745"/>
    <w:rsid w:val="00980A42"/>
    <w:rsid w:val="00985546"/>
    <w:rsid w:val="00991625"/>
    <w:rsid w:val="009976B3"/>
    <w:rsid w:val="009A078C"/>
    <w:rsid w:val="009A3792"/>
    <w:rsid w:val="009B0CF1"/>
    <w:rsid w:val="009B2F1F"/>
    <w:rsid w:val="009B422E"/>
    <w:rsid w:val="009B4D6F"/>
    <w:rsid w:val="009B7A0D"/>
    <w:rsid w:val="009C0E86"/>
    <w:rsid w:val="009D2938"/>
    <w:rsid w:val="009D2CA3"/>
    <w:rsid w:val="009E6BB7"/>
    <w:rsid w:val="009F1BCE"/>
    <w:rsid w:val="00A039CA"/>
    <w:rsid w:val="00A21714"/>
    <w:rsid w:val="00A27D27"/>
    <w:rsid w:val="00A512C9"/>
    <w:rsid w:val="00A5256C"/>
    <w:rsid w:val="00A539E4"/>
    <w:rsid w:val="00A57B88"/>
    <w:rsid w:val="00A62073"/>
    <w:rsid w:val="00A637FF"/>
    <w:rsid w:val="00A63E3C"/>
    <w:rsid w:val="00A65D47"/>
    <w:rsid w:val="00A75650"/>
    <w:rsid w:val="00A97FA8"/>
    <w:rsid w:val="00AA24A4"/>
    <w:rsid w:val="00AA6A7F"/>
    <w:rsid w:val="00AB29A9"/>
    <w:rsid w:val="00AB66A5"/>
    <w:rsid w:val="00AC7636"/>
    <w:rsid w:val="00AD1B8E"/>
    <w:rsid w:val="00AD3FB8"/>
    <w:rsid w:val="00AE12E0"/>
    <w:rsid w:val="00AE6600"/>
    <w:rsid w:val="00AE7D13"/>
    <w:rsid w:val="00AF4052"/>
    <w:rsid w:val="00AF67F0"/>
    <w:rsid w:val="00AF7FE7"/>
    <w:rsid w:val="00B07102"/>
    <w:rsid w:val="00B105EB"/>
    <w:rsid w:val="00B1165D"/>
    <w:rsid w:val="00B1384F"/>
    <w:rsid w:val="00B148C1"/>
    <w:rsid w:val="00B1637D"/>
    <w:rsid w:val="00B25580"/>
    <w:rsid w:val="00B277E4"/>
    <w:rsid w:val="00B3168E"/>
    <w:rsid w:val="00B3319F"/>
    <w:rsid w:val="00B3370D"/>
    <w:rsid w:val="00B36A28"/>
    <w:rsid w:val="00B44DC5"/>
    <w:rsid w:val="00B450B0"/>
    <w:rsid w:val="00B4772C"/>
    <w:rsid w:val="00B63280"/>
    <w:rsid w:val="00B70C0E"/>
    <w:rsid w:val="00B80DE8"/>
    <w:rsid w:val="00B86E92"/>
    <w:rsid w:val="00B90C14"/>
    <w:rsid w:val="00B9691D"/>
    <w:rsid w:val="00BB22F8"/>
    <w:rsid w:val="00BB56D3"/>
    <w:rsid w:val="00BC6222"/>
    <w:rsid w:val="00BD201F"/>
    <w:rsid w:val="00BD3371"/>
    <w:rsid w:val="00C012C7"/>
    <w:rsid w:val="00C12AF0"/>
    <w:rsid w:val="00C13715"/>
    <w:rsid w:val="00C13C29"/>
    <w:rsid w:val="00C17310"/>
    <w:rsid w:val="00C2104D"/>
    <w:rsid w:val="00C23B17"/>
    <w:rsid w:val="00C302E1"/>
    <w:rsid w:val="00C3235B"/>
    <w:rsid w:val="00C34E40"/>
    <w:rsid w:val="00C40F19"/>
    <w:rsid w:val="00C4214C"/>
    <w:rsid w:val="00C42256"/>
    <w:rsid w:val="00C61312"/>
    <w:rsid w:val="00C720C8"/>
    <w:rsid w:val="00C7357B"/>
    <w:rsid w:val="00C7396D"/>
    <w:rsid w:val="00C75CCE"/>
    <w:rsid w:val="00C91351"/>
    <w:rsid w:val="00C916C8"/>
    <w:rsid w:val="00C92434"/>
    <w:rsid w:val="00C96806"/>
    <w:rsid w:val="00CA1354"/>
    <w:rsid w:val="00CA6C68"/>
    <w:rsid w:val="00CC7DE2"/>
    <w:rsid w:val="00CD6695"/>
    <w:rsid w:val="00CD7F25"/>
    <w:rsid w:val="00CF6CFA"/>
    <w:rsid w:val="00D04F22"/>
    <w:rsid w:val="00D172F4"/>
    <w:rsid w:val="00D24893"/>
    <w:rsid w:val="00D32999"/>
    <w:rsid w:val="00D43612"/>
    <w:rsid w:val="00D46DE6"/>
    <w:rsid w:val="00D52CBF"/>
    <w:rsid w:val="00D576CA"/>
    <w:rsid w:val="00D66F04"/>
    <w:rsid w:val="00D74A45"/>
    <w:rsid w:val="00D75213"/>
    <w:rsid w:val="00D83D1B"/>
    <w:rsid w:val="00D979C6"/>
    <w:rsid w:val="00DA4AB8"/>
    <w:rsid w:val="00DB3C0F"/>
    <w:rsid w:val="00DB4BB0"/>
    <w:rsid w:val="00DC50E2"/>
    <w:rsid w:val="00DC54A0"/>
    <w:rsid w:val="00DC6C9C"/>
    <w:rsid w:val="00DD0624"/>
    <w:rsid w:val="00DD1BEE"/>
    <w:rsid w:val="00DD79B2"/>
    <w:rsid w:val="00DF28EB"/>
    <w:rsid w:val="00DF7327"/>
    <w:rsid w:val="00E13CDE"/>
    <w:rsid w:val="00E20583"/>
    <w:rsid w:val="00E2190B"/>
    <w:rsid w:val="00E2645E"/>
    <w:rsid w:val="00E2682A"/>
    <w:rsid w:val="00E27678"/>
    <w:rsid w:val="00E27E64"/>
    <w:rsid w:val="00E323FE"/>
    <w:rsid w:val="00E32842"/>
    <w:rsid w:val="00E338EA"/>
    <w:rsid w:val="00E340A7"/>
    <w:rsid w:val="00E34208"/>
    <w:rsid w:val="00E37290"/>
    <w:rsid w:val="00E41C6F"/>
    <w:rsid w:val="00E52467"/>
    <w:rsid w:val="00E52D98"/>
    <w:rsid w:val="00E54B1B"/>
    <w:rsid w:val="00E571E1"/>
    <w:rsid w:val="00E62221"/>
    <w:rsid w:val="00E62923"/>
    <w:rsid w:val="00E64C97"/>
    <w:rsid w:val="00E656F6"/>
    <w:rsid w:val="00E730A5"/>
    <w:rsid w:val="00E811F3"/>
    <w:rsid w:val="00E8338A"/>
    <w:rsid w:val="00E83EC3"/>
    <w:rsid w:val="00E85F91"/>
    <w:rsid w:val="00E87D50"/>
    <w:rsid w:val="00EA3D00"/>
    <w:rsid w:val="00EB4039"/>
    <w:rsid w:val="00EB494A"/>
    <w:rsid w:val="00EB7A86"/>
    <w:rsid w:val="00EC2720"/>
    <w:rsid w:val="00EC33E4"/>
    <w:rsid w:val="00EE0ED9"/>
    <w:rsid w:val="00EE2E55"/>
    <w:rsid w:val="00EE70C1"/>
    <w:rsid w:val="00F00049"/>
    <w:rsid w:val="00F02006"/>
    <w:rsid w:val="00F0574A"/>
    <w:rsid w:val="00F12A62"/>
    <w:rsid w:val="00F13A67"/>
    <w:rsid w:val="00F15393"/>
    <w:rsid w:val="00F1671E"/>
    <w:rsid w:val="00F228B1"/>
    <w:rsid w:val="00F25BC8"/>
    <w:rsid w:val="00F33A99"/>
    <w:rsid w:val="00F3482D"/>
    <w:rsid w:val="00F425EC"/>
    <w:rsid w:val="00F5152F"/>
    <w:rsid w:val="00F52203"/>
    <w:rsid w:val="00F53DB6"/>
    <w:rsid w:val="00F56D4C"/>
    <w:rsid w:val="00F56D82"/>
    <w:rsid w:val="00F658F3"/>
    <w:rsid w:val="00F8016B"/>
    <w:rsid w:val="00F804E1"/>
    <w:rsid w:val="00F80A76"/>
    <w:rsid w:val="00F87F88"/>
    <w:rsid w:val="00F90A9F"/>
    <w:rsid w:val="00F9178A"/>
    <w:rsid w:val="00F91DF6"/>
    <w:rsid w:val="00F962E3"/>
    <w:rsid w:val="00FA3F66"/>
    <w:rsid w:val="00FA5088"/>
    <w:rsid w:val="00FB3374"/>
    <w:rsid w:val="00FB5F62"/>
    <w:rsid w:val="00FB67DE"/>
    <w:rsid w:val="00FC5782"/>
    <w:rsid w:val="00FC6270"/>
    <w:rsid w:val="00FD6CB9"/>
    <w:rsid w:val="00FE3081"/>
    <w:rsid w:val="00FE3E3B"/>
    <w:rsid w:val="00FF150E"/>
    <w:rsid w:val="00FF1E4C"/>
    <w:rsid w:val="00FF666F"/>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semiHidden="0" w:uiPriority="0" w:unhideWhenUsed="0" w:qFormat="1"/>
    <w:lsdException w:name="heading 8" w:locked="1" w:semiHidden="0" w:uiPriority="0" w:unhideWhenUsed="0" w:qFormat="1"/>
    <w:lsdException w:name="heading 9" w:locked="1"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Hyperlink" w:locked="1" w:semiHidden="0" w:uiPriority="0" w:unhideWhenUsed="0"/>
    <w:lsdException w:name="FollowedHyperlink" w:locked="1" w:semiHidden="0" w:uiPriority="0" w:unhideWhenUsed="0"/>
    <w:lsdException w:name="Strong" w:locked="1" w:semiHidden="0" w:uiPriority="0" w:unhideWhenUsed="0" w:qFormat="1"/>
    <w:lsdException w:name="Emphasis" w:locked="1" w:semiHidden="0" w:uiPriority="0" w:unhideWhenUsed="0" w:qFormat="1"/>
    <w:lsdException w:name="No List" w:locked="1" w:semiHidden="0" w:uiPriority="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1346"/>
    <w:pPr>
      <w:spacing w:before="120" w:after="120"/>
    </w:pPr>
    <w:rPr>
      <w:rFonts w:ascii="Arial" w:hAnsi="Arial"/>
      <w:sz w:val="20"/>
      <w:szCs w:val="20"/>
      <w:lang w:val="sv-SE"/>
    </w:rPr>
  </w:style>
  <w:style w:type="paragraph" w:styleId="Heading1">
    <w:name w:val="heading 1"/>
    <w:basedOn w:val="Normal"/>
    <w:next w:val="Normal"/>
    <w:link w:val="Heading1Char"/>
    <w:uiPriority w:val="99"/>
    <w:qFormat/>
    <w:rsid w:val="00F5152F"/>
    <w:pPr>
      <w:keepNext/>
      <w:numPr>
        <w:numId w:val="2"/>
      </w:numPr>
      <w:tabs>
        <w:tab w:val="right" w:pos="567"/>
      </w:tabs>
      <w:spacing w:before="240" w:after="240"/>
      <w:jc w:val="both"/>
      <w:outlineLvl w:val="0"/>
    </w:pPr>
    <w:rPr>
      <w:b/>
      <w:lang w:val="fr-BE"/>
    </w:rPr>
  </w:style>
  <w:style w:type="paragraph" w:styleId="Heading2">
    <w:name w:val="heading 2"/>
    <w:basedOn w:val="Normal"/>
    <w:next w:val="Normal"/>
    <w:link w:val="Heading2Char"/>
    <w:uiPriority w:val="99"/>
    <w:qFormat/>
    <w:rsid w:val="00F5152F"/>
    <w:pPr>
      <w:keepNext/>
      <w:outlineLvl w:val="1"/>
    </w:pPr>
    <w:rPr>
      <w:lang w:val="fr-BE"/>
    </w:rPr>
  </w:style>
  <w:style w:type="paragraph" w:styleId="Heading3">
    <w:name w:val="heading 3"/>
    <w:basedOn w:val="Normal"/>
    <w:next w:val="Normal"/>
    <w:link w:val="Heading3Char"/>
    <w:uiPriority w:val="99"/>
    <w:qFormat/>
    <w:rsid w:val="00F5152F"/>
    <w:pPr>
      <w:keepNext/>
      <w:framePr w:hSpace="181" w:vSpace="181" w:wrap="auto" w:vAnchor="text" w:hAnchor="text" w:y="1"/>
      <w:outlineLvl w:val="2"/>
    </w:pPr>
    <w:rPr>
      <w:lang w:val="en-GB"/>
    </w:rPr>
  </w:style>
  <w:style w:type="paragraph" w:styleId="Heading4">
    <w:name w:val="heading 4"/>
    <w:basedOn w:val="Normal"/>
    <w:next w:val="Normal"/>
    <w:link w:val="Heading4Char"/>
    <w:uiPriority w:val="99"/>
    <w:qFormat/>
    <w:rsid w:val="00F5152F"/>
    <w:pPr>
      <w:keepNext/>
      <w:numPr>
        <w:ilvl w:val="3"/>
        <w:numId w:val="2"/>
      </w:numPr>
      <w:spacing w:before="240" w:after="60"/>
      <w:outlineLvl w:val="3"/>
    </w:pPr>
    <w:rPr>
      <w:b/>
      <w:sz w:val="24"/>
    </w:rPr>
  </w:style>
  <w:style w:type="paragraph" w:styleId="Heading5">
    <w:name w:val="heading 5"/>
    <w:basedOn w:val="Normal"/>
    <w:next w:val="Normal"/>
    <w:link w:val="Heading5Char"/>
    <w:uiPriority w:val="99"/>
    <w:qFormat/>
    <w:rsid w:val="00F5152F"/>
    <w:pPr>
      <w:numPr>
        <w:ilvl w:val="4"/>
        <w:numId w:val="2"/>
      </w:numPr>
      <w:spacing w:before="240" w:after="60"/>
      <w:outlineLvl w:val="4"/>
    </w:pPr>
    <w:rPr>
      <w:sz w:val="22"/>
    </w:rPr>
  </w:style>
  <w:style w:type="paragraph" w:styleId="Heading6">
    <w:name w:val="heading 6"/>
    <w:basedOn w:val="Normal"/>
    <w:next w:val="Normal"/>
    <w:link w:val="Heading6Char"/>
    <w:uiPriority w:val="99"/>
    <w:qFormat/>
    <w:rsid w:val="00F5152F"/>
    <w:pPr>
      <w:numPr>
        <w:ilvl w:val="5"/>
        <w:numId w:val="2"/>
      </w:numPr>
      <w:tabs>
        <w:tab w:val="clear" w:pos="360"/>
        <w:tab w:val="num" w:pos="1152"/>
      </w:tabs>
      <w:spacing w:before="240" w:after="60"/>
      <w:ind w:left="1152" w:hanging="1152"/>
      <w:outlineLvl w:val="5"/>
    </w:pPr>
    <w:rPr>
      <w:i/>
      <w:sz w:val="22"/>
    </w:rPr>
  </w:style>
  <w:style w:type="paragraph" w:styleId="Heading7">
    <w:name w:val="heading 7"/>
    <w:basedOn w:val="Normal"/>
    <w:next w:val="Normal"/>
    <w:link w:val="Heading7Char"/>
    <w:uiPriority w:val="99"/>
    <w:qFormat/>
    <w:rsid w:val="00F5152F"/>
    <w:pPr>
      <w:numPr>
        <w:ilvl w:val="6"/>
        <w:numId w:val="2"/>
      </w:numPr>
      <w:spacing w:before="240" w:after="60"/>
      <w:outlineLvl w:val="6"/>
    </w:pPr>
  </w:style>
  <w:style w:type="paragraph" w:styleId="Heading8">
    <w:name w:val="heading 8"/>
    <w:basedOn w:val="Normal"/>
    <w:next w:val="Normal"/>
    <w:link w:val="Heading8Char"/>
    <w:uiPriority w:val="99"/>
    <w:qFormat/>
    <w:rsid w:val="00F5152F"/>
    <w:pPr>
      <w:numPr>
        <w:ilvl w:val="7"/>
        <w:numId w:val="2"/>
      </w:numPr>
      <w:spacing w:before="240" w:after="60"/>
      <w:outlineLvl w:val="7"/>
    </w:pPr>
    <w:rPr>
      <w:i/>
    </w:rPr>
  </w:style>
  <w:style w:type="paragraph" w:styleId="Heading9">
    <w:name w:val="heading 9"/>
    <w:basedOn w:val="Normal"/>
    <w:next w:val="Normal"/>
    <w:link w:val="Heading9Char"/>
    <w:uiPriority w:val="99"/>
    <w:qFormat/>
    <w:rsid w:val="00F5152F"/>
    <w:pPr>
      <w:numPr>
        <w:ilvl w:val="8"/>
        <w:numId w:val="2"/>
      </w:numPr>
      <w:spacing w:before="240" w:after="60"/>
      <w:outlineLvl w:val="8"/>
    </w:pPr>
    <w:rPr>
      <w:b/>
      <w:i/>
      <w:sz w:val="1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710AB"/>
    <w:rPr>
      <w:rFonts w:asciiTheme="majorHAnsi" w:eastAsiaTheme="majorEastAsia" w:hAnsiTheme="majorHAnsi" w:cstheme="majorBidi"/>
      <w:b/>
      <w:bCs/>
      <w:kern w:val="32"/>
      <w:sz w:val="32"/>
      <w:szCs w:val="32"/>
      <w:lang w:val="sv-SE"/>
    </w:rPr>
  </w:style>
  <w:style w:type="character" w:customStyle="1" w:styleId="Heading2Char">
    <w:name w:val="Heading 2 Char"/>
    <w:basedOn w:val="DefaultParagraphFont"/>
    <w:link w:val="Heading2"/>
    <w:uiPriority w:val="9"/>
    <w:semiHidden/>
    <w:rsid w:val="00C710AB"/>
    <w:rPr>
      <w:rFonts w:asciiTheme="majorHAnsi" w:eastAsiaTheme="majorEastAsia" w:hAnsiTheme="majorHAnsi" w:cstheme="majorBidi"/>
      <w:b/>
      <w:bCs/>
      <w:i/>
      <w:iCs/>
      <w:sz w:val="28"/>
      <w:szCs w:val="28"/>
      <w:lang w:val="sv-SE"/>
    </w:rPr>
  </w:style>
  <w:style w:type="character" w:customStyle="1" w:styleId="Heading3Char">
    <w:name w:val="Heading 3 Char"/>
    <w:basedOn w:val="DefaultParagraphFont"/>
    <w:link w:val="Heading3"/>
    <w:uiPriority w:val="9"/>
    <w:semiHidden/>
    <w:rsid w:val="00C710AB"/>
    <w:rPr>
      <w:rFonts w:asciiTheme="majorHAnsi" w:eastAsiaTheme="majorEastAsia" w:hAnsiTheme="majorHAnsi" w:cstheme="majorBidi"/>
      <w:b/>
      <w:bCs/>
      <w:sz w:val="26"/>
      <w:szCs w:val="26"/>
      <w:lang w:val="sv-SE"/>
    </w:rPr>
  </w:style>
  <w:style w:type="character" w:customStyle="1" w:styleId="Heading4Char">
    <w:name w:val="Heading 4 Char"/>
    <w:basedOn w:val="DefaultParagraphFont"/>
    <w:link w:val="Heading4"/>
    <w:uiPriority w:val="9"/>
    <w:semiHidden/>
    <w:rsid w:val="00C710AB"/>
    <w:rPr>
      <w:rFonts w:asciiTheme="minorHAnsi" w:eastAsiaTheme="minorEastAsia" w:hAnsiTheme="minorHAnsi" w:cstheme="minorBidi"/>
      <w:b/>
      <w:bCs/>
      <w:sz w:val="28"/>
      <w:szCs w:val="28"/>
      <w:lang w:val="sv-SE"/>
    </w:rPr>
  </w:style>
  <w:style w:type="character" w:customStyle="1" w:styleId="Heading5Char">
    <w:name w:val="Heading 5 Char"/>
    <w:basedOn w:val="DefaultParagraphFont"/>
    <w:link w:val="Heading5"/>
    <w:uiPriority w:val="9"/>
    <w:semiHidden/>
    <w:rsid w:val="00C710AB"/>
    <w:rPr>
      <w:rFonts w:asciiTheme="minorHAnsi" w:eastAsiaTheme="minorEastAsia" w:hAnsiTheme="minorHAnsi" w:cstheme="minorBidi"/>
      <w:b/>
      <w:bCs/>
      <w:i/>
      <w:iCs/>
      <w:sz w:val="26"/>
      <w:szCs w:val="26"/>
      <w:lang w:val="sv-SE"/>
    </w:rPr>
  </w:style>
  <w:style w:type="character" w:customStyle="1" w:styleId="Heading6Char">
    <w:name w:val="Heading 6 Char"/>
    <w:basedOn w:val="DefaultParagraphFont"/>
    <w:link w:val="Heading6"/>
    <w:uiPriority w:val="9"/>
    <w:semiHidden/>
    <w:rsid w:val="00C710AB"/>
    <w:rPr>
      <w:rFonts w:asciiTheme="minorHAnsi" w:eastAsiaTheme="minorEastAsia" w:hAnsiTheme="minorHAnsi" w:cstheme="minorBidi"/>
      <w:b/>
      <w:bCs/>
      <w:lang w:val="sv-SE"/>
    </w:rPr>
  </w:style>
  <w:style w:type="character" w:customStyle="1" w:styleId="Heading7Char">
    <w:name w:val="Heading 7 Char"/>
    <w:basedOn w:val="DefaultParagraphFont"/>
    <w:link w:val="Heading7"/>
    <w:uiPriority w:val="9"/>
    <w:semiHidden/>
    <w:rsid w:val="00C710AB"/>
    <w:rPr>
      <w:rFonts w:asciiTheme="minorHAnsi" w:eastAsiaTheme="minorEastAsia" w:hAnsiTheme="minorHAnsi" w:cstheme="minorBidi"/>
      <w:sz w:val="24"/>
      <w:szCs w:val="24"/>
      <w:lang w:val="sv-SE"/>
    </w:rPr>
  </w:style>
  <w:style w:type="character" w:customStyle="1" w:styleId="Heading8Char">
    <w:name w:val="Heading 8 Char"/>
    <w:basedOn w:val="DefaultParagraphFont"/>
    <w:link w:val="Heading8"/>
    <w:uiPriority w:val="9"/>
    <w:semiHidden/>
    <w:rsid w:val="00C710AB"/>
    <w:rPr>
      <w:rFonts w:asciiTheme="minorHAnsi" w:eastAsiaTheme="minorEastAsia" w:hAnsiTheme="minorHAnsi" w:cstheme="minorBidi"/>
      <w:i/>
      <w:iCs/>
      <w:sz w:val="24"/>
      <w:szCs w:val="24"/>
      <w:lang w:val="sv-SE"/>
    </w:rPr>
  </w:style>
  <w:style w:type="character" w:customStyle="1" w:styleId="Heading9Char">
    <w:name w:val="Heading 9 Char"/>
    <w:basedOn w:val="DefaultParagraphFont"/>
    <w:link w:val="Heading9"/>
    <w:uiPriority w:val="9"/>
    <w:semiHidden/>
    <w:rsid w:val="00C710AB"/>
    <w:rPr>
      <w:rFonts w:asciiTheme="majorHAnsi" w:eastAsiaTheme="majorEastAsia" w:hAnsiTheme="majorHAnsi" w:cstheme="majorBidi"/>
      <w:lang w:val="sv-SE"/>
    </w:rPr>
  </w:style>
  <w:style w:type="paragraph" w:styleId="Title">
    <w:name w:val="Title"/>
    <w:basedOn w:val="Normal"/>
    <w:link w:val="TitleChar"/>
    <w:uiPriority w:val="99"/>
    <w:qFormat/>
    <w:rsid w:val="00F5152F"/>
    <w:pPr>
      <w:jc w:val="center"/>
    </w:pPr>
    <w:rPr>
      <w:b/>
      <w:sz w:val="28"/>
      <w:lang w:val="fr-BE"/>
    </w:rPr>
  </w:style>
  <w:style w:type="character" w:customStyle="1" w:styleId="TitleChar">
    <w:name w:val="Title Char"/>
    <w:basedOn w:val="DefaultParagraphFont"/>
    <w:link w:val="Title"/>
    <w:uiPriority w:val="10"/>
    <w:rsid w:val="00C710AB"/>
    <w:rPr>
      <w:rFonts w:asciiTheme="majorHAnsi" w:eastAsiaTheme="majorEastAsia" w:hAnsiTheme="majorHAnsi" w:cstheme="majorBidi"/>
      <w:b/>
      <w:bCs/>
      <w:kern w:val="28"/>
      <w:sz w:val="32"/>
      <w:szCs w:val="32"/>
      <w:lang w:val="sv-SE"/>
    </w:rPr>
  </w:style>
  <w:style w:type="paragraph" w:styleId="Subtitle">
    <w:name w:val="Subtitle"/>
    <w:basedOn w:val="Normal"/>
    <w:link w:val="SubtitleChar"/>
    <w:uiPriority w:val="99"/>
    <w:qFormat/>
    <w:rsid w:val="00F5152F"/>
    <w:pPr>
      <w:jc w:val="center"/>
    </w:pPr>
    <w:rPr>
      <w:b/>
      <w:sz w:val="28"/>
      <w:lang w:val="fr-BE"/>
    </w:rPr>
  </w:style>
  <w:style w:type="character" w:customStyle="1" w:styleId="SubtitleChar">
    <w:name w:val="Subtitle Char"/>
    <w:basedOn w:val="DefaultParagraphFont"/>
    <w:link w:val="Subtitle"/>
    <w:uiPriority w:val="11"/>
    <w:rsid w:val="00C710AB"/>
    <w:rPr>
      <w:rFonts w:asciiTheme="majorHAnsi" w:eastAsiaTheme="majorEastAsia" w:hAnsiTheme="majorHAnsi" w:cstheme="majorBidi"/>
      <w:sz w:val="24"/>
      <w:szCs w:val="24"/>
      <w:lang w:val="sv-SE"/>
    </w:rPr>
  </w:style>
  <w:style w:type="paragraph" w:styleId="BodyTextIndent">
    <w:name w:val="Body Text Indent"/>
    <w:basedOn w:val="Normal"/>
    <w:link w:val="BodyTextIndentChar"/>
    <w:uiPriority w:val="99"/>
    <w:rsid w:val="00F5152F"/>
    <w:pPr>
      <w:tabs>
        <w:tab w:val="num" w:pos="567"/>
      </w:tabs>
      <w:spacing w:before="0" w:after="0"/>
      <w:jc w:val="both"/>
    </w:pPr>
    <w:rPr>
      <w:rFonts w:ascii="Times New Roman" w:hAnsi="Times New Roman"/>
      <w:sz w:val="24"/>
    </w:rPr>
  </w:style>
  <w:style w:type="character" w:customStyle="1" w:styleId="BodyTextIndentChar">
    <w:name w:val="Body Text Indent Char"/>
    <w:basedOn w:val="DefaultParagraphFont"/>
    <w:link w:val="BodyTextIndent"/>
    <w:uiPriority w:val="99"/>
    <w:semiHidden/>
    <w:rsid w:val="00C710AB"/>
    <w:rPr>
      <w:rFonts w:ascii="Arial" w:hAnsi="Arial"/>
      <w:sz w:val="20"/>
      <w:szCs w:val="20"/>
      <w:lang w:val="sv-SE"/>
    </w:rPr>
  </w:style>
  <w:style w:type="paragraph" w:styleId="BodyText">
    <w:name w:val="Body Text"/>
    <w:basedOn w:val="Normal"/>
    <w:link w:val="BodyTextChar"/>
    <w:uiPriority w:val="99"/>
    <w:rsid w:val="00F5152F"/>
  </w:style>
  <w:style w:type="character" w:customStyle="1" w:styleId="BodyTextChar">
    <w:name w:val="Body Text Char"/>
    <w:basedOn w:val="DefaultParagraphFont"/>
    <w:link w:val="BodyText"/>
    <w:uiPriority w:val="99"/>
    <w:semiHidden/>
    <w:rsid w:val="00C710AB"/>
    <w:rPr>
      <w:rFonts w:ascii="Arial" w:hAnsi="Arial"/>
      <w:sz w:val="20"/>
      <w:szCs w:val="20"/>
      <w:lang w:val="sv-SE"/>
    </w:rPr>
  </w:style>
  <w:style w:type="paragraph" w:styleId="BodyTextIndent2">
    <w:name w:val="Body Text Indent 2"/>
    <w:basedOn w:val="Normal"/>
    <w:link w:val="BodyTextIndent2Char"/>
    <w:uiPriority w:val="99"/>
    <w:rsid w:val="00F5152F"/>
    <w:pPr>
      <w:tabs>
        <w:tab w:val="num" w:pos="567"/>
        <w:tab w:val="num" w:pos="2160"/>
      </w:tabs>
      <w:spacing w:after="240"/>
      <w:ind w:left="567" w:hanging="567"/>
      <w:jc w:val="both"/>
    </w:pPr>
    <w:rPr>
      <w:sz w:val="24"/>
      <w:u w:val="single"/>
    </w:rPr>
  </w:style>
  <w:style w:type="character" w:customStyle="1" w:styleId="BodyTextIndent2Char">
    <w:name w:val="Body Text Indent 2 Char"/>
    <w:basedOn w:val="DefaultParagraphFont"/>
    <w:link w:val="BodyTextIndent2"/>
    <w:uiPriority w:val="99"/>
    <w:semiHidden/>
    <w:rsid w:val="00C710AB"/>
    <w:rPr>
      <w:rFonts w:ascii="Arial" w:hAnsi="Arial"/>
      <w:sz w:val="20"/>
      <w:szCs w:val="20"/>
      <w:lang w:val="sv-SE"/>
    </w:rPr>
  </w:style>
  <w:style w:type="paragraph" w:styleId="BodyTextIndent3">
    <w:name w:val="Body Text Indent 3"/>
    <w:basedOn w:val="Normal"/>
    <w:link w:val="BodyTextIndent3Char"/>
    <w:uiPriority w:val="99"/>
    <w:rsid w:val="00F5152F"/>
    <w:pPr>
      <w:tabs>
        <w:tab w:val="left" w:pos="1276"/>
      </w:tabs>
      <w:ind w:left="1276" w:hanging="425"/>
      <w:jc w:val="both"/>
    </w:pPr>
    <w:rPr>
      <w:sz w:val="24"/>
    </w:rPr>
  </w:style>
  <w:style w:type="character" w:customStyle="1" w:styleId="BodyTextIndent3Char">
    <w:name w:val="Body Text Indent 3 Char"/>
    <w:basedOn w:val="DefaultParagraphFont"/>
    <w:link w:val="BodyTextIndent3"/>
    <w:uiPriority w:val="99"/>
    <w:semiHidden/>
    <w:rsid w:val="00C710AB"/>
    <w:rPr>
      <w:rFonts w:ascii="Arial" w:hAnsi="Arial"/>
      <w:sz w:val="16"/>
      <w:szCs w:val="16"/>
      <w:lang w:val="sv-SE"/>
    </w:rPr>
  </w:style>
  <w:style w:type="paragraph" w:customStyle="1" w:styleId="Text3">
    <w:name w:val="Text 3"/>
    <w:basedOn w:val="Normal"/>
    <w:uiPriority w:val="99"/>
    <w:rsid w:val="00F5152F"/>
    <w:pPr>
      <w:tabs>
        <w:tab w:val="left" w:pos="2302"/>
      </w:tabs>
      <w:spacing w:after="240"/>
      <w:ind w:left="1202"/>
      <w:jc w:val="both"/>
    </w:pPr>
    <w:rPr>
      <w:sz w:val="24"/>
      <w:lang w:val="en-GB"/>
    </w:rPr>
  </w:style>
  <w:style w:type="paragraph" w:styleId="Header">
    <w:name w:val="header"/>
    <w:basedOn w:val="Normal"/>
    <w:link w:val="HeaderChar"/>
    <w:uiPriority w:val="99"/>
    <w:rsid w:val="00F5152F"/>
    <w:pPr>
      <w:tabs>
        <w:tab w:val="center" w:pos="4320"/>
        <w:tab w:val="right" w:pos="8640"/>
      </w:tabs>
    </w:pPr>
  </w:style>
  <w:style w:type="character" w:customStyle="1" w:styleId="HeaderChar">
    <w:name w:val="Header Char"/>
    <w:basedOn w:val="DefaultParagraphFont"/>
    <w:link w:val="Header"/>
    <w:uiPriority w:val="99"/>
    <w:semiHidden/>
    <w:rsid w:val="00C710AB"/>
    <w:rPr>
      <w:rFonts w:ascii="Arial" w:hAnsi="Arial"/>
      <w:sz w:val="20"/>
      <w:szCs w:val="20"/>
      <w:lang w:val="sv-SE"/>
    </w:rPr>
  </w:style>
  <w:style w:type="paragraph" w:styleId="Footer">
    <w:name w:val="footer"/>
    <w:basedOn w:val="Normal"/>
    <w:link w:val="FooterChar"/>
    <w:uiPriority w:val="99"/>
    <w:rsid w:val="00F5152F"/>
    <w:pPr>
      <w:tabs>
        <w:tab w:val="center" w:pos="4320"/>
        <w:tab w:val="right" w:pos="8640"/>
      </w:tabs>
    </w:pPr>
  </w:style>
  <w:style w:type="character" w:customStyle="1" w:styleId="FooterChar">
    <w:name w:val="Footer Char"/>
    <w:basedOn w:val="DefaultParagraphFont"/>
    <w:link w:val="Footer"/>
    <w:uiPriority w:val="99"/>
    <w:semiHidden/>
    <w:rsid w:val="00C710AB"/>
    <w:rPr>
      <w:rFonts w:ascii="Arial" w:hAnsi="Arial"/>
      <w:sz w:val="20"/>
      <w:szCs w:val="20"/>
      <w:lang w:val="sv-SE"/>
    </w:rPr>
  </w:style>
  <w:style w:type="character" w:styleId="PageNumber">
    <w:name w:val="page number"/>
    <w:basedOn w:val="DefaultParagraphFont"/>
    <w:uiPriority w:val="99"/>
    <w:rsid w:val="00F5152F"/>
    <w:rPr>
      <w:rFonts w:cs="Times New Roman"/>
    </w:rPr>
  </w:style>
  <w:style w:type="paragraph" w:styleId="BodyText3">
    <w:name w:val="Body Text 3"/>
    <w:basedOn w:val="Normal"/>
    <w:link w:val="BodyText3Char"/>
    <w:uiPriority w:val="99"/>
    <w:rsid w:val="00F5152F"/>
    <w:pPr>
      <w:tabs>
        <w:tab w:val="left" w:pos="0"/>
        <w:tab w:val="left" w:pos="567"/>
        <w:tab w:val="left" w:pos="1133"/>
        <w:tab w:val="left" w:pos="1700"/>
        <w:tab w:val="left" w:pos="2266"/>
        <w:tab w:val="left" w:pos="2832"/>
        <w:tab w:val="left" w:pos="3399"/>
        <w:tab w:val="left" w:pos="3965"/>
        <w:tab w:val="left" w:pos="4532"/>
        <w:tab w:val="left" w:pos="5098"/>
        <w:tab w:val="left" w:pos="5664"/>
        <w:tab w:val="left" w:pos="6231"/>
        <w:tab w:val="left" w:pos="6797"/>
        <w:tab w:val="left" w:pos="7364"/>
        <w:tab w:val="left" w:pos="7930"/>
        <w:tab w:val="left" w:pos="8496"/>
      </w:tabs>
      <w:suppressAutoHyphens/>
      <w:spacing w:line="240" w:lineRule="exact"/>
      <w:jc w:val="both"/>
    </w:pPr>
    <w:rPr>
      <w:b/>
      <w:sz w:val="24"/>
      <w:lang w:val="en-GB"/>
    </w:rPr>
  </w:style>
  <w:style w:type="character" w:customStyle="1" w:styleId="BodyText3Char">
    <w:name w:val="Body Text 3 Char"/>
    <w:basedOn w:val="DefaultParagraphFont"/>
    <w:link w:val="BodyText3"/>
    <w:uiPriority w:val="99"/>
    <w:semiHidden/>
    <w:rsid w:val="00C710AB"/>
    <w:rPr>
      <w:rFonts w:ascii="Arial" w:hAnsi="Arial"/>
      <w:sz w:val="16"/>
      <w:szCs w:val="16"/>
      <w:lang w:val="sv-SE"/>
    </w:rPr>
  </w:style>
  <w:style w:type="character" w:styleId="Hyperlink">
    <w:name w:val="Hyperlink"/>
    <w:basedOn w:val="DefaultParagraphFont"/>
    <w:uiPriority w:val="99"/>
    <w:rsid w:val="00F5152F"/>
    <w:rPr>
      <w:rFonts w:cs="Times New Roman"/>
      <w:color w:val="0000FF"/>
      <w:u w:val="single"/>
    </w:rPr>
  </w:style>
  <w:style w:type="paragraph" w:styleId="FootnoteText">
    <w:name w:val="footnote text"/>
    <w:basedOn w:val="Normal"/>
    <w:link w:val="FootnoteTextChar"/>
    <w:uiPriority w:val="99"/>
    <w:semiHidden/>
    <w:rsid w:val="00F5152F"/>
    <w:rPr>
      <w:lang w:val="fr-FR"/>
    </w:rPr>
  </w:style>
  <w:style w:type="character" w:customStyle="1" w:styleId="FootnoteTextChar">
    <w:name w:val="Footnote Text Char"/>
    <w:basedOn w:val="DefaultParagraphFont"/>
    <w:link w:val="FootnoteText"/>
    <w:uiPriority w:val="99"/>
    <w:semiHidden/>
    <w:rsid w:val="00C710AB"/>
    <w:rPr>
      <w:rFonts w:ascii="Arial" w:hAnsi="Arial"/>
      <w:sz w:val="20"/>
      <w:szCs w:val="20"/>
      <w:lang w:val="sv-SE"/>
    </w:rPr>
  </w:style>
  <w:style w:type="character" w:styleId="FootnoteReference">
    <w:name w:val="footnote reference"/>
    <w:basedOn w:val="DefaultParagraphFont"/>
    <w:uiPriority w:val="99"/>
    <w:semiHidden/>
    <w:rsid w:val="00F5152F"/>
    <w:rPr>
      <w:rFonts w:cs="Times New Roman"/>
      <w:vertAlign w:val="superscript"/>
    </w:rPr>
  </w:style>
  <w:style w:type="paragraph" w:styleId="DocumentMap">
    <w:name w:val="Document Map"/>
    <w:basedOn w:val="Normal"/>
    <w:link w:val="DocumentMapChar"/>
    <w:uiPriority w:val="99"/>
    <w:semiHidden/>
    <w:rsid w:val="00F5152F"/>
    <w:pPr>
      <w:shd w:val="clear" w:color="auto" w:fill="000080"/>
    </w:pPr>
    <w:rPr>
      <w:sz w:val="24"/>
      <w:lang w:val="fr-FR"/>
    </w:rPr>
  </w:style>
  <w:style w:type="character" w:customStyle="1" w:styleId="DocumentMapChar">
    <w:name w:val="Document Map Char"/>
    <w:basedOn w:val="DefaultParagraphFont"/>
    <w:link w:val="DocumentMap"/>
    <w:uiPriority w:val="99"/>
    <w:semiHidden/>
    <w:rsid w:val="00C710AB"/>
    <w:rPr>
      <w:sz w:val="0"/>
      <w:szCs w:val="0"/>
      <w:lang w:val="sv-SE"/>
    </w:rPr>
  </w:style>
  <w:style w:type="paragraph" w:customStyle="1" w:styleId="bulletsub">
    <w:name w:val="bullet_sub"/>
    <w:basedOn w:val="Normal"/>
    <w:uiPriority w:val="99"/>
    <w:rsid w:val="00F5152F"/>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before="240"/>
      <w:ind w:left="2912" w:hanging="360"/>
      <w:jc w:val="both"/>
    </w:pPr>
    <w:rPr>
      <w:sz w:val="22"/>
      <w:lang w:val="en-GB"/>
    </w:rPr>
  </w:style>
  <w:style w:type="paragraph" w:customStyle="1" w:styleId="SubTitle1">
    <w:name w:val="SubTitle 1"/>
    <w:basedOn w:val="Normal"/>
    <w:next w:val="SubTitle2"/>
    <w:uiPriority w:val="99"/>
    <w:rsid w:val="00F5152F"/>
    <w:pPr>
      <w:spacing w:after="240"/>
      <w:jc w:val="center"/>
    </w:pPr>
    <w:rPr>
      <w:b/>
      <w:sz w:val="40"/>
      <w:lang w:val="en-GB"/>
    </w:rPr>
  </w:style>
  <w:style w:type="paragraph" w:customStyle="1" w:styleId="SubTitle2">
    <w:name w:val="SubTitle 2"/>
    <w:basedOn w:val="Normal"/>
    <w:uiPriority w:val="99"/>
    <w:rsid w:val="00F5152F"/>
    <w:pPr>
      <w:spacing w:after="240"/>
      <w:jc w:val="center"/>
    </w:pPr>
    <w:rPr>
      <w:b/>
      <w:sz w:val="32"/>
      <w:lang w:val="en-GB"/>
    </w:rPr>
  </w:style>
  <w:style w:type="paragraph" w:customStyle="1" w:styleId="Annexetitle">
    <w:name w:val="Annexe_title"/>
    <w:basedOn w:val="Heading1"/>
    <w:next w:val="Normal"/>
    <w:autoRedefine/>
    <w:uiPriority w:val="99"/>
    <w:rsid w:val="00F5152F"/>
    <w:pPr>
      <w:keepNext w:val="0"/>
      <w:pageBreakBefore/>
      <w:numPr>
        <w:numId w:val="0"/>
      </w:numPr>
      <w:tabs>
        <w:tab w:val="left" w:pos="567"/>
        <w:tab w:val="left" w:pos="2552"/>
        <w:tab w:val="left" w:pos="7938"/>
        <w:tab w:val="left" w:pos="9072"/>
      </w:tabs>
      <w:spacing w:before="0" w:after="0"/>
      <w:jc w:val="left"/>
      <w:outlineLvl w:val="9"/>
    </w:pPr>
    <w:rPr>
      <w:caps/>
      <w:sz w:val="28"/>
      <w:lang w:val="en-GB"/>
    </w:rPr>
  </w:style>
  <w:style w:type="paragraph" w:customStyle="1" w:styleId="Style1">
    <w:name w:val="Style1"/>
    <w:basedOn w:val="Normal"/>
    <w:uiPriority w:val="99"/>
    <w:rsid w:val="00F5152F"/>
    <w:pPr>
      <w:keepNext/>
      <w:widowControl w:val="0"/>
      <w:tabs>
        <w:tab w:val="num" w:pos="992"/>
      </w:tabs>
      <w:ind w:left="992" w:hanging="992"/>
    </w:pPr>
    <w:rPr>
      <w:b/>
      <w:sz w:val="18"/>
      <w:lang w:val="fr-FR"/>
    </w:rPr>
  </w:style>
  <w:style w:type="paragraph" w:customStyle="1" w:styleId="titlefront">
    <w:name w:val="title_front"/>
    <w:basedOn w:val="Normal"/>
    <w:uiPriority w:val="99"/>
    <w:rsid w:val="00F5152F"/>
    <w:pPr>
      <w:spacing w:before="240"/>
      <w:ind w:left="1701"/>
      <w:jc w:val="right"/>
    </w:pPr>
    <w:rPr>
      <w:rFonts w:ascii="Optima" w:hAnsi="Optima"/>
      <w:b/>
      <w:sz w:val="28"/>
      <w:lang w:val="en-GB"/>
    </w:rPr>
  </w:style>
  <w:style w:type="paragraph" w:styleId="TOC1">
    <w:name w:val="toc 1"/>
    <w:basedOn w:val="Normal"/>
    <w:next w:val="Normal"/>
    <w:autoRedefine/>
    <w:uiPriority w:val="99"/>
    <w:semiHidden/>
    <w:rsid w:val="00F5152F"/>
    <w:pPr>
      <w:tabs>
        <w:tab w:val="left" w:pos="567"/>
        <w:tab w:val="left" w:pos="600"/>
        <w:tab w:val="left" w:pos="851"/>
        <w:tab w:val="left" w:pos="1200"/>
        <w:tab w:val="left" w:pos="1418"/>
        <w:tab w:val="left" w:pos="1985"/>
        <w:tab w:val="right" w:leader="dot" w:pos="8777"/>
      </w:tabs>
      <w:spacing w:before="60" w:after="60"/>
      <w:ind w:left="567" w:hanging="567"/>
    </w:pPr>
    <w:rPr>
      <w:b/>
      <w:i/>
      <w:caps/>
      <w:noProof/>
    </w:rPr>
  </w:style>
  <w:style w:type="paragraph" w:styleId="TOC2">
    <w:name w:val="toc 2"/>
    <w:basedOn w:val="Normal"/>
    <w:next w:val="Normal"/>
    <w:autoRedefine/>
    <w:uiPriority w:val="99"/>
    <w:semiHidden/>
    <w:rsid w:val="00F5152F"/>
    <w:pPr>
      <w:spacing w:before="0" w:after="0"/>
      <w:ind w:left="200"/>
    </w:pPr>
    <w:rPr>
      <w:rFonts w:ascii="Times New Roman" w:hAnsi="Times New Roman"/>
      <w:smallCaps/>
    </w:rPr>
  </w:style>
  <w:style w:type="character" w:styleId="Strong">
    <w:name w:val="Strong"/>
    <w:basedOn w:val="DefaultParagraphFont"/>
    <w:uiPriority w:val="99"/>
    <w:qFormat/>
    <w:rsid w:val="00F5152F"/>
    <w:rPr>
      <w:rFonts w:cs="Times New Roman"/>
      <w:b/>
    </w:rPr>
  </w:style>
  <w:style w:type="paragraph" w:customStyle="1" w:styleId="Blockquote">
    <w:name w:val="Blockquote"/>
    <w:basedOn w:val="Normal"/>
    <w:uiPriority w:val="99"/>
    <w:rsid w:val="00F5152F"/>
    <w:pPr>
      <w:widowControl w:val="0"/>
      <w:spacing w:before="100" w:after="100"/>
      <w:ind w:left="360" w:right="360"/>
    </w:pPr>
    <w:rPr>
      <w:sz w:val="24"/>
      <w:lang w:val="en-US"/>
    </w:rPr>
  </w:style>
  <w:style w:type="paragraph" w:styleId="TOC3">
    <w:name w:val="toc 3"/>
    <w:basedOn w:val="Normal"/>
    <w:next w:val="Normal"/>
    <w:autoRedefine/>
    <w:uiPriority w:val="99"/>
    <w:semiHidden/>
    <w:rsid w:val="00F5152F"/>
    <w:pPr>
      <w:spacing w:before="0" w:after="0"/>
      <w:ind w:left="400"/>
    </w:pPr>
    <w:rPr>
      <w:rFonts w:ascii="Times New Roman" w:hAnsi="Times New Roman"/>
      <w:i/>
    </w:rPr>
  </w:style>
  <w:style w:type="paragraph" w:styleId="TOC4">
    <w:name w:val="toc 4"/>
    <w:basedOn w:val="Normal"/>
    <w:next w:val="Normal"/>
    <w:autoRedefine/>
    <w:uiPriority w:val="99"/>
    <w:semiHidden/>
    <w:rsid w:val="00F5152F"/>
    <w:pPr>
      <w:spacing w:before="0" w:after="0"/>
      <w:ind w:left="600"/>
    </w:pPr>
    <w:rPr>
      <w:rFonts w:ascii="Times New Roman" w:hAnsi="Times New Roman"/>
      <w:sz w:val="18"/>
    </w:rPr>
  </w:style>
  <w:style w:type="paragraph" w:styleId="TOC5">
    <w:name w:val="toc 5"/>
    <w:basedOn w:val="Normal"/>
    <w:next w:val="Normal"/>
    <w:autoRedefine/>
    <w:uiPriority w:val="99"/>
    <w:semiHidden/>
    <w:rsid w:val="00F5152F"/>
    <w:pPr>
      <w:spacing w:before="0" w:after="0"/>
      <w:ind w:left="800"/>
    </w:pPr>
    <w:rPr>
      <w:rFonts w:ascii="Times New Roman" w:hAnsi="Times New Roman"/>
      <w:sz w:val="18"/>
    </w:rPr>
  </w:style>
  <w:style w:type="paragraph" w:styleId="TOC6">
    <w:name w:val="toc 6"/>
    <w:basedOn w:val="Normal"/>
    <w:next w:val="Normal"/>
    <w:autoRedefine/>
    <w:uiPriority w:val="99"/>
    <w:semiHidden/>
    <w:rsid w:val="00F5152F"/>
    <w:pPr>
      <w:spacing w:before="0" w:after="0"/>
      <w:ind w:left="1000"/>
    </w:pPr>
    <w:rPr>
      <w:rFonts w:ascii="Times New Roman" w:hAnsi="Times New Roman"/>
      <w:sz w:val="18"/>
    </w:rPr>
  </w:style>
  <w:style w:type="paragraph" w:styleId="TOC7">
    <w:name w:val="toc 7"/>
    <w:basedOn w:val="Normal"/>
    <w:next w:val="Normal"/>
    <w:autoRedefine/>
    <w:uiPriority w:val="99"/>
    <w:semiHidden/>
    <w:rsid w:val="00F5152F"/>
    <w:pPr>
      <w:spacing w:before="0" w:after="0"/>
      <w:ind w:left="1200"/>
    </w:pPr>
    <w:rPr>
      <w:rFonts w:ascii="Times New Roman" w:hAnsi="Times New Roman"/>
      <w:sz w:val="18"/>
    </w:rPr>
  </w:style>
  <w:style w:type="paragraph" w:styleId="TOC8">
    <w:name w:val="toc 8"/>
    <w:basedOn w:val="Normal"/>
    <w:next w:val="Normal"/>
    <w:autoRedefine/>
    <w:uiPriority w:val="99"/>
    <w:semiHidden/>
    <w:rsid w:val="00F5152F"/>
    <w:pPr>
      <w:spacing w:before="0" w:after="0"/>
      <w:ind w:left="1400"/>
    </w:pPr>
    <w:rPr>
      <w:rFonts w:ascii="Times New Roman" w:hAnsi="Times New Roman"/>
      <w:sz w:val="18"/>
    </w:rPr>
  </w:style>
  <w:style w:type="paragraph" w:styleId="TOC9">
    <w:name w:val="toc 9"/>
    <w:basedOn w:val="Normal"/>
    <w:next w:val="Normal"/>
    <w:autoRedefine/>
    <w:uiPriority w:val="99"/>
    <w:semiHidden/>
    <w:rsid w:val="00F5152F"/>
    <w:pPr>
      <w:spacing w:before="0" w:after="0"/>
      <w:ind w:left="1600"/>
    </w:pPr>
    <w:rPr>
      <w:rFonts w:ascii="Times New Roman" w:hAnsi="Times New Roman"/>
      <w:sz w:val="18"/>
    </w:rPr>
  </w:style>
  <w:style w:type="character" w:styleId="FollowedHyperlink">
    <w:name w:val="FollowedHyperlink"/>
    <w:basedOn w:val="DefaultParagraphFont"/>
    <w:uiPriority w:val="99"/>
    <w:rsid w:val="00F5152F"/>
    <w:rPr>
      <w:rFonts w:cs="Times New Roman"/>
      <w:color w:val="800080"/>
      <w:u w:val="single"/>
    </w:rPr>
  </w:style>
  <w:style w:type="paragraph" w:customStyle="1" w:styleId="Style2">
    <w:name w:val="Style2"/>
    <w:basedOn w:val="Style1"/>
    <w:uiPriority w:val="99"/>
    <w:rsid w:val="00F5152F"/>
    <w:pPr>
      <w:tabs>
        <w:tab w:val="clear" w:pos="992"/>
        <w:tab w:val="num" w:pos="2091"/>
      </w:tabs>
      <w:ind w:left="2977"/>
      <w:jc w:val="both"/>
    </w:pPr>
  </w:style>
  <w:style w:type="paragraph" w:customStyle="1" w:styleId="text">
    <w:name w:val="text"/>
    <w:uiPriority w:val="99"/>
    <w:rsid w:val="00F5152F"/>
    <w:pPr>
      <w:widowControl w:val="0"/>
      <w:spacing w:before="240" w:line="240" w:lineRule="exact"/>
      <w:jc w:val="both"/>
    </w:pPr>
    <w:rPr>
      <w:rFonts w:ascii="Arial" w:hAnsi="Arial"/>
      <w:sz w:val="24"/>
      <w:szCs w:val="20"/>
      <w:lang w:val="cs-CZ"/>
    </w:rPr>
  </w:style>
  <w:style w:type="paragraph" w:customStyle="1" w:styleId="Section">
    <w:name w:val="Section"/>
    <w:basedOn w:val="Normal"/>
    <w:uiPriority w:val="99"/>
    <w:rsid w:val="00F5152F"/>
    <w:pPr>
      <w:widowControl w:val="0"/>
      <w:spacing w:before="0" w:after="0" w:line="360" w:lineRule="exact"/>
      <w:jc w:val="center"/>
    </w:pPr>
    <w:rPr>
      <w:b/>
      <w:sz w:val="32"/>
      <w:lang w:val="cs-CZ"/>
    </w:rPr>
  </w:style>
  <w:style w:type="paragraph" w:customStyle="1" w:styleId="ManualNumPar1">
    <w:name w:val="Manual NumPar 1"/>
    <w:basedOn w:val="Normal"/>
    <w:next w:val="Normal"/>
    <w:uiPriority w:val="99"/>
    <w:rsid w:val="00F5152F"/>
    <w:pPr>
      <w:ind w:left="851" w:hanging="851"/>
      <w:jc w:val="both"/>
    </w:pPr>
    <w:rPr>
      <w:rFonts w:ascii="Times New Roman" w:hAnsi="Times New Roman"/>
      <w:sz w:val="24"/>
      <w:lang w:val="fr-FR"/>
    </w:rPr>
  </w:style>
  <w:style w:type="table" w:styleId="TableGrid">
    <w:name w:val="Table Grid"/>
    <w:basedOn w:val="TableNormal"/>
    <w:uiPriority w:val="99"/>
    <w:rsid w:val="00F90A9F"/>
    <w:rPr>
      <w:sz w:val="20"/>
      <w:szCs w:val="20"/>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2">
    <w:name w:val="Body Text 2"/>
    <w:basedOn w:val="Normal"/>
    <w:link w:val="BodyText2Char"/>
    <w:uiPriority w:val="99"/>
    <w:rsid w:val="00AE7D13"/>
    <w:pPr>
      <w:tabs>
        <w:tab w:val="num" w:pos="567"/>
      </w:tabs>
      <w:spacing w:before="0" w:after="0"/>
      <w:jc w:val="both"/>
    </w:pPr>
    <w:rPr>
      <w:rFonts w:ascii="Times New Roman" w:hAnsi="Times New Roman"/>
      <w:sz w:val="24"/>
      <w:lang w:eastAsia="en-GB"/>
    </w:rPr>
  </w:style>
  <w:style w:type="character" w:customStyle="1" w:styleId="BodyText2Char">
    <w:name w:val="Body Text 2 Char"/>
    <w:basedOn w:val="DefaultParagraphFont"/>
    <w:link w:val="BodyText2"/>
    <w:uiPriority w:val="99"/>
    <w:semiHidden/>
    <w:rsid w:val="00C710AB"/>
    <w:rPr>
      <w:rFonts w:ascii="Arial" w:hAnsi="Arial"/>
      <w:sz w:val="20"/>
      <w:szCs w:val="20"/>
      <w:lang w:val="sv-SE"/>
    </w:rPr>
  </w:style>
  <w:style w:type="paragraph" w:customStyle="1" w:styleId="oddl-nadpis">
    <w:name w:val="oddíl-nadpis"/>
    <w:basedOn w:val="Normal"/>
    <w:uiPriority w:val="99"/>
    <w:rsid w:val="000417E2"/>
    <w:pPr>
      <w:keepNext/>
      <w:widowControl w:val="0"/>
      <w:tabs>
        <w:tab w:val="left" w:pos="567"/>
      </w:tabs>
      <w:spacing w:before="240" w:after="0" w:line="240" w:lineRule="exact"/>
    </w:pPr>
    <w:rPr>
      <w:b/>
      <w:sz w:val="24"/>
      <w:lang w:val="cs-CZ"/>
    </w:rPr>
  </w:style>
  <w:style w:type="paragraph" w:styleId="BalloonText">
    <w:name w:val="Balloon Text"/>
    <w:basedOn w:val="Normal"/>
    <w:link w:val="BalloonTextChar"/>
    <w:uiPriority w:val="99"/>
    <w:semiHidden/>
    <w:rsid w:val="00B25580"/>
    <w:rPr>
      <w:rFonts w:ascii="Tahoma" w:hAnsi="Tahoma" w:cs="Tahoma"/>
      <w:sz w:val="16"/>
      <w:szCs w:val="16"/>
    </w:rPr>
  </w:style>
  <w:style w:type="character" w:customStyle="1" w:styleId="BalloonTextChar">
    <w:name w:val="Balloon Text Char"/>
    <w:basedOn w:val="DefaultParagraphFont"/>
    <w:link w:val="BalloonText"/>
    <w:uiPriority w:val="99"/>
    <w:semiHidden/>
    <w:rsid w:val="00C710AB"/>
    <w:rPr>
      <w:sz w:val="0"/>
      <w:szCs w:val="0"/>
      <w:lang w:val="sv-SE"/>
    </w:rPr>
  </w:style>
  <w:style w:type="paragraph" w:styleId="ListParagraph">
    <w:name w:val="List Paragraph"/>
    <w:basedOn w:val="Normal"/>
    <w:uiPriority w:val="99"/>
    <w:qFormat/>
    <w:rsid w:val="004029C0"/>
    <w:pPr>
      <w:ind w:left="720"/>
      <w:contextualSpacing/>
    </w:pPr>
  </w:style>
</w:styles>
</file>

<file path=word/webSettings.xml><?xml version="1.0" encoding="utf-8"?>
<w:webSettings xmlns:r="http://schemas.openxmlformats.org/officeDocument/2006/relationships" xmlns:w="http://schemas.openxmlformats.org/wordprocessingml/2006/main">
  <w:divs>
    <w:div w:id="334917136">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Pages>24</Pages>
  <Words>3637</Words>
  <Characters>20731</Characters>
  <Application>Microsoft Office Outlook</Application>
  <DocSecurity>0</DocSecurity>
  <Lines>0</Lines>
  <Paragraphs>0</Paragraphs>
  <ScaleCrop>false</ScaleCrop>
  <Company>European Commission</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INSTRUCTIONS TO TENDERERS</dc:title>
  <dc:subject/>
  <dc:creator>ENGSTROM</dc:creator>
  <cp:keywords/>
  <dc:description/>
  <cp:lastModifiedBy>Administrator</cp:lastModifiedBy>
  <cp:revision>2</cp:revision>
  <cp:lastPrinted>2013-02-14T10:47:00Z</cp:lastPrinted>
  <dcterms:created xsi:type="dcterms:W3CDTF">2013-02-28T16:37:00Z</dcterms:created>
  <dcterms:modified xsi:type="dcterms:W3CDTF">2013-02-28T16:37:00Z</dcterms:modified>
</cp:coreProperties>
</file>